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1EDD" w:rsidRDefault="00EC2E7B">
      <w:pPr>
        <w:rPr>
          <w:b/>
        </w:rPr>
      </w:pPr>
      <w:r>
        <w:rPr>
          <w:b/>
        </w:rPr>
        <w:t>MA211</w:t>
      </w:r>
    </w:p>
    <w:p w:rsidR="00EC2E7B" w:rsidRDefault="00EC2E7B">
      <w:pPr>
        <w:rPr>
          <w:b/>
        </w:rPr>
      </w:pPr>
      <w:r>
        <w:rPr>
          <w:b/>
        </w:rPr>
        <w:t>Week 5</w:t>
      </w:r>
    </w:p>
    <w:p w:rsidR="00EC2E7B" w:rsidRDefault="00EC2E7B">
      <w:pPr>
        <w:rPr>
          <w:b/>
        </w:rPr>
      </w:pPr>
      <w:r>
        <w:rPr>
          <w:b/>
        </w:rPr>
        <w:t>Critical Thinking Questions</w:t>
      </w:r>
    </w:p>
    <w:p w:rsidR="00EC2E7B" w:rsidRDefault="00EC2E7B">
      <w:pPr>
        <w:rPr>
          <w:b/>
        </w:rPr>
      </w:pPr>
    </w:p>
    <w:p w:rsidR="00EC2E7B" w:rsidRDefault="00EC2E7B">
      <w:pPr>
        <w:rPr>
          <w:b/>
        </w:rPr>
      </w:pPr>
      <w:r>
        <w:rPr>
          <w:b/>
        </w:rPr>
        <w:t>Name:_______________________________________ Date:____________________</w:t>
      </w:r>
    </w:p>
    <w:p w:rsidR="00EC2E7B" w:rsidRDefault="00EC2E7B">
      <w:pPr>
        <w:rPr>
          <w:b/>
        </w:rPr>
      </w:pPr>
    </w:p>
    <w:p w:rsidR="005D505A" w:rsidRDefault="005D505A" w:rsidP="005D505A">
      <w:pPr>
        <w:rPr>
          <w:b/>
        </w:rPr>
      </w:pPr>
      <w:r>
        <w:rPr>
          <w:b/>
        </w:rPr>
        <w:t>*All Answers Must be in Complete Sentences*</w:t>
      </w:r>
    </w:p>
    <w:p w:rsidR="005D505A" w:rsidRDefault="005D505A" w:rsidP="005D505A">
      <w:pPr>
        <w:rPr>
          <w:b/>
        </w:rPr>
      </w:pPr>
    </w:p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difficult to rid the body of fungal infections on the skin?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must equipment used for inoculating a microbiological specimen be pre-sterilized or heat sterilized?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 w:rsidP="000D5487">
      <w:pPr>
        <w:pStyle w:val="ListParagraph"/>
        <w:numPr>
          <w:ilvl w:val="0"/>
          <w:numId w:val="1"/>
        </w:numPr>
      </w:pPr>
      <w:r>
        <w:t>Why is it important to perform antimicrobial susceptibility testing prior to the administration of antibiotics?</w:t>
      </w:r>
    </w:p>
    <w:p w:rsidR="00EC2E7B" w:rsidRPr="005D505A" w:rsidRDefault="00EC2E7B">
      <w:pPr>
        <w:rPr>
          <w:sz w:val="16"/>
          <w:szCs w:val="16"/>
        </w:rPr>
      </w:pPr>
    </w:p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 w:rsidP="009578D2">
      <w:pPr>
        <w:pStyle w:val="ListParagraph"/>
        <w:numPr>
          <w:ilvl w:val="0"/>
          <w:numId w:val="1"/>
        </w:numPr>
      </w:pPr>
      <w:r>
        <w:t>Why is the correct diagnosis of Strep-A so important?</w:t>
      </w:r>
    </w:p>
    <w:p w:rsidR="00EC2E7B" w:rsidRDefault="00EC2E7B" w:rsidP="009578D2">
      <w:r>
        <w:t>________________________________________________________________________</w:t>
      </w:r>
    </w:p>
    <w:p w:rsidR="00EC2E7B" w:rsidRDefault="00EC2E7B"/>
    <w:p w:rsidR="00EC2E7B" w:rsidRDefault="00EC2E7B">
      <w:r>
        <w:t>________________________________________________________________________</w:t>
      </w:r>
    </w:p>
    <w:p w:rsidR="00EC2E7B" w:rsidRDefault="00EC2E7B"/>
    <w:p w:rsidR="009578D2" w:rsidRDefault="00EC2E7B">
      <w:r>
        <w:t>________________________________________________________________________</w:t>
      </w:r>
    </w:p>
    <w:p w:rsidR="009578D2" w:rsidRDefault="009578D2" w:rsidP="009578D2">
      <w:pPr>
        <w:pStyle w:val="ListParagraph"/>
        <w:numPr>
          <w:ilvl w:val="0"/>
          <w:numId w:val="1"/>
        </w:numPr>
      </w:pPr>
      <w:r>
        <w:lastRenderedPageBreak/>
        <w:t xml:space="preserve">A patient presents to the office with a communicable disease, which was not </w:t>
      </w:r>
    </w:p>
    <w:p w:rsidR="009578D2" w:rsidRDefault="009578D2">
      <w:r>
        <w:t xml:space="preserve">             reported by the designated staff member. What are the implications for failing to</w:t>
      </w:r>
    </w:p>
    <w:p w:rsidR="009578D2" w:rsidRDefault="009578D2">
      <w:r>
        <w:t xml:space="preserve">             comply with CDC </w:t>
      </w:r>
      <w:r w:rsidR="00A1100D">
        <w:t xml:space="preserve">reporting </w:t>
      </w:r>
      <w:bookmarkStart w:id="0" w:name="_GoBack"/>
      <w:bookmarkEnd w:id="0"/>
      <w:r>
        <w:t>regulations?</w:t>
      </w:r>
    </w:p>
    <w:p w:rsidR="009578D2" w:rsidRDefault="009578D2">
      <w:r>
        <w:t xml:space="preserve"> 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9578D2" w:rsidRDefault="009578D2">
      <w:r>
        <w:t>________________________________________________________________________</w:t>
      </w:r>
    </w:p>
    <w:p w:rsidR="009578D2" w:rsidRDefault="009578D2"/>
    <w:p w:rsidR="00FC0FE8" w:rsidRDefault="00FC0FE8" w:rsidP="00FC0FE8">
      <w:pPr>
        <w:pStyle w:val="ListParagraph"/>
        <w:numPr>
          <w:ilvl w:val="0"/>
          <w:numId w:val="1"/>
        </w:numPr>
      </w:pPr>
      <w:r>
        <w:t xml:space="preserve">18-month-old Gabby is in for her immunizations that she could not get at her well child check. Mom states that at </w:t>
      </w:r>
      <w:r w:rsidR="00F169B2">
        <w:t>15 months old no immunizations were given. What does Gabby need</w:t>
      </w:r>
      <w:r>
        <w:t xml:space="preserve"> for immunizations?</w:t>
      </w:r>
      <w:r w:rsidR="00F169B2">
        <w:t xml:space="preserve"> Immunization record is attached.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>
      <w:pPr>
        <w:pStyle w:val="ListParagraph"/>
      </w:pPr>
    </w:p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pPr>
        <w:pStyle w:val="ListParagraph"/>
        <w:numPr>
          <w:ilvl w:val="0"/>
          <w:numId w:val="1"/>
        </w:numPr>
      </w:pPr>
      <w:r>
        <w:t>5-year-old Frank is going to kindergarten. At 3-years-old he was current with all vaccinations. He is here today for vaccinations. What vaccines can be given together? How many total vaccines will he be getting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p w:rsidR="00FC0FE8" w:rsidRDefault="00FC0FE8" w:rsidP="00FC0FE8"/>
    <w:p w:rsidR="00FC0FE8" w:rsidRDefault="00FC0FE8" w:rsidP="00FC0FE8">
      <w:r>
        <w:t>______________________________________________________________________</w:t>
      </w:r>
    </w:p>
    <w:sectPr w:rsidR="00FC0FE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F46B6"/>
    <w:multiLevelType w:val="hybridMultilevel"/>
    <w:tmpl w:val="7C9AC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E7B"/>
    <w:rsid w:val="00031EDD"/>
    <w:rsid w:val="000D5487"/>
    <w:rsid w:val="005D505A"/>
    <w:rsid w:val="009578D2"/>
    <w:rsid w:val="00A1100D"/>
    <w:rsid w:val="00D90BBC"/>
    <w:rsid w:val="00EC2E7B"/>
    <w:rsid w:val="00F169B2"/>
    <w:rsid w:val="00FC0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D4C80BA-44C7-4402-990D-79978B214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4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9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9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E0478860</Template>
  <TotalTime>4</TotalTime>
  <Pages>2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2784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Beal College</dc:creator>
  <cp:lastModifiedBy>Gabrielle M. Parks</cp:lastModifiedBy>
  <cp:revision>4</cp:revision>
  <cp:lastPrinted>2018-03-01T20:21:00Z</cp:lastPrinted>
  <dcterms:created xsi:type="dcterms:W3CDTF">2016-03-30T14:07:00Z</dcterms:created>
  <dcterms:modified xsi:type="dcterms:W3CDTF">2018-03-01T20:22:00Z</dcterms:modified>
</cp:coreProperties>
</file>