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EDD" w:rsidRDefault="005B3D09">
      <w:pPr>
        <w:rPr>
          <w:b/>
        </w:rPr>
      </w:pPr>
      <w:r>
        <w:rPr>
          <w:b/>
        </w:rPr>
        <w:t>MA211</w:t>
      </w:r>
    </w:p>
    <w:p w:rsidR="005B3D09" w:rsidRDefault="005B3D09">
      <w:pPr>
        <w:rPr>
          <w:b/>
        </w:rPr>
      </w:pPr>
      <w:r>
        <w:rPr>
          <w:b/>
        </w:rPr>
        <w:t>Week 4</w:t>
      </w:r>
    </w:p>
    <w:p w:rsidR="005B3D09" w:rsidRDefault="005B3D09">
      <w:pPr>
        <w:rPr>
          <w:b/>
        </w:rPr>
      </w:pPr>
      <w:r>
        <w:rPr>
          <w:b/>
        </w:rPr>
        <w:t>Critical Thinking Questions</w:t>
      </w:r>
    </w:p>
    <w:p w:rsidR="005B3D09" w:rsidRDefault="005B3D09">
      <w:pPr>
        <w:rPr>
          <w:b/>
        </w:rPr>
      </w:pPr>
    </w:p>
    <w:p w:rsidR="005B3D09" w:rsidRDefault="005B3D09">
      <w:pPr>
        <w:rPr>
          <w:b/>
        </w:rPr>
      </w:pPr>
      <w:r>
        <w:rPr>
          <w:b/>
        </w:rPr>
        <w:t>Name:______________________________________________ Date:_______________</w:t>
      </w:r>
    </w:p>
    <w:p w:rsidR="005B3D09" w:rsidRDefault="005B3D09">
      <w:pPr>
        <w:rPr>
          <w:b/>
        </w:rPr>
      </w:pPr>
    </w:p>
    <w:p w:rsidR="003C7828" w:rsidRDefault="003C7828" w:rsidP="003C7828">
      <w:pPr>
        <w:rPr>
          <w:b/>
        </w:rPr>
      </w:pPr>
      <w:r>
        <w:rPr>
          <w:b/>
        </w:rPr>
        <w:t>*All Answers Must be in Complete Sentences*</w:t>
      </w:r>
    </w:p>
    <w:p w:rsidR="003C7828" w:rsidRDefault="003C7828" w:rsidP="003C7828">
      <w:pPr>
        <w:rPr>
          <w:b/>
        </w:rPr>
      </w:pPr>
    </w:p>
    <w:p w:rsidR="005B3D09" w:rsidRDefault="005B3D09" w:rsidP="00BC476B">
      <w:pPr>
        <w:pStyle w:val="ListParagraph"/>
        <w:numPr>
          <w:ilvl w:val="0"/>
          <w:numId w:val="1"/>
        </w:numPr>
      </w:pPr>
      <w:bookmarkStart w:id="0" w:name="_GoBack"/>
      <w:bookmarkEnd w:id="0"/>
      <w:r>
        <w:t>Why are antibiotics inappropriate for use with viral infections but appropriate for use with bacterial infections, since both are microorganisms?</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5B3D09"/>
    <w:p w:rsidR="005B3D09" w:rsidRDefault="005B3D09" w:rsidP="00BC476B">
      <w:pPr>
        <w:pStyle w:val="ListParagraph"/>
        <w:numPr>
          <w:ilvl w:val="0"/>
          <w:numId w:val="1"/>
        </w:numPr>
      </w:pPr>
      <w:r>
        <w:t>How can bacteria be both pathogenic and nonpathogenic?</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BC476B" w:rsidRDefault="00BC476B"/>
    <w:p w:rsidR="00BC476B" w:rsidRDefault="00BC476B" w:rsidP="00BC476B">
      <w:pPr>
        <w:pStyle w:val="ListParagraph"/>
        <w:numPr>
          <w:ilvl w:val="0"/>
          <w:numId w:val="1"/>
        </w:numPr>
      </w:pPr>
      <w:r>
        <w:t>When performing microbiological testing, why is it impossible to see a virus on the Gram-stained slide?</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 w:rsidR="00BC476B" w:rsidRDefault="00BC476B" w:rsidP="00BC476B"/>
    <w:p w:rsidR="00BC476B" w:rsidRDefault="00BC476B" w:rsidP="00BC476B"/>
    <w:p w:rsidR="00BC476B" w:rsidRDefault="00BC476B" w:rsidP="00BC476B"/>
    <w:p w:rsidR="00BC476B" w:rsidRDefault="00BC476B" w:rsidP="00BC476B"/>
    <w:p w:rsidR="00BC476B" w:rsidRDefault="00BC476B" w:rsidP="00BC476B"/>
    <w:p w:rsidR="00BC476B" w:rsidRDefault="00BC476B" w:rsidP="00BC476B"/>
    <w:p w:rsidR="00BC476B" w:rsidRDefault="00BC476B" w:rsidP="00BC476B">
      <w:pPr>
        <w:pStyle w:val="ListParagraph"/>
        <w:numPr>
          <w:ilvl w:val="0"/>
          <w:numId w:val="1"/>
        </w:numPr>
      </w:pPr>
      <w:r>
        <w:t>Why should a medical assistant understand the conditions needed for microorganism growth prior to the collection of a specimen?</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 w:rsidR="00BC476B" w:rsidRDefault="00BC476B" w:rsidP="00BC476B">
      <w:pPr>
        <w:pStyle w:val="ListParagraph"/>
        <w:numPr>
          <w:ilvl w:val="0"/>
          <w:numId w:val="1"/>
        </w:numPr>
      </w:pPr>
      <w:r>
        <w:t>Why is a microorganism subjected to both Gram staining and to acid-fast stain?</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5B3D09" w:rsidRDefault="005B3D09"/>
    <w:p w:rsidR="005B3D09" w:rsidRDefault="00315853" w:rsidP="00315853">
      <w:pPr>
        <w:pStyle w:val="ListParagraph"/>
        <w:numPr>
          <w:ilvl w:val="0"/>
          <w:numId w:val="1"/>
        </w:numPr>
      </w:pPr>
      <w:r>
        <w:t>6-year-old Connor is entering kindergarten. Mom and Dad are separated and Dad had primary custody. Dad recently passed away and now Connor is living with Mom. Dad refused all vaccinations for Connor. Mom now wants to get Connor caught up with all vaccinations. What vaccinations are needed to catch him up?</w:t>
      </w:r>
    </w:p>
    <w:p w:rsidR="00315853" w:rsidRDefault="00315853" w:rsidP="00315853">
      <w:pPr>
        <w:pStyle w:val="ListParagraph"/>
      </w:pPr>
    </w:p>
    <w:p w:rsidR="00315853" w:rsidRDefault="00315853" w:rsidP="00315853">
      <w:pPr>
        <w:pStyle w:val="ListParagraph"/>
      </w:pPr>
      <w:r>
        <w:t>_________________________________________________________________</w:t>
      </w:r>
    </w:p>
    <w:p w:rsidR="00315853" w:rsidRDefault="00315853" w:rsidP="00315853">
      <w:pPr>
        <w:pStyle w:val="ListParagraph"/>
      </w:pPr>
    </w:p>
    <w:p w:rsidR="00315853" w:rsidRDefault="00315853" w:rsidP="00315853">
      <w:pPr>
        <w:pStyle w:val="ListParagraph"/>
      </w:pPr>
      <w:r>
        <w:t>_________________________________________________________________</w:t>
      </w:r>
    </w:p>
    <w:p w:rsidR="00315853" w:rsidRDefault="00315853" w:rsidP="00315853">
      <w:r>
        <w:t xml:space="preserve">       </w:t>
      </w:r>
    </w:p>
    <w:p w:rsidR="00315853" w:rsidRDefault="00315853" w:rsidP="00315853">
      <w:pPr>
        <w:pStyle w:val="ListParagraph"/>
        <w:numPr>
          <w:ilvl w:val="0"/>
          <w:numId w:val="1"/>
        </w:numPr>
      </w:pPr>
      <w:r>
        <w:t>Maxine is 29-years-old and is going back to college for Medical Administration Specialist. Her last Td was 9 years ago. She has completed her Hepatitis B vaccines, MMR and Varicella are up to date. Does Maxine need any immunizations?</w:t>
      </w:r>
    </w:p>
    <w:p w:rsidR="00315853" w:rsidRDefault="00315853" w:rsidP="00315853">
      <w:pPr>
        <w:pStyle w:val="ListParagraph"/>
      </w:pPr>
    </w:p>
    <w:p w:rsidR="00315853" w:rsidRDefault="00315853" w:rsidP="00315853">
      <w:pPr>
        <w:pStyle w:val="ListParagraph"/>
      </w:pPr>
      <w:r>
        <w:t>________________________________________________________________</w:t>
      </w:r>
    </w:p>
    <w:p w:rsidR="00315853" w:rsidRDefault="00315853" w:rsidP="00315853">
      <w:pPr>
        <w:pStyle w:val="ListParagraph"/>
      </w:pPr>
    </w:p>
    <w:p w:rsidR="00315853" w:rsidRPr="005B3D09" w:rsidRDefault="00315853" w:rsidP="00315853">
      <w:pPr>
        <w:pStyle w:val="ListParagraph"/>
      </w:pPr>
      <w:r>
        <w:t>________________________________________________________________</w:t>
      </w:r>
    </w:p>
    <w:sectPr w:rsidR="00315853" w:rsidRPr="005B3D0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B90ED9"/>
    <w:multiLevelType w:val="hybridMultilevel"/>
    <w:tmpl w:val="E00A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D09"/>
    <w:rsid w:val="00031EDD"/>
    <w:rsid w:val="00315853"/>
    <w:rsid w:val="003C7828"/>
    <w:rsid w:val="005B3D09"/>
    <w:rsid w:val="00BC476B"/>
    <w:rsid w:val="00D90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5C7990-FFCD-4182-99F0-F44365B7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C00F5-5CFA-460D-9F12-17BB2990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E1AB17C9</Template>
  <TotalTime>0</TotalTime>
  <Pages>2</Pages>
  <Words>212</Words>
  <Characters>2732</Characters>
  <Application>Microsoft Office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Mary S. Ellingwood</cp:lastModifiedBy>
  <cp:revision>2</cp:revision>
  <cp:lastPrinted>2014-12-17T18:19:00Z</cp:lastPrinted>
  <dcterms:created xsi:type="dcterms:W3CDTF">2016-03-30T14:07:00Z</dcterms:created>
  <dcterms:modified xsi:type="dcterms:W3CDTF">2016-03-30T14:07:00Z</dcterms:modified>
</cp:coreProperties>
</file>