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Default="00DD1469">
      <w:pPr>
        <w:rPr>
          <w:b/>
        </w:rPr>
      </w:pPr>
      <w:r>
        <w:rPr>
          <w:b/>
        </w:rPr>
        <w:t>MA211</w:t>
      </w:r>
    </w:p>
    <w:p w:rsidR="00DD1469" w:rsidRDefault="00DD1469">
      <w:pPr>
        <w:rPr>
          <w:b/>
        </w:rPr>
      </w:pPr>
      <w:r>
        <w:rPr>
          <w:b/>
        </w:rPr>
        <w:t>Week 3</w:t>
      </w:r>
    </w:p>
    <w:p w:rsidR="00DD1469" w:rsidRDefault="00DD1469">
      <w:pPr>
        <w:rPr>
          <w:b/>
        </w:rPr>
      </w:pPr>
      <w:r>
        <w:rPr>
          <w:b/>
        </w:rPr>
        <w:t>Critical Thinking Question</w:t>
      </w:r>
    </w:p>
    <w:p w:rsidR="00DD1469" w:rsidRDefault="00DD1469">
      <w:pPr>
        <w:rPr>
          <w:b/>
        </w:rPr>
      </w:pPr>
    </w:p>
    <w:p w:rsidR="00DD1469" w:rsidRDefault="00DD1469">
      <w:pPr>
        <w:rPr>
          <w:b/>
        </w:rPr>
      </w:pPr>
      <w:r>
        <w:rPr>
          <w:b/>
        </w:rPr>
        <w:t>Name:_____________________________________________ Date:________________</w:t>
      </w:r>
    </w:p>
    <w:p w:rsidR="00DD1469" w:rsidRDefault="00DD1469">
      <w:pPr>
        <w:rPr>
          <w:b/>
        </w:rPr>
      </w:pPr>
    </w:p>
    <w:p w:rsidR="00B1486E" w:rsidRDefault="00B1486E" w:rsidP="00B1486E">
      <w:pPr>
        <w:rPr>
          <w:b/>
        </w:rPr>
      </w:pPr>
      <w:r>
        <w:rPr>
          <w:b/>
        </w:rPr>
        <w:t>*All Answers Must be in Complete Sentences*</w:t>
      </w:r>
    </w:p>
    <w:p w:rsidR="00B1486E" w:rsidRDefault="00B1486E" w:rsidP="00B1486E">
      <w:pPr>
        <w:rPr>
          <w:b/>
        </w:rPr>
      </w:pPr>
    </w:p>
    <w:p w:rsidR="001629D5" w:rsidRDefault="001629D5">
      <w:r>
        <w:t xml:space="preserve">1. </w:t>
      </w:r>
      <w:r w:rsidR="00DD1469">
        <w:t xml:space="preserve">Dr. </w:t>
      </w:r>
      <w:proofErr w:type="spellStart"/>
      <w:r w:rsidR="00DD1469">
        <w:t>Thau</w:t>
      </w:r>
      <w:proofErr w:type="spellEnd"/>
      <w:r w:rsidR="00DD1469">
        <w:t xml:space="preserve"> serves both pediatric and geriatric patients.  Summarize key items </w:t>
      </w:r>
      <w:r>
        <w:t>that</w:t>
      </w:r>
    </w:p>
    <w:p w:rsidR="00DD1469" w:rsidRDefault="00DD1469">
      <w:r>
        <w:t>Dorothy</w:t>
      </w:r>
      <w:r w:rsidR="002B53BF">
        <w:t>, the medical assistant,</w:t>
      </w:r>
      <w:r>
        <w:t xml:space="preserve"> should consider wh</w:t>
      </w:r>
      <w:r w:rsidR="001629D5">
        <w:t xml:space="preserve">en administering medications to </w:t>
      </w:r>
      <w:r w:rsidR="00993B9C">
        <w:t>these</w:t>
      </w:r>
      <w:r>
        <w:t xml:space="preserve"> specialty patient population groups.</w:t>
      </w:r>
    </w:p>
    <w:p w:rsidR="00DD1469" w:rsidRDefault="00DD1469"/>
    <w:p w:rsidR="00DD1469" w:rsidRDefault="00DD1469">
      <w:r>
        <w:t>________________________________________________________________________</w:t>
      </w:r>
    </w:p>
    <w:p w:rsidR="00DD1469" w:rsidRDefault="00DD1469"/>
    <w:p w:rsidR="00DD1469" w:rsidRDefault="00DD1469">
      <w:r>
        <w:t>________________________________________________________________________</w:t>
      </w:r>
    </w:p>
    <w:p w:rsidR="00DD1469" w:rsidRDefault="00DD1469"/>
    <w:p w:rsidR="00DD1469" w:rsidRDefault="00DD1469">
      <w:r>
        <w:t>________________________________________________________________________</w:t>
      </w:r>
    </w:p>
    <w:p w:rsidR="00DD1469" w:rsidRDefault="00DD1469"/>
    <w:p w:rsidR="00DD1469" w:rsidRDefault="00DD1469">
      <w:r>
        <w:t>________________________________________________________________________</w:t>
      </w:r>
    </w:p>
    <w:p w:rsidR="00DD1469" w:rsidRDefault="00DD1469"/>
    <w:p w:rsidR="002B53BF" w:rsidRDefault="002B53BF"/>
    <w:p w:rsidR="00B17B3C" w:rsidRDefault="00B17B3C"/>
    <w:p w:rsidR="005D355D" w:rsidRPr="005D355D" w:rsidRDefault="0099023D" w:rsidP="005D355D">
      <w:pPr>
        <w:tabs>
          <w:tab w:val="left" w:pos="806"/>
          <w:tab w:val="left" w:pos="1080"/>
        </w:tabs>
        <w:overflowPunct w:val="0"/>
        <w:autoSpaceDE w:val="0"/>
        <w:autoSpaceDN w:val="0"/>
        <w:adjustRightInd w:val="0"/>
        <w:textAlignment w:val="baseline"/>
        <w:rPr>
          <w:spacing w:val="-4"/>
        </w:rPr>
      </w:pPr>
      <w:r w:rsidRPr="005D355D">
        <w:t>2</w:t>
      </w:r>
      <w:r w:rsidR="00B17B3C" w:rsidRPr="005D355D">
        <w:t xml:space="preserve">. </w:t>
      </w:r>
      <w:r w:rsidR="005D355D" w:rsidRPr="005D355D">
        <w:rPr>
          <w:spacing w:val="-4"/>
        </w:rPr>
        <w:t>What types of medication should the medical assistant consider when obtaining a medical history. What information about these medications should be documented in the patient’s chart?</w:t>
      </w:r>
    </w:p>
    <w:p w:rsidR="00B17B3C" w:rsidRDefault="00B17B3C" w:rsidP="005D355D"/>
    <w:p w:rsidR="00B17B3C" w:rsidRDefault="00B17B3C"/>
    <w:p w:rsidR="00B17B3C" w:rsidRDefault="00B17B3C">
      <w:r>
        <w:t>_______________________________________________________________________</w:t>
      </w:r>
    </w:p>
    <w:p w:rsidR="00B17B3C" w:rsidRDefault="00B17B3C"/>
    <w:p w:rsidR="00B17B3C" w:rsidRDefault="00B17B3C">
      <w:r>
        <w:t>_______________________________________________________________________</w:t>
      </w:r>
    </w:p>
    <w:p w:rsidR="00B17B3C" w:rsidRDefault="00B17B3C"/>
    <w:p w:rsidR="00B17B3C" w:rsidRDefault="00B17B3C">
      <w:r>
        <w:t>_______________________________________________________________________</w:t>
      </w:r>
    </w:p>
    <w:p w:rsidR="00B17B3C" w:rsidRDefault="00B17B3C"/>
    <w:p w:rsidR="00B17B3C" w:rsidRDefault="00B17B3C">
      <w:r>
        <w:t>_______________________________________________________________________</w:t>
      </w:r>
    </w:p>
    <w:p w:rsidR="00675676" w:rsidRDefault="00675676"/>
    <w:p w:rsidR="00675676" w:rsidRDefault="00675676"/>
    <w:p w:rsidR="00B17B3C" w:rsidRDefault="0099023D">
      <w:r>
        <w:t>3</w:t>
      </w:r>
      <w:r w:rsidR="00B17B3C">
        <w:t>. Why is it important for a medical assistant to know the laws and regulations related to</w:t>
      </w:r>
    </w:p>
    <w:p w:rsidR="00B17B3C" w:rsidRDefault="00B17B3C">
      <w:r>
        <w:t xml:space="preserve">     prescriptions and drug administration in the state of practice?</w:t>
      </w:r>
    </w:p>
    <w:p w:rsidR="00B17B3C" w:rsidRDefault="00B17B3C"/>
    <w:p w:rsidR="00B17B3C" w:rsidRDefault="00B17B3C">
      <w:r>
        <w:t>________________________________________________________________________</w:t>
      </w:r>
    </w:p>
    <w:p w:rsidR="00B17B3C" w:rsidRDefault="00B17B3C"/>
    <w:p w:rsidR="00B17B3C" w:rsidRDefault="00B17B3C">
      <w:r>
        <w:t>________________________________________________________________________</w:t>
      </w:r>
    </w:p>
    <w:p w:rsidR="00B17B3C" w:rsidRDefault="00B17B3C"/>
    <w:p w:rsidR="00B17B3C" w:rsidRDefault="00B17B3C">
      <w:r>
        <w:t>________________________________________________________________________</w:t>
      </w:r>
    </w:p>
    <w:p w:rsidR="00B17B3C" w:rsidRDefault="00B17B3C"/>
    <w:p w:rsidR="00B17B3C" w:rsidRDefault="00B17B3C">
      <w:r>
        <w:t>________________________________________________________________________</w:t>
      </w:r>
    </w:p>
    <w:p w:rsidR="00B17B3C" w:rsidRDefault="0099023D" w:rsidP="00B17B3C">
      <w:bookmarkStart w:id="0" w:name="_GoBack"/>
      <w:bookmarkEnd w:id="0"/>
      <w:r>
        <w:lastRenderedPageBreak/>
        <w:t>4</w:t>
      </w:r>
      <w:r w:rsidR="00B17B3C">
        <w:t xml:space="preserve">. Why is it important for medical assistants to </w:t>
      </w:r>
      <w:r w:rsidR="00993B9C">
        <w:t>use drug references to check medication that they are not familiar with?</w:t>
      </w:r>
    </w:p>
    <w:p w:rsidR="00B17B3C" w:rsidRDefault="00B17B3C" w:rsidP="00B17B3C"/>
    <w:p w:rsidR="00B17B3C" w:rsidRDefault="00B17B3C" w:rsidP="00B17B3C">
      <w:r>
        <w:t>________________________________________________________________________</w:t>
      </w:r>
    </w:p>
    <w:p w:rsidR="00B17B3C" w:rsidRDefault="00B17B3C" w:rsidP="00B17B3C"/>
    <w:p w:rsidR="00B17B3C" w:rsidRDefault="00B17B3C" w:rsidP="00B17B3C">
      <w:r>
        <w:t>________________________________________________________________________</w:t>
      </w:r>
    </w:p>
    <w:p w:rsidR="00B17B3C" w:rsidRDefault="00B17B3C" w:rsidP="00B17B3C"/>
    <w:p w:rsidR="00B17B3C" w:rsidRDefault="00B17B3C" w:rsidP="00B17B3C">
      <w:r>
        <w:t>________________________________________________________________________</w:t>
      </w:r>
    </w:p>
    <w:p w:rsidR="00B17B3C" w:rsidRDefault="00B17B3C" w:rsidP="00B17B3C"/>
    <w:p w:rsidR="00B17B3C" w:rsidRDefault="00B17B3C" w:rsidP="00B17B3C">
      <w:r>
        <w:t>________________________________________________________________________</w:t>
      </w:r>
    </w:p>
    <w:p w:rsidR="00B17B3C" w:rsidRDefault="00B17B3C" w:rsidP="00B17B3C"/>
    <w:p w:rsidR="00675676" w:rsidRDefault="0099023D" w:rsidP="00B17B3C">
      <w:r>
        <w:t>5</w:t>
      </w:r>
      <w:r w:rsidR="00675676">
        <w:t xml:space="preserve">. 17-year-old Rylie is applying for college. He has a copy of his immunizations that </w:t>
      </w:r>
      <w:r w:rsidR="0057610A">
        <w:t xml:space="preserve">has </w:t>
      </w:r>
      <w:proofErr w:type="spellStart"/>
      <w:r w:rsidR="0057610A">
        <w:t>Hep</w:t>
      </w:r>
      <w:proofErr w:type="spellEnd"/>
      <w:r w:rsidR="0057610A">
        <w:t xml:space="preserve"> B at birth, received the required DTAP, IPV and HIB at 2, 4, 6 months, </w:t>
      </w:r>
      <w:proofErr w:type="spellStart"/>
      <w:r w:rsidR="0057610A">
        <w:t>Pneumococcol</w:t>
      </w:r>
      <w:proofErr w:type="spellEnd"/>
      <w:r w:rsidR="0057610A">
        <w:t xml:space="preserve"> at 2, 4, 6 and 15 months. Never received the Varicella vaccine, and is not sure if he had chicken pox. Received MMR at 15 months, and 4 years old. Patient had </w:t>
      </w:r>
      <w:proofErr w:type="spellStart"/>
      <w:r w:rsidR="0057610A">
        <w:t>labwork</w:t>
      </w:r>
      <w:proofErr w:type="spellEnd"/>
      <w:r w:rsidR="0057610A">
        <w:t xml:space="preserve"> done that indicate his varicella titer was negative, and MMR was equivocal. What is the next step needed for immunizations?</w:t>
      </w:r>
      <w:r w:rsidR="00860E0D">
        <w:t xml:space="preserve"> Immunization record attached.</w:t>
      </w:r>
    </w:p>
    <w:p w:rsidR="00860E0D" w:rsidRDefault="00860E0D" w:rsidP="00B17B3C"/>
    <w:p w:rsidR="00860E0D" w:rsidRDefault="00860E0D" w:rsidP="00B17B3C">
      <w:r>
        <w:t>________________________________________________________________________</w:t>
      </w:r>
    </w:p>
    <w:p w:rsidR="00860E0D" w:rsidRDefault="00860E0D" w:rsidP="00B17B3C"/>
    <w:p w:rsidR="00860E0D" w:rsidRDefault="00860E0D" w:rsidP="00B17B3C">
      <w:r>
        <w:t>________________________________________________________________________</w:t>
      </w:r>
    </w:p>
    <w:p w:rsidR="00860E0D" w:rsidRDefault="00860E0D" w:rsidP="00B17B3C"/>
    <w:p w:rsidR="00860E0D" w:rsidRDefault="0099023D" w:rsidP="00B17B3C">
      <w:r>
        <w:t>6</w:t>
      </w:r>
      <w:r w:rsidR="00860E0D">
        <w:t>. Roger has diabetes, and COPD. He had is last pneumonia vaccine at age 56</w:t>
      </w:r>
      <w:r>
        <w:t xml:space="preserve"> (PCV7 </w:t>
      </w:r>
      <w:proofErr w:type="spellStart"/>
      <w:r>
        <w:t>Prevnar</w:t>
      </w:r>
      <w:proofErr w:type="spellEnd"/>
      <w:r>
        <w:t>)</w:t>
      </w:r>
      <w:r w:rsidR="00860E0D">
        <w:t>. He is turning 65 next month. What is the requirements for the pneumonia vaccine per CDC?</w:t>
      </w:r>
    </w:p>
    <w:p w:rsidR="00860E0D" w:rsidRDefault="00860E0D" w:rsidP="00B17B3C"/>
    <w:p w:rsidR="00860E0D" w:rsidRDefault="00860E0D" w:rsidP="00B17B3C">
      <w:r>
        <w:t>________________________________________________________________________</w:t>
      </w:r>
    </w:p>
    <w:p w:rsidR="00860E0D" w:rsidRDefault="00860E0D" w:rsidP="00B17B3C"/>
    <w:p w:rsidR="00860E0D" w:rsidRDefault="00860E0D" w:rsidP="00B17B3C">
      <w:r>
        <w:t>________________________________________________________________________</w:t>
      </w:r>
    </w:p>
    <w:p w:rsidR="00860E0D" w:rsidRDefault="00860E0D" w:rsidP="00B17B3C"/>
    <w:p w:rsidR="00860E0D" w:rsidRDefault="0099023D" w:rsidP="00B17B3C">
      <w:r>
        <w:t>7</w:t>
      </w:r>
      <w:r w:rsidR="00860E0D">
        <w:t>. 3-year-olds twins Kyle and Abby have just been placed into foster care. They have no proof of any immunizations. What is the catch up schedule for these children?</w:t>
      </w:r>
    </w:p>
    <w:p w:rsidR="00860E0D" w:rsidRDefault="00860E0D" w:rsidP="00B17B3C"/>
    <w:p w:rsidR="00860E0D" w:rsidRDefault="00860E0D" w:rsidP="00B17B3C">
      <w:r>
        <w:t>_______________________________________________________________________</w:t>
      </w:r>
    </w:p>
    <w:p w:rsidR="00860E0D" w:rsidRDefault="00860E0D" w:rsidP="00B17B3C"/>
    <w:p w:rsidR="00860E0D" w:rsidRDefault="00860E0D" w:rsidP="00B17B3C">
      <w:r>
        <w:t>_______________________________________________________________________</w:t>
      </w:r>
    </w:p>
    <w:p w:rsidR="00860E0D" w:rsidRDefault="00860E0D" w:rsidP="00B17B3C"/>
    <w:p w:rsidR="00860E0D" w:rsidRDefault="00860E0D" w:rsidP="00B17B3C"/>
    <w:sectPr w:rsidR="00860E0D" w:rsidSect="001A2AB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9E5942"/>
    <w:multiLevelType w:val="hybridMultilevel"/>
    <w:tmpl w:val="4A749964"/>
    <w:lvl w:ilvl="0" w:tplc="29B8EFCC">
      <w:start w:val="1"/>
      <w:numFmt w:val="decimal"/>
      <w:lvlText w:val="%1."/>
      <w:lvlJc w:val="right"/>
      <w:pPr>
        <w:tabs>
          <w:tab w:val="num" w:pos="432"/>
        </w:tabs>
        <w:ind w:left="432" w:hanging="14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469"/>
    <w:rsid w:val="00031EDD"/>
    <w:rsid w:val="001629D5"/>
    <w:rsid w:val="001A2AB7"/>
    <w:rsid w:val="002B53BF"/>
    <w:rsid w:val="003F787D"/>
    <w:rsid w:val="0057610A"/>
    <w:rsid w:val="005C0568"/>
    <w:rsid w:val="005D355D"/>
    <w:rsid w:val="00675676"/>
    <w:rsid w:val="00683E38"/>
    <w:rsid w:val="00860E0D"/>
    <w:rsid w:val="0099023D"/>
    <w:rsid w:val="00993B9C"/>
    <w:rsid w:val="00B1486E"/>
    <w:rsid w:val="00B17B3C"/>
    <w:rsid w:val="00D90BBC"/>
    <w:rsid w:val="00DD1469"/>
    <w:rsid w:val="00DE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4E8CC7E-AB80-4892-AA51-538187108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AB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9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0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2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E1AB17C9</Template>
  <TotalTime>0</TotalTime>
  <Pages>2</Pages>
  <Words>290</Words>
  <Characters>3026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 College</dc:creator>
  <cp:keywords/>
  <dc:description/>
  <cp:lastModifiedBy>Mary S. Ellingwood</cp:lastModifiedBy>
  <cp:revision>2</cp:revision>
  <cp:lastPrinted>2015-12-22T16:30:00Z</cp:lastPrinted>
  <dcterms:created xsi:type="dcterms:W3CDTF">2016-03-30T14:06:00Z</dcterms:created>
  <dcterms:modified xsi:type="dcterms:W3CDTF">2016-03-30T14:06:00Z</dcterms:modified>
</cp:coreProperties>
</file>