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1EDD" w:rsidRDefault="002A734B">
      <w:pPr>
        <w:rPr>
          <w:b/>
        </w:rPr>
      </w:pPr>
      <w:r>
        <w:rPr>
          <w:b/>
        </w:rPr>
        <w:t>MA211</w:t>
      </w:r>
    </w:p>
    <w:p w:rsidR="002A734B" w:rsidRDefault="002A734B">
      <w:pPr>
        <w:rPr>
          <w:b/>
        </w:rPr>
      </w:pPr>
      <w:r>
        <w:rPr>
          <w:b/>
        </w:rPr>
        <w:t>Week 2</w:t>
      </w:r>
    </w:p>
    <w:p w:rsidR="002A734B" w:rsidRDefault="002A734B">
      <w:pPr>
        <w:rPr>
          <w:b/>
        </w:rPr>
      </w:pPr>
      <w:r>
        <w:rPr>
          <w:b/>
        </w:rPr>
        <w:t>Critical Thinking Questions</w:t>
      </w:r>
    </w:p>
    <w:p w:rsidR="002A734B" w:rsidRDefault="002A734B">
      <w:pPr>
        <w:rPr>
          <w:b/>
        </w:rPr>
      </w:pPr>
    </w:p>
    <w:p w:rsidR="002A734B" w:rsidRDefault="002A734B">
      <w:pPr>
        <w:rPr>
          <w:b/>
        </w:rPr>
      </w:pPr>
      <w:r>
        <w:rPr>
          <w:b/>
        </w:rPr>
        <w:t>Name:___________________________________________ Date:__________________</w:t>
      </w:r>
    </w:p>
    <w:p w:rsidR="002A734B" w:rsidRDefault="002A734B">
      <w:pPr>
        <w:rPr>
          <w:b/>
        </w:rPr>
      </w:pPr>
    </w:p>
    <w:p w:rsidR="008B6302" w:rsidRDefault="008B6302" w:rsidP="008B6302">
      <w:pPr>
        <w:rPr>
          <w:b/>
        </w:rPr>
      </w:pPr>
      <w:r>
        <w:rPr>
          <w:b/>
        </w:rPr>
        <w:t>*All Answers Must be in Complete Sentences*</w:t>
      </w:r>
    </w:p>
    <w:p w:rsidR="008B6302" w:rsidRDefault="008B6302" w:rsidP="008B6302">
      <w:pPr>
        <w:rPr>
          <w:b/>
        </w:rPr>
      </w:pPr>
    </w:p>
    <w:p w:rsidR="002A734B" w:rsidRDefault="001779D4" w:rsidP="000E28C3">
      <w:pPr>
        <w:pStyle w:val="ListParagraph"/>
        <w:numPr>
          <w:ilvl w:val="0"/>
          <w:numId w:val="1"/>
        </w:numPr>
      </w:pPr>
      <w:r>
        <w:t>Why is the angle of the insertion of the needle important in the administration of a medication?</w:t>
      </w:r>
    </w:p>
    <w:p w:rsidR="002A734B" w:rsidRDefault="002A734B"/>
    <w:p w:rsidR="002A734B" w:rsidRDefault="000E28C3">
      <w:r>
        <w:t xml:space="preserve">            </w:t>
      </w:r>
      <w:r w:rsidR="002A734B">
        <w:t>__________________________________________________________________</w:t>
      </w:r>
    </w:p>
    <w:p w:rsidR="002A734B" w:rsidRDefault="002A734B"/>
    <w:p w:rsidR="002A734B" w:rsidRDefault="000E28C3">
      <w:r>
        <w:t xml:space="preserve">            </w:t>
      </w:r>
      <w:r w:rsidR="002A734B">
        <w:t>__________________________________________________________________</w:t>
      </w:r>
    </w:p>
    <w:p w:rsidR="002A734B" w:rsidRDefault="002A734B"/>
    <w:p w:rsidR="002A734B" w:rsidRDefault="000E28C3">
      <w:r>
        <w:t xml:space="preserve">            </w:t>
      </w:r>
      <w:r w:rsidR="002A734B">
        <w:t>__________________________________________________________________</w:t>
      </w:r>
    </w:p>
    <w:p w:rsidR="002A734B" w:rsidRDefault="002A734B"/>
    <w:p w:rsidR="002A734B" w:rsidRDefault="000E28C3">
      <w:r>
        <w:t xml:space="preserve">            </w:t>
      </w:r>
      <w:r w:rsidR="002A734B">
        <w:t>__________________________________________________________________</w:t>
      </w:r>
    </w:p>
    <w:p w:rsidR="002A734B" w:rsidRDefault="002A734B"/>
    <w:p w:rsidR="002A734B" w:rsidRDefault="002A734B"/>
    <w:p w:rsidR="002A734B" w:rsidRDefault="000E28C3" w:rsidP="000E28C3">
      <w:pPr>
        <w:pStyle w:val="ListParagraph"/>
        <w:numPr>
          <w:ilvl w:val="0"/>
          <w:numId w:val="1"/>
        </w:numPr>
      </w:pPr>
      <w:r>
        <w:t>If medications are to be used in liquid form, why do manufactur</w:t>
      </w:r>
      <w:r w:rsidR="005D5504">
        <w:t>ers</w:t>
      </w:r>
      <w:bookmarkStart w:id="0" w:name="_GoBack"/>
      <w:bookmarkEnd w:id="0"/>
      <w:r w:rsidR="00D30508">
        <w:t xml:space="preserve"> send the drug in pow</w:t>
      </w:r>
      <w:r w:rsidR="00823A96">
        <w:t>d</w:t>
      </w:r>
      <w:r w:rsidR="00D30508">
        <w:t xml:space="preserve">ered </w:t>
      </w:r>
      <w:r>
        <w:t>form?</w:t>
      </w:r>
    </w:p>
    <w:p w:rsidR="002A734B" w:rsidRDefault="002A734B"/>
    <w:p w:rsidR="002A734B" w:rsidRDefault="000E28C3">
      <w:r>
        <w:t xml:space="preserve">            </w:t>
      </w:r>
      <w:r w:rsidR="002A734B">
        <w:t>__________________________________________________________________</w:t>
      </w:r>
    </w:p>
    <w:p w:rsidR="002A734B" w:rsidRDefault="002A734B"/>
    <w:p w:rsidR="002A734B" w:rsidRDefault="000E28C3">
      <w:r>
        <w:t xml:space="preserve">            </w:t>
      </w:r>
      <w:r w:rsidR="002A734B">
        <w:t>__________________________________________________________________</w:t>
      </w:r>
    </w:p>
    <w:p w:rsidR="002A734B" w:rsidRDefault="002A734B"/>
    <w:p w:rsidR="002A734B" w:rsidRDefault="000E28C3">
      <w:r>
        <w:t xml:space="preserve">            </w:t>
      </w:r>
      <w:r w:rsidR="002A734B">
        <w:t>__________________________________________________________________</w:t>
      </w:r>
    </w:p>
    <w:p w:rsidR="002A734B" w:rsidRDefault="002A734B"/>
    <w:p w:rsidR="002A734B" w:rsidRDefault="000E28C3">
      <w:r>
        <w:t xml:space="preserve">            </w:t>
      </w:r>
      <w:r w:rsidR="002A734B">
        <w:t>__________________________________________________________________</w:t>
      </w:r>
    </w:p>
    <w:p w:rsidR="000E28C3" w:rsidRDefault="000E28C3"/>
    <w:p w:rsidR="000E28C3" w:rsidRDefault="000E28C3" w:rsidP="000E28C3">
      <w:pPr>
        <w:pStyle w:val="ListParagraph"/>
        <w:numPr>
          <w:ilvl w:val="0"/>
          <w:numId w:val="1"/>
        </w:numPr>
      </w:pPr>
      <w:r>
        <w:t>Why does the medical assistant need to know the difference between strength and dosage of a medication?</w:t>
      </w:r>
    </w:p>
    <w:p w:rsidR="000E28C3" w:rsidRDefault="000E28C3" w:rsidP="000E28C3">
      <w:pPr>
        <w:pStyle w:val="ListParagraph"/>
      </w:pPr>
    </w:p>
    <w:p w:rsidR="000E28C3" w:rsidRDefault="000E28C3" w:rsidP="000E28C3">
      <w:pPr>
        <w:pStyle w:val="ListParagraph"/>
      </w:pPr>
      <w:r>
        <w:t>_________________________________________________________________</w:t>
      </w:r>
    </w:p>
    <w:p w:rsidR="000E28C3" w:rsidRDefault="000E28C3" w:rsidP="000E28C3">
      <w:pPr>
        <w:pStyle w:val="ListParagraph"/>
      </w:pPr>
    </w:p>
    <w:p w:rsidR="000E28C3" w:rsidRDefault="000E28C3" w:rsidP="000E28C3">
      <w:pPr>
        <w:pStyle w:val="ListParagraph"/>
      </w:pPr>
      <w:r>
        <w:t>_________________________________________________________________</w:t>
      </w:r>
    </w:p>
    <w:p w:rsidR="000E28C3" w:rsidRDefault="000E28C3" w:rsidP="000E28C3">
      <w:pPr>
        <w:pStyle w:val="ListParagraph"/>
      </w:pPr>
    </w:p>
    <w:p w:rsidR="000E28C3" w:rsidRDefault="000E28C3" w:rsidP="000E28C3">
      <w:pPr>
        <w:pStyle w:val="ListParagraph"/>
      </w:pPr>
      <w:r>
        <w:t>_________________________________________________________________</w:t>
      </w:r>
    </w:p>
    <w:p w:rsidR="000E28C3" w:rsidRDefault="000E28C3" w:rsidP="000E28C3">
      <w:pPr>
        <w:pStyle w:val="ListParagraph"/>
      </w:pPr>
    </w:p>
    <w:p w:rsidR="000E28C3" w:rsidRDefault="000E28C3" w:rsidP="000E28C3">
      <w:pPr>
        <w:pStyle w:val="ListParagraph"/>
      </w:pPr>
      <w:r>
        <w:t>_________________________________________________________________</w:t>
      </w:r>
    </w:p>
    <w:p w:rsidR="000E28C3" w:rsidRDefault="000E28C3" w:rsidP="000E28C3"/>
    <w:p w:rsidR="000E28C3" w:rsidRDefault="000E28C3" w:rsidP="000E28C3"/>
    <w:p w:rsidR="000E28C3" w:rsidRDefault="000E28C3" w:rsidP="000E28C3"/>
    <w:p w:rsidR="009E3A97" w:rsidRDefault="009E3A97" w:rsidP="000E28C3"/>
    <w:p w:rsidR="009E3A97" w:rsidRDefault="009E3A97" w:rsidP="000E28C3"/>
    <w:p w:rsidR="000E28C3" w:rsidRDefault="009E3A97" w:rsidP="000E28C3">
      <w:pPr>
        <w:pStyle w:val="ListParagraph"/>
        <w:numPr>
          <w:ilvl w:val="0"/>
          <w:numId w:val="1"/>
        </w:numPr>
      </w:pPr>
      <w:r>
        <w:lastRenderedPageBreak/>
        <w:t>Why is it important to provide patient education about all prescriptions?</w:t>
      </w:r>
    </w:p>
    <w:p w:rsidR="000E28C3" w:rsidRDefault="000E28C3" w:rsidP="000E28C3">
      <w:pPr>
        <w:pStyle w:val="ListParagraph"/>
      </w:pPr>
    </w:p>
    <w:p w:rsidR="000E28C3" w:rsidRDefault="000E28C3" w:rsidP="000E28C3">
      <w:pPr>
        <w:pStyle w:val="ListParagraph"/>
      </w:pPr>
      <w:r>
        <w:t>_________________________________________________________________</w:t>
      </w:r>
    </w:p>
    <w:p w:rsidR="000E28C3" w:rsidRDefault="000E28C3" w:rsidP="000E28C3">
      <w:pPr>
        <w:pStyle w:val="ListParagraph"/>
      </w:pPr>
    </w:p>
    <w:p w:rsidR="000E28C3" w:rsidRDefault="000E28C3" w:rsidP="000E28C3">
      <w:pPr>
        <w:pStyle w:val="ListParagraph"/>
      </w:pPr>
      <w:r>
        <w:t>_________________________________________________________________</w:t>
      </w:r>
    </w:p>
    <w:p w:rsidR="000E28C3" w:rsidRDefault="000E28C3" w:rsidP="000E28C3">
      <w:pPr>
        <w:pStyle w:val="ListParagraph"/>
      </w:pPr>
    </w:p>
    <w:p w:rsidR="000E28C3" w:rsidRDefault="000E28C3" w:rsidP="000E28C3">
      <w:pPr>
        <w:pStyle w:val="ListParagraph"/>
      </w:pPr>
      <w:r>
        <w:t>_________________________________________________________________</w:t>
      </w:r>
    </w:p>
    <w:p w:rsidR="000E28C3" w:rsidRDefault="000E28C3" w:rsidP="000E28C3">
      <w:pPr>
        <w:pStyle w:val="ListParagraph"/>
      </w:pPr>
    </w:p>
    <w:p w:rsidR="000E28C3" w:rsidRDefault="000E28C3" w:rsidP="000E28C3">
      <w:pPr>
        <w:pStyle w:val="ListParagraph"/>
      </w:pPr>
      <w:r>
        <w:t>_________________________________________________________________</w:t>
      </w:r>
    </w:p>
    <w:p w:rsidR="000E28C3" w:rsidRDefault="000E28C3" w:rsidP="000E28C3"/>
    <w:p w:rsidR="000E28C3" w:rsidRDefault="000E28C3" w:rsidP="000E28C3">
      <w:pPr>
        <w:pStyle w:val="ListParagraph"/>
        <w:numPr>
          <w:ilvl w:val="0"/>
          <w:numId w:val="1"/>
        </w:numPr>
      </w:pPr>
      <w:r>
        <w:t>Why is it important to figure dosages for children differently from dosages for adults?</w:t>
      </w:r>
    </w:p>
    <w:p w:rsidR="000E28C3" w:rsidRDefault="000E28C3" w:rsidP="000E28C3">
      <w:pPr>
        <w:pStyle w:val="ListParagraph"/>
      </w:pPr>
    </w:p>
    <w:p w:rsidR="000E28C3" w:rsidRDefault="000E28C3" w:rsidP="000E28C3">
      <w:pPr>
        <w:pStyle w:val="ListParagraph"/>
      </w:pPr>
      <w:r>
        <w:t>________________________________________________________________</w:t>
      </w:r>
    </w:p>
    <w:p w:rsidR="000E28C3" w:rsidRDefault="000E28C3" w:rsidP="000E28C3">
      <w:pPr>
        <w:pStyle w:val="ListParagraph"/>
      </w:pPr>
    </w:p>
    <w:p w:rsidR="000E28C3" w:rsidRDefault="000E28C3" w:rsidP="000E28C3">
      <w:pPr>
        <w:pStyle w:val="ListParagraph"/>
      </w:pPr>
      <w:r>
        <w:t>________________________________________________________________</w:t>
      </w:r>
    </w:p>
    <w:p w:rsidR="000E28C3" w:rsidRDefault="000E28C3" w:rsidP="000E28C3">
      <w:pPr>
        <w:pStyle w:val="ListParagraph"/>
      </w:pPr>
    </w:p>
    <w:p w:rsidR="000E28C3" w:rsidRDefault="000E28C3" w:rsidP="000E28C3">
      <w:pPr>
        <w:pStyle w:val="ListParagraph"/>
      </w:pPr>
      <w:r>
        <w:t>________________________________________________________________</w:t>
      </w:r>
    </w:p>
    <w:p w:rsidR="00D30508" w:rsidRDefault="00D30508" w:rsidP="000E28C3">
      <w:pPr>
        <w:pStyle w:val="ListParagraph"/>
      </w:pPr>
    </w:p>
    <w:p w:rsidR="00D30508" w:rsidRDefault="00D30508" w:rsidP="00D30508">
      <w:pPr>
        <w:ind w:left="300"/>
      </w:pPr>
      <w:r>
        <w:t>6. 30-year-old Samantha is her for her complete physical. She had a Td about 9 years ago. Does she need another update</w:t>
      </w:r>
      <w:r w:rsidR="00823A96">
        <w:t>d</w:t>
      </w:r>
      <w:r>
        <w:t xml:space="preserve"> vaccine?</w:t>
      </w:r>
    </w:p>
    <w:p w:rsidR="00D30508" w:rsidRDefault="00D30508" w:rsidP="00D30508"/>
    <w:p w:rsidR="00D30508" w:rsidRDefault="00D30508" w:rsidP="00D30508">
      <w:pPr>
        <w:ind w:firstLine="300"/>
      </w:pPr>
      <w:r>
        <w:t>_____________________________________________________________________</w:t>
      </w:r>
    </w:p>
    <w:p w:rsidR="00D30508" w:rsidRDefault="00D30508" w:rsidP="00D30508"/>
    <w:p w:rsidR="00D30508" w:rsidRDefault="00D30508" w:rsidP="00D30508">
      <w:pPr>
        <w:ind w:firstLine="300"/>
      </w:pPr>
      <w:r>
        <w:t>_____________________________________________________________________</w:t>
      </w:r>
    </w:p>
    <w:p w:rsidR="00D30508" w:rsidRDefault="00D30508" w:rsidP="00D30508"/>
    <w:p w:rsidR="00D30508" w:rsidRDefault="00D30508" w:rsidP="00D30508">
      <w:pPr>
        <w:ind w:firstLine="300"/>
      </w:pPr>
      <w:r>
        <w:t>_____________________________________________________________________</w:t>
      </w:r>
    </w:p>
    <w:p w:rsidR="00D30508" w:rsidRDefault="00D30508" w:rsidP="00D30508"/>
    <w:p w:rsidR="00D30508" w:rsidRDefault="00D30508" w:rsidP="00D30508">
      <w:pPr>
        <w:ind w:firstLine="300"/>
      </w:pPr>
      <w:r>
        <w:t>_____________________________________________________________________</w:t>
      </w:r>
    </w:p>
    <w:p w:rsidR="00D30508" w:rsidRDefault="00D30508" w:rsidP="000E28C3">
      <w:pPr>
        <w:pStyle w:val="ListParagraph"/>
      </w:pPr>
    </w:p>
    <w:p w:rsidR="000E28C3" w:rsidRDefault="000E28C3" w:rsidP="000E28C3"/>
    <w:p w:rsidR="00D30508" w:rsidRDefault="00D30508" w:rsidP="00D30508">
      <w:pPr>
        <w:ind w:left="300"/>
      </w:pPr>
      <w:r>
        <w:t>7. 11-year-old Myles is in for his well child check. Myles has been up to date on his       immunizations, due to new requirements, Myles needs additional immunizations. Please indicate what and when vaccines are needed.</w:t>
      </w:r>
    </w:p>
    <w:p w:rsidR="00D30508" w:rsidRDefault="00D30508" w:rsidP="00D30508"/>
    <w:p w:rsidR="00D30508" w:rsidRDefault="00D30508" w:rsidP="00D30508">
      <w:pPr>
        <w:ind w:firstLine="720"/>
      </w:pPr>
      <w:r>
        <w:t>__________________________________________________________________</w:t>
      </w:r>
    </w:p>
    <w:p w:rsidR="00D30508" w:rsidRDefault="00D30508" w:rsidP="00D30508">
      <w:pPr>
        <w:ind w:firstLine="720"/>
      </w:pPr>
    </w:p>
    <w:p w:rsidR="00D30508" w:rsidRDefault="00D30508" w:rsidP="00D30508">
      <w:pPr>
        <w:ind w:firstLine="720"/>
      </w:pPr>
      <w:r>
        <w:t>__________________________________________________________________</w:t>
      </w:r>
    </w:p>
    <w:p w:rsidR="00D30508" w:rsidRDefault="00D30508" w:rsidP="00D30508"/>
    <w:p w:rsidR="00D30508" w:rsidRDefault="00D30508" w:rsidP="00D30508">
      <w:pPr>
        <w:ind w:left="240"/>
      </w:pPr>
      <w:r>
        <w:t>8. 51-year-old Catherine has just lost her job. She is returning to Beal College for      Business Studies. She has no proof of previous immunizations. What need</w:t>
      </w:r>
      <w:r w:rsidR="00823A96">
        <w:t>s</w:t>
      </w:r>
      <w:r>
        <w:t xml:space="preserve"> to be done?</w:t>
      </w:r>
    </w:p>
    <w:p w:rsidR="00D30508" w:rsidRDefault="00D30508" w:rsidP="00D30508"/>
    <w:p w:rsidR="00D30508" w:rsidRDefault="00D30508" w:rsidP="00D30508">
      <w:r>
        <w:t xml:space="preserve"> </w:t>
      </w:r>
      <w:r>
        <w:tab/>
        <w:t>__________________________________________________________________</w:t>
      </w:r>
    </w:p>
    <w:p w:rsidR="00D30508" w:rsidRDefault="00D30508" w:rsidP="00D30508"/>
    <w:p w:rsidR="000E28C3" w:rsidRPr="002A734B" w:rsidRDefault="00D30508" w:rsidP="008B6302">
      <w:pPr>
        <w:ind w:firstLine="720"/>
      </w:pPr>
      <w:r>
        <w:t>__________________________________________________________________</w:t>
      </w:r>
    </w:p>
    <w:sectPr w:rsidR="000E28C3" w:rsidRPr="002A734B">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1541A51"/>
    <w:multiLevelType w:val="hybridMultilevel"/>
    <w:tmpl w:val="B0064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734B"/>
    <w:rsid w:val="00031EDD"/>
    <w:rsid w:val="000E28C3"/>
    <w:rsid w:val="001779D4"/>
    <w:rsid w:val="002A734B"/>
    <w:rsid w:val="002D3B16"/>
    <w:rsid w:val="005D5504"/>
    <w:rsid w:val="00823A96"/>
    <w:rsid w:val="00884616"/>
    <w:rsid w:val="008B6302"/>
    <w:rsid w:val="009E3A97"/>
    <w:rsid w:val="00D30508"/>
    <w:rsid w:val="00D90B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098A30C-8392-4FE5-9C52-596C6A1B1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28C3"/>
    <w:pPr>
      <w:ind w:left="720"/>
      <w:contextualSpacing/>
    </w:pPr>
  </w:style>
  <w:style w:type="paragraph" w:styleId="BalloonText">
    <w:name w:val="Balloon Text"/>
    <w:basedOn w:val="Normal"/>
    <w:link w:val="BalloonTextChar"/>
    <w:uiPriority w:val="99"/>
    <w:semiHidden/>
    <w:unhideWhenUsed/>
    <w:rsid w:val="00D3050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050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61969604</Template>
  <TotalTime>0</TotalTime>
  <Pages>2</Pages>
  <Words>211</Words>
  <Characters>2882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Beal College</Company>
  <LinksUpToDate>false</LinksUpToDate>
  <CharactersWithSpaces>3087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Beal College</dc:creator>
  <cp:lastModifiedBy>Mary S. Ellingwood</cp:lastModifiedBy>
  <cp:revision>2</cp:revision>
  <cp:lastPrinted>2015-12-22T14:54:00Z</cp:lastPrinted>
  <dcterms:created xsi:type="dcterms:W3CDTF">2017-01-16T14:51:00Z</dcterms:created>
  <dcterms:modified xsi:type="dcterms:W3CDTF">2017-01-16T14:51:00Z</dcterms:modified>
</cp:coreProperties>
</file>