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325C5628" w:rsidR="00F4406C" w:rsidRPr="00F4406C" w:rsidRDefault="004E51C0" w:rsidP="00F4406C">
      <w:pPr>
        <w:pStyle w:val="Title"/>
        <w:rPr>
          <w:rFonts w:ascii="Times New Roman" w:hAnsi="Times New Roman"/>
          <w:sz w:val="24"/>
        </w:rPr>
      </w:pPr>
      <w:r>
        <w:rPr>
          <w:rFonts w:ascii="Times New Roman" w:hAnsi="Times New Roman"/>
          <w:sz w:val="24"/>
        </w:rPr>
        <w:t>WL136</w:t>
      </w:r>
      <w:bookmarkStart w:id="0" w:name="_GoBack"/>
      <w:bookmarkEnd w:id="0"/>
    </w:p>
    <w:p w14:paraId="41DB5944" w14:textId="7F3052E7" w:rsidR="00F4406C" w:rsidRPr="00F4406C" w:rsidRDefault="00CB47CC" w:rsidP="00F4406C">
      <w:pPr>
        <w:pStyle w:val="Title"/>
        <w:rPr>
          <w:rFonts w:ascii="Times New Roman" w:hAnsi="Times New Roman"/>
          <w:sz w:val="24"/>
        </w:rPr>
      </w:pPr>
      <w:r>
        <w:rPr>
          <w:rFonts w:ascii="Times New Roman" w:hAnsi="Times New Roman"/>
          <w:sz w:val="24"/>
        </w:rPr>
        <w:t>SMAW PIPE II</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02BB2E9A" w14:textId="712DDAA0" w:rsidR="00877B70" w:rsidRPr="00CB47CC" w:rsidRDefault="00795AC6" w:rsidP="00877B70">
            <w:pPr>
              <w:rPr>
                <w:color w:val="000000"/>
              </w:rPr>
            </w:pPr>
            <w:r w:rsidRPr="005B72FB">
              <w:rPr>
                <w:b/>
              </w:rPr>
              <w:t xml:space="preserve"> </w:t>
            </w:r>
            <w:r w:rsidR="00CB47CC" w:rsidRPr="00CB47CC">
              <w:t xml:space="preserve">This course gives the student the opportunity to develop skills in pipe welding, determination of weld quality, uphill pipe procedures, and applying and maintaining preheat and inter-pass heat treatments.  This manual skill development is necessary to produce quality multi-pass welds on 6” diameter, schedule 80, mild steel pipe in the 6G fixed position using 1/8” diameter E6010 electrodes for the open root, 3/32” E7018 fillers and cover passes.  It offers the student training to qualify a welder in accordance with </w:t>
            </w:r>
            <w:r w:rsidR="00CB47CC">
              <w:t xml:space="preserve">AWS </w:t>
            </w:r>
            <w:r w:rsidR="00D354A8">
              <w:t>B2.1-1-201-96</w:t>
            </w:r>
            <w:r w:rsidR="00CB47CC" w:rsidRPr="00CB47CC">
              <w:t>.  Prerequisite: WL125</w:t>
            </w:r>
            <w:r w:rsidR="00CB47CC" w:rsidRPr="00CB47CC">
              <w:rPr>
                <w:b/>
              </w:rPr>
              <w:t xml:space="preserve">  </w:t>
            </w:r>
          </w:p>
          <w:p w14:paraId="4118788D" w14:textId="26541520"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4A0AA6D" w14:textId="5AFCEC9A" w:rsidR="00877B70" w:rsidRPr="00D354A8" w:rsidRDefault="00D354A8">
      <w:pPr>
        <w:pStyle w:val="NoSpacing"/>
        <w:rPr>
          <w:rFonts w:ascii="Times New Roman" w:hAnsi="Times New Roman" w:cs="Times New Roman"/>
          <w:b/>
          <w:bCs/>
          <w:sz w:val="24"/>
          <w:szCs w:val="24"/>
          <w:u w:val="single"/>
        </w:rPr>
      </w:pPr>
      <w:r w:rsidRPr="00D354A8">
        <w:rPr>
          <w:rFonts w:ascii="Times New Roman" w:hAnsi="Times New Roman" w:cs="Times New Roman"/>
          <w:color w:val="231F20"/>
          <w:sz w:val="24"/>
          <w:szCs w:val="24"/>
        </w:rPr>
        <w:t>Describe equipment and required pipe preparation and perform 6G welds using various electrodes.</w:t>
      </w:r>
      <w:r w:rsidRPr="00D354A8">
        <w:rPr>
          <w:rFonts w:ascii="Times New Roman" w:hAnsi="Times New Roman" w:cs="Times New Roman"/>
          <w:b/>
          <w:color w:val="231F20"/>
          <w:sz w:val="24"/>
          <w:szCs w:val="24"/>
        </w:rPr>
        <w:t xml:space="preserve">  </w:t>
      </w:r>
    </w:p>
    <w:p w14:paraId="7684F854" w14:textId="22B6D8A3"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17B35956"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D354A8">
        <w:rPr>
          <w:rFonts w:cs="Times New Roman"/>
          <w:b/>
          <w:bCs/>
          <w:sz w:val="23"/>
          <w:szCs w:val="23"/>
        </w:rPr>
        <w:t>WL125</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653CE400" w14:textId="77777777" w:rsidR="00877B70" w:rsidRDefault="00877B70">
      <w:pPr>
        <w:pStyle w:val="Body"/>
        <w:jc w:val="both"/>
        <w:rPr>
          <w:rFonts w:cs="Times New Roman"/>
          <w:b/>
          <w:bCs/>
          <w:sz w:val="23"/>
          <w:szCs w:val="23"/>
          <w:u w:val="single"/>
        </w:rPr>
      </w:pPr>
    </w:p>
    <w:p w14:paraId="5676E7BF" w14:textId="77777777" w:rsidR="00D354A8" w:rsidRDefault="00D354A8">
      <w:pPr>
        <w:pStyle w:val="Body"/>
        <w:jc w:val="both"/>
        <w:rPr>
          <w:rFonts w:cs="Times New Roman"/>
          <w:b/>
          <w:bCs/>
          <w:sz w:val="23"/>
          <w:szCs w:val="23"/>
          <w:u w:val="single"/>
        </w:rPr>
      </w:pPr>
    </w:p>
    <w:p w14:paraId="2AA56A5F" w14:textId="77777777" w:rsidR="00D354A8" w:rsidRDefault="00D354A8">
      <w:pPr>
        <w:pStyle w:val="Body"/>
        <w:jc w:val="both"/>
        <w:rPr>
          <w:rFonts w:cs="Times New Roman"/>
          <w:b/>
          <w:bCs/>
          <w:sz w:val="23"/>
          <w:szCs w:val="23"/>
          <w:u w:val="single"/>
        </w:rPr>
      </w:pPr>
    </w:p>
    <w:p w14:paraId="26EE8C24" w14:textId="77777777" w:rsidR="00D354A8" w:rsidRDefault="00D354A8">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3C0BCB10" w:rsidR="005D236E" w:rsidRPr="00996715" w:rsidRDefault="00D354A8" w:rsidP="009B4F9A">
            <w:pPr>
              <w:jc w:val="both"/>
              <w:rPr>
                <w:rFonts w:ascii="Times New Roman" w:hAnsi="Times New Roman" w:cs="Times New Roman"/>
                <w:sz w:val="20"/>
                <w:szCs w:val="20"/>
              </w:rPr>
            </w:pPr>
            <w:r>
              <w:rPr>
                <w:rFonts w:ascii="Times New Roman" w:hAnsi="Times New Roman" w:cs="Times New Roman"/>
                <w:sz w:val="20"/>
                <w:szCs w:val="20"/>
              </w:rPr>
              <w:t xml:space="preserve">Competency with      </w:t>
            </w:r>
            <w:proofErr w:type="spellStart"/>
            <w:r>
              <w:rPr>
                <w:rFonts w:ascii="Times New Roman" w:hAnsi="Times New Roman" w:cs="Times New Roman"/>
                <w:sz w:val="20"/>
                <w:szCs w:val="20"/>
              </w:rPr>
              <w:t>smaw</w:t>
            </w:r>
            <w:proofErr w:type="spellEnd"/>
            <w:r>
              <w:rPr>
                <w:rFonts w:ascii="Times New Roman" w:hAnsi="Times New Roman" w:cs="Times New Roman"/>
                <w:sz w:val="20"/>
                <w:szCs w:val="20"/>
              </w:rPr>
              <w:t xml:space="preserve"> pipe</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lastRenderedPageBreak/>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0DCE7092" w14:textId="489D46D1" w:rsidR="00D354A8" w:rsidRPr="00D354A8" w:rsidRDefault="00F4406C" w:rsidP="00D354A8">
            <w:pPr>
              <w:pStyle w:val="NoSpacing"/>
              <w:rPr>
                <w:rFonts w:ascii="Times New Roman" w:hAnsi="Times New Roman" w:cs="Times New Roman"/>
                <w:sz w:val="28"/>
                <w:szCs w:val="28"/>
              </w:rPr>
            </w:pPr>
            <w:r w:rsidRPr="00877B70">
              <w:rPr>
                <w:bCs/>
                <w:sz w:val="24"/>
                <w:szCs w:val="24"/>
              </w:rPr>
              <w:t xml:space="preserve"> </w:t>
            </w:r>
            <w:r w:rsidR="00D354A8" w:rsidRPr="00D354A8">
              <w:rPr>
                <w:rFonts w:ascii="Times New Roman" w:hAnsi="Times New Roman" w:cs="Times New Roman"/>
                <w:sz w:val="24"/>
                <w:szCs w:val="24"/>
              </w:rPr>
              <w:t>Introduction</w:t>
            </w:r>
          </w:p>
          <w:p w14:paraId="43C15107"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Purpose of this course</w:t>
            </w:r>
          </w:p>
          <w:p w14:paraId="6A4E5806"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Overview of course syllabus</w:t>
            </w:r>
          </w:p>
          <w:p w14:paraId="5A93E041"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Required materials, textbook(s), supplies and resources (if applicable)</w:t>
            </w:r>
          </w:p>
          <w:p w14:paraId="760F040A"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 xml:space="preserve">Classroom and laboratory safety </w:t>
            </w:r>
          </w:p>
          <w:p w14:paraId="391AD916"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Fit up joints using pipe and fit-up tools</w:t>
            </w:r>
          </w:p>
          <w:p w14:paraId="5606F8BB"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Start 6G root</w:t>
            </w:r>
          </w:p>
          <w:p w14:paraId="7FF4FEC1" w14:textId="70E1D782" w:rsidR="00A95093" w:rsidRPr="00877B70"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2D729F08" w14:textId="77777777" w:rsidR="00D354A8" w:rsidRPr="00D354A8" w:rsidRDefault="005B72FB" w:rsidP="00D354A8">
            <w:pPr>
              <w:pStyle w:val="NoSpacing"/>
              <w:rPr>
                <w:rFonts w:ascii="Times New Roman" w:hAnsi="Times New Roman" w:cs="Times New Roman"/>
                <w:sz w:val="24"/>
                <w:szCs w:val="24"/>
              </w:rPr>
            </w:pPr>
            <w:r w:rsidRPr="00877B70">
              <w:rPr>
                <w:rFonts w:ascii="Times New Roman" w:hAnsi="Times New Roman" w:cs="Times New Roman"/>
                <w:b/>
                <w:sz w:val="24"/>
                <w:szCs w:val="24"/>
              </w:rPr>
              <w:t xml:space="preserve"> </w:t>
            </w:r>
            <w:r w:rsidR="00D354A8" w:rsidRPr="00D354A8">
              <w:rPr>
                <w:rFonts w:ascii="Times New Roman" w:hAnsi="Times New Roman" w:cs="Times New Roman"/>
                <w:sz w:val="24"/>
                <w:szCs w:val="24"/>
              </w:rPr>
              <w:t>Develop the skills necessary to complete open root welds in the 6G position using E6010 and E7018 hot pass fills and cover</w:t>
            </w:r>
          </w:p>
          <w:p w14:paraId="0D7365A0" w14:textId="3C51E95E" w:rsidR="00A95093" w:rsidRPr="00877B70"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17331D53"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04531700" w14:textId="2EF20EEB" w:rsidR="00A95093" w:rsidRPr="00D354A8" w:rsidRDefault="00A95093" w:rsidP="005B72FB">
            <w:pPr>
              <w:pStyle w:val="NoSpacing"/>
              <w:rPr>
                <w:rFonts w:ascii="Times New Roman" w:hAnsi="Times New Roman" w:cs="Times New Roman"/>
                <w:sz w:val="24"/>
                <w:szCs w:val="24"/>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43EC9AB4"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3A0FD2C4" w14:textId="1EF8A55D" w:rsidR="00A95093" w:rsidRPr="00D354A8" w:rsidRDefault="00A95093" w:rsidP="004E2445">
            <w:pPr>
              <w:pStyle w:val="NoSpacing"/>
              <w:rPr>
                <w:rFonts w:ascii="Times New Roman" w:hAnsi="Times New Roman" w:cs="Times New Roman"/>
                <w:sz w:val="24"/>
                <w:szCs w:val="24"/>
              </w:rPr>
            </w:pP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7008A821"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2EA7B8D0" w14:textId="707C6A58" w:rsidR="00A95093" w:rsidRPr="00D354A8" w:rsidRDefault="00A95093" w:rsidP="00877B70">
            <w:pPr>
              <w:pStyle w:val="NoSpacing"/>
              <w:rPr>
                <w:rFonts w:ascii="Times New Roman" w:hAnsi="Times New Roman" w:cs="Times New Roman"/>
                <w:sz w:val="24"/>
                <w:szCs w:val="24"/>
              </w:rPr>
            </w:pP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A2E6004"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437ECBCD" w14:textId="1726E510" w:rsidR="003E4E98" w:rsidRPr="00D354A8" w:rsidRDefault="003E4E98" w:rsidP="004E2445">
            <w:pPr>
              <w:tabs>
                <w:tab w:val="left" w:pos="1035"/>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0BFF7745"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6g practice</w:t>
            </w:r>
          </w:p>
          <w:p w14:paraId="2114DCF6" w14:textId="7026650C" w:rsidR="003E4E98" w:rsidRPr="00D354A8" w:rsidRDefault="003E4E98" w:rsidP="00877B70">
            <w:pPr>
              <w:tabs>
                <w:tab w:val="left" w:pos="2880"/>
                <w:tab w:val="left" w:pos="4950"/>
              </w:tabs>
              <w:jc w:val="both"/>
              <w:rPr>
                <w:bCs/>
              </w:rPr>
            </w:pPr>
          </w:p>
        </w:tc>
      </w:tr>
      <w:tr w:rsidR="003E4E98" w:rsidRPr="0097298A" w14:paraId="49DB79A7" w14:textId="77777777" w:rsidTr="00D354A8">
        <w:trPr>
          <w:trHeight w:val="288"/>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64C4DF45" w:rsidR="003E4E98" w:rsidRPr="0097298A" w:rsidRDefault="00D354A8" w:rsidP="00A95093">
            <w:pPr>
              <w:tabs>
                <w:tab w:val="left" w:pos="2880"/>
                <w:tab w:val="left" w:pos="4950"/>
              </w:tabs>
              <w:jc w:val="both"/>
              <w:rPr>
                <w:bCs/>
                <w:sz w:val="23"/>
                <w:szCs w:val="23"/>
              </w:rPr>
            </w:pPr>
            <w:r>
              <w:rPr>
                <w:bCs/>
                <w:sz w:val="23"/>
                <w:szCs w:val="23"/>
              </w:rPr>
              <w:t xml:space="preserve">6g pipe test as </w:t>
            </w:r>
            <w:r w:rsidR="00DB11B6">
              <w:rPr>
                <w:bCs/>
                <w:sz w:val="23"/>
                <w:szCs w:val="23"/>
              </w:rPr>
              <w:t>Final Exam</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4C1B8FC" w14:textId="77777777" w:rsidR="00AA374B" w:rsidRDefault="00AA374B">
      <w:pPr>
        <w:pStyle w:val="Body"/>
        <w:jc w:val="both"/>
        <w:rPr>
          <w:rFonts w:cs="Times New Roman"/>
          <w:b/>
          <w:bCs/>
          <w:sz w:val="23"/>
          <w:szCs w:val="23"/>
          <w:u w:val="single"/>
        </w:rPr>
      </w:pPr>
    </w:p>
    <w:p w14:paraId="66E25AEF" w14:textId="77777777" w:rsidR="00AA374B" w:rsidRDefault="00AA374B">
      <w:pPr>
        <w:pStyle w:val="Body"/>
        <w:jc w:val="both"/>
        <w:rPr>
          <w:rFonts w:cs="Times New Roman"/>
          <w:b/>
          <w:bCs/>
          <w:sz w:val="23"/>
          <w:szCs w:val="23"/>
          <w:u w:val="single"/>
        </w:rPr>
      </w:pPr>
    </w:p>
    <w:p w14:paraId="14C7764B" w14:textId="77777777" w:rsidR="00AA374B" w:rsidRDefault="00AA374B">
      <w:pPr>
        <w:pStyle w:val="Body"/>
        <w:jc w:val="both"/>
        <w:rPr>
          <w:rFonts w:cs="Times New Roman"/>
          <w:b/>
          <w:bCs/>
          <w:sz w:val="23"/>
          <w:szCs w:val="23"/>
          <w:u w:val="single"/>
        </w:rPr>
      </w:pPr>
    </w:p>
    <w:p w14:paraId="4311CB33" w14:textId="77777777" w:rsidR="00AA374B" w:rsidRDefault="00AA374B">
      <w:pPr>
        <w:pStyle w:val="Body"/>
        <w:jc w:val="both"/>
        <w:rPr>
          <w:rFonts w:cs="Times New Roman"/>
          <w:b/>
          <w:bCs/>
          <w:sz w:val="23"/>
          <w:szCs w:val="23"/>
          <w:u w:val="single"/>
        </w:rPr>
      </w:pPr>
    </w:p>
    <w:p w14:paraId="1CAD46F6" w14:textId="77777777" w:rsidR="00AA374B" w:rsidRDefault="00AA374B">
      <w:pPr>
        <w:pStyle w:val="Body"/>
        <w:jc w:val="both"/>
        <w:rPr>
          <w:rFonts w:cs="Times New Roman"/>
          <w:b/>
          <w:bCs/>
          <w:sz w:val="23"/>
          <w:szCs w:val="23"/>
          <w:u w:val="single"/>
        </w:rPr>
      </w:pPr>
    </w:p>
    <w:p w14:paraId="3E880044" w14:textId="77777777" w:rsidR="00AA374B" w:rsidRDefault="00AA374B">
      <w:pPr>
        <w:pStyle w:val="Body"/>
        <w:jc w:val="both"/>
        <w:rPr>
          <w:rFonts w:cs="Times New Roman"/>
          <w:b/>
          <w:bCs/>
          <w:sz w:val="23"/>
          <w:szCs w:val="23"/>
          <w:u w:val="single"/>
        </w:rPr>
      </w:pPr>
    </w:p>
    <w:p w14:paraId="027F13B0" w14:textId="77777777" w:rsidR="00AA374B" w:rsidRDefault="00AA374B">
      <w:pPr>
        <w:pStyle w:val="Body"/>
        <w:jc w:val="both"/>
        <w:rPr>
          <w:rFonts w:cs="Times New Roman"/>
          <w:b/>
          <w:bCs/>
          <w:sz w:val="23"/>
          <w:szCs w:val="23"/>
          <w:u w:val="single"/>
        </w:rPr>
      </w:pPr>
    </w:p>
    <w:p w14:paraId="6022F863" w14:textId="77777777" w:rsidR="00AA374B" w:rsidRDefault="00AA374B">
      <w:pPr>
        <w:pStyle w:val="Body"/>
        <w:jc w:val="both"/>
        <w:rPr>
          <w:rFonts w:cs="Times New Roman"/>
          <w:b/>
          <w:bCs/>
          <w:sz w:val="23"/>
          <w:szCs w:val="23"/>
          <w:u w:val="single"/>
        </w:rPr>
      </w:pPr>
    </w:p>
    <w:p w14:paraId="389FE9AD" w14:textId="77777777" w:rsidR="00AA374B" w:rsidRDefault="00AA374B">
      <w:pPr>
        <w:pStyle w:val="Body"/>
        <w:jc w:val="both"/>
        <w:rPr>
          <w:rFonts w:cs="Times New Roman"/>
          <w:b/>
          <w:bCs/>
          <w:sz w:val="23"/>
          <w:szCs w:val="23"/>
          <w:u w:val="single"/>
        </w:rPr>
      </w:pPr>
    </w:p>
    <w:p w14:paraId="69D4580E" w14:textId="77777777" w:rsidR="00AA374B" w:rsidRDefault="00AA374B">
      <w:pPr>
        <w:pStyle w:val="Body"/>
        <w:jc w:val="both"/>
        <w:rPr>
          <w:rFonts w:cs="Times New Roman"/>
          <w:b/>
          <w:bCs/>
          <w:sz w:val="23"/>
          <w:szCs w:val="23"/>
          <w:u w:val="single"/>
        </w:rPr>
      </w:pPr>
    </w:p>
    <w:p w14:paraId="1242F27F" w14:textId="77777777" w:rsidR="00AA374B" w:rsidRDefault="00AA374B">
      <w:pPr>
        <w:pStyle w:val="Body"/>
        <w:jc w:val="both"/>
        <w:rPr>
          <w:rFonts w:cs="Times New Roman"/>
          <w:b/>
          <w:bCs/>
          <w:sz w:val="23"/>
          <w:szCs w:val="23"/>
          <w:u w:val="single"/>
        </w:rPr>
      </w:pPr>
    </w:p>
    <w:p w14:paraId="2D5DAAB6" w14:textId="77777777" w:rsidR="00AA374B" w:rsidRDefault="00AA374B">
      <w:pPr>
        <w:pStyle w:val="Body"/>
        <w:jc w:val="both"/>
        <w:rPr>
          <w:rFonts w:cs="Times New Roman"/>
          <w:b/>
          <w:bCs/>
          <w:sz w:val="23"/>
          <w:szCs w:val="23"/>
          <w:u w:val="single"/>
        </w:rPr>
      </w:pPr>
    </w:p>
    <w:p w14:paraId="7D6AC0E9" w14:textId="77777777" w:rsidR="00AA374B" w:rsidRDefault="00AA374B">
      <w:pPr>
        <w:pStyle w:val="Body"/>
        <w:jc w:val="both"/>
        <w:rPr>
          <w:rFonts w:cs="Times New Roman"/>
          <w:b/>
          <w:bCs/>
          <w:sz w:val="23"/>
          <w:szCs w:val="23"/>
          <w:u w:val="single"/>
        </w:rPr>
      </w:pPr>
    </w:p>
    <w:p w14:paraId="03779EB6" w14:textId="77777777" w:rsidR="00AA374B" w:rsidRDefault="00AA374B">
      <w:pPr>
        <w:pStyle w:val="Body"/>
        <w:jc w:val="both"/>
        <w:rPr>
          <w:rFonts w:cs="Times New Roman"/>
          <w:b/>
          <w:bCs/>
          <w:sz w:val="23"/>
          <w:szCs w:val="23"/>
          <w:u w:val="single"/>
        </w:rPr>
      </w:pPr>
    </w:p>
    <w:p w14:paraId="1F106D88" w14:textId="77777777" w:rsidR="00AA374B" w:rsidRDefault="00AA374B">
      <w:pPr>
        <w:pStyle w:val="Body"/>
        <w:jc w:val="both"/>
        <w:rPr>
          <w:rFonts w:cs="Times New Roman"/>
          <w:b/>
          <w:bCs/>
          <w:sz w:val="23"/>
          <w:szCs w:val="23"/>
          <w:u w:val="single"/>
        </w:rPr>
      </w:pPr>
    </w:p>
    <w:p w14:paraId="3947DBA2" w14:textId="5446C3D6" w:rsidR="00AA374B"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39D3C2E2" w14:textId="77777777" w:rsidR="00AA374B" w:rsidRPr="00AA374B" w:rsidRDefault="00AA374B">
      <w:pPr>
        <w:pStyle w:val="Body"/>
        <w:jc w:val="both"/>
        <w:rPr>
          <w:rFonts w:cs="Times New Roman"/>
          <w:b/>
          <w:bCs/>
          <w:sz w:val="23"/>
          <w:szCs w:val="23"/>
          <w:u w:val="single"/>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150"/>
        <w:gridCol w:w="288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877B70">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877B70" w:rsidRDefault="000E5B49">
            <w:pPr>
              <w:pStyle w:val="Body"/>
              <w:rPr>
                <w:rFonts w:cs="Times New Roman"/>
                <w:b/>
                <w:bCs/>
              </w:rPr>
            </w:pPr>
          </w:p>
          <w:p w14:paraId="3EEEBA8E"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AA374B">
        <w:trPr>
          <w:trHeight w:val="1953"/>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62E84B38" w14:textId="77777777" w:rsidR="00D354A8" w:rsidRPr="00D354A8" w:rsidRDefault="004D279E" w:rsidP="00D354A8">
            <w:pPr>
              <w:pStyle w:val="NoSpacing"/>
              <w:rPr>
                <w:rFonts w:ascii="Times New Roman" w:hAnsi="Times New Roman" w:cs="Times New Roman"/>
                <w:sz w:val="24"/>
                <w:szCs w:val="24"/>
              </w:rPr>
            </w:pPr>
            <w:r w:rsidRPr="00877B70">
              <w:rPr>
                <w:rFonts w:cs="Times New Roman"/>
              </w:rPr>
              <w:t xml:space="preserve"> </w:t>
            </w:r>
            <w:r w:rsidR="00D354A8" w:rsidRPr="00D354A8">
              <w:rPr>
                <w:rFonts w:ascii="Times New Roman" w:hAnsi="Times New Roman" w:cs="Times New Roman"/>
                <w:sz w:val="24"/>
                <w:szCs w:val="24"/>
              </w:rPr>
              <w:t>Produce a one page paper each week over any pipe welding related topic of your choice</w:t>
            </w:r>
          </w:p>
          <w:p w14:paraId="5EB3BDE3" w14:textId="46771EE0" w:rsidR="00B82ED7" w:rsidRPr="00877B70" w:rsidRDefault="00B82ED7" w:rsidP="004E2445">
            <w:pPr>
              <w:pStyle w:val="Body"/>
              <w:rPr>
                <w:rFonts w:cs="Times New Roman"/>
                <w:b/>
                <w:bCs/>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D354A8">
        <w:trPr>
          <w:trHeight w:val="229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lastRenderedPageBreak/>
              <w:t>1, 2,4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3739D4CE"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2EC37D89" w14:textId="049A8701" w:rsidR="00B82ED7" w:rsidRPr="00877B70" w:rsidRDefault="00B82ED7" w:rsidP="004E2445">
            <w:pPr>
              <w:pStyle w:val="Body"/>
              <w:rPr>
                <w:rFonts w:cs="Times New Roman"/>
              </w:rPr>
            </w:pP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877B70">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30C87015"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08C43A01" w14:textId="40A5B974" w:rsidR="00B82ED7" w:rsidRPr="00877B70" w:rsidRDefault="00B82ED7" w:rsidP="004E2445">
            <w:pPr>
              <w:pStyle w:val="Body"/>
              <w:rPr>
                <w:rFonts w:cs="Times New Roman"/>
              </w:rPr>
            </w:pP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25969A43"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1C9F9D2D" w14:textId="1480A069"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EC3702F" w14:textId="77777777" w:rsidR="00D354A8" w:rsidRPr="00D354A8" w:rsidRDefault="00D354A8" w:rsidP="00D354A8">
            <w:pPr>
              <w:pStyle w:val="NoSpacing"/>
              <w:rPr>
                <w:rFonts w:ascii="Times New Roman" w:hAnsi="Times New Roman" w:cs="Times New Roman"/>
                <w:sz w:val="24"/>
                <w:szCs w:val="24"/>
              </w:rPr>
            </w:pPr>
            <w:r w:rsidRPr="00D354A8">
              <w:rPr>
                <w:rFonts w:ascii="Times New Roman" w:hAnsi="Times New Roman" w:cs="Times New Roman"/>
                <w:sz w:val="24"/>
                <w:szCs w:val="24"/>
              </w:rPr>
              <w:t>Produce a one page paper each week over any pipe welding related topic of your choice</w:t>
            </w:r>
          </w:p>
          <w:p w14:paraId="6F2E96AC" w14:textId="1DA8C612" w:rsidR="003E4E98" w:rsidRPr="002358DA" w:rsidRDefault="003E4E98" w:rsidP="004E2445">
            <w:pPr>
              <w:pStyle w:val="Body"/>
              <w:rPr>
                <w:rFonts w:cs="Times New Roman"/>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61088BA8" w14:textId="77777777" w:rsidR="00D354A8" w:rsidRDefault="00D354A8">
      <w:pPr>
        <w:pStyle w:val="Body"/>
        <w:spacing w:after="200" w:line="276" w:lineRule="auto"/>
        <w:jc w:val="both"/>
        <w:rPr>
          <w:rFonts w:cs="Times New Roman"/>
          <w:sz w:val="23"/>
          <w:szCs w:val="23"/>
        </w:rPr>
      </w:pPr>
    </w:p>
    <w:p w14:paraId="1FE2A87D" w14:textId="77777777" w:rsidR="00D354A8" w:rsidRDefault="00D354A8">
      <w:pPr>
        <w:pStyle w:val="Body"/>
        <w:spacing w:after="200" w:line="276" w:lineRule="auto"/>
        <w:jc w:val="both"/>
        <w:rPr>
          <w:rFonts w:cs="Times New Roman"/>
          <w:sz w:val="23"/>
          <w:szCs w:val="23"/>
        </w:rPr>
      </w:pPr>
    </w:p>
    <w:p w14:paraId="556691EF" w14:textId="77777777" w:rsidR="00D354A8" w:rsidRDefault="00D354A8">
      <w:pPr>
        <w:pStyle w:val="Body"/>
        <w:spacing w:after="200" w:line="276" w:lineRule="auto"/>
        <w:jc w:val="both"/>
        <w:rPr>
          <w:rFonts w:cs="Times New Roman"/>
          <w:sz w:val="23"/>
          <w:szCs w:val="23"/>
        </w:rPr>
      </w:pPr>
    </w:p>
    <w:p w14:paraId="5AF96573" w14:textId="77777777" w:rsidR="00D354A8" w:rsidRDefault="00D354A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3C9FFF0E" w14:textId="77777777" w:rsidR="00D354A8" w:rsidRPr="00D354A8" w:rsidRDefault="002358DA" w:rsidP="00D354A8">
            <w:pPr>
              <w:pStyle w:val="NoSpacing"/>
              <w:rPr>
                <w:rFonts w:ascii="Times New Roman" w:hAnsi="Times New Roman" w:cs="Times New Roman"/>
                <w:sz w:val="24"/>
                <w:szCs w:val="24"/>
              </w:rPr>
            </w:pPr>
            <w:r w:rsidRPr="002358DA">
              <w:rPr>
                <w:rFonts w:ascii="Times New Roman" w:hAnsi="Times New Roman" w:cs="Times New Roman"/>
                <w:b/>
                <w:bCs/>
                <w:sz w:val="24"/>
                <w:szCs w:val="24"/>
                <w:shd w:val="clear" w:color="auto" w:fill="FFFFFF"/>
              </w:rPr>
              <w:t xml:space="preserve"> </w:t>
            </w:r>
            <w:r w:rsidR="00D354A8" w:rsidRPr="00D354A8">
              <w:rPr>
                <w:rFonts w:ascii="Times New Roman" w:hAnsi="Times New Roman" w:cs="Times New Roman"/>
                <w:sz w:val="24"/>
                <w:szCs w:val="24"/>
              </w:rPr>
              <w:t>Produce a one page paper each week over any pipe welding related topic of your choice</w:t>
            </w:r>
          </w:p>
          <w:p w14:paraId="71CD85C0" w14:textId="5AB3BE7F" w:rsidR="002358DA" w:rsidRPr="002358DA" w:rsidRDefault="002358DA" w:rsidP="002358DA">
            <w:pPr>
              <w:pStyle w:val="NoSpacing"/>
              <w:rPr>
                <w:rFonts w:ascii="Times New Roman" w:hAnsi="Times New Roman" w:cs="Times New Roman"/>
                <w:bCs/>
                <w:sz w:val="24"/>
                <w:szCs w:val="24"/>
                <w:shd w:val="clear" w:color="auto" w:fill="FFFFFF"/>
              </w:rPr>
            </w:pPr>
          </w:p>
          <w:p w14:paraId="74911287" w14:textId="77777777" w:rsidR="002358DA" w:rsidRDefault="002358DA" w:rsidP="002358DA">
            <w:pPr>
              <w:pStyle w:val="NoSpacing"/>
              <w:rPr>
                <w:rFonts w:ascii="Times New Roman" w:hAnsi="Times New Roman" w:cs="Times New Roman"/>
                <w:bCs/>
                <w:sz w:val="28"/>
                <w:szCs w:val="28"/>
                <w:shd w:val="clear" w:color="auto" w:fill="FFFFFF"/>
              </w:rPr>
            </w:pPr>
          </w:p>
          <w:p w14:paraId="010AFE57" w14:textId="2FA8979F"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D354A8" w:rsidRDefault="00D354A8">
      <w:r>
        <w:separator/>
      </w:r>
    </w:p>
  </w:endnote>
  <w:endnote w:type="continuationSeparator" w:id="0">
    <w:p w14:paraId="47ED598A" w14:textId="77777777" w:rsidR="00D354A8" w:rsidRDefault="00D3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D354A8" w:rsidRDefault="00D354A8">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D354A8" w:rsidRDefault="00D354A8">
      <w:r>
        <w:separator/>
      </w:r>
    </w:p>
  </w:footnote>
  <w:footnote w:type="continuationSeparator" w:id="0">
    <w:p w14:paraId="258118B5" w14:textId="77777777" w:rsidR="00D354A8" w:rsidRDefault="00D35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D354A8" w:rsidRDefault="00D354A8"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2D42"/>
    <w:rsid w:val="000D4B19"/>
    <w:rsid w:val="000E5B49"/>
    <w:rsid w:val="00131020"/>
    <w:rsid w:val="00143153"/>
    <w:rsid w:val="0014325F"/>
    <w:rsid w:val="00143E56"/>
    <w:rsid w:val="001E171A"/>
    <w:rsid w:val="001E5897"/>
    <w:rsid w:val="002261D4"/>
    <w:rsid w:val="00227883"/>
    <w:rsid w:val="00230F3B"/>
    <w:rsid w:val="002358DA"/>
    <w:rsid w:val="00281EF0"/>
    <w:rsid w:val="002A740E"/>
    <w:rsid w:val="002D7DFB"/>
    <w:rsid w:val="00345D49"/>
    <w:rsid w:val="003A6CE8"/>
    <w:rsid w:val="003B57DE"/>
    <w:rsid w:val="003D3298"/>
    <w:rsid w:val="003E2A6B"/>
    <w:rsid w:val="003E4E98"/>
    <w:rsid w:val="0044503E"/>
    <w:rsid w:val="00452222"/>
    <w:rsid w:val="00470F60"/>
    <w:rsid w:val="004D279E"/>
    <w:rsid w:val="004E2445"/>
    <w:rsid w:val="004E51C0"/>
    <w:rsid w:val="005022F2"/>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77B70"/>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374B"/>
    <w:rsid w:val="00AA7F81"/>
    <w:rsid w:val="00AC6218"/>
    <w:rsid w:val="00B110C1"/>
    <w:rsid w:val="00B52819"/>
    <w:rsid w:val="00B5496E"/>
    <w:rsid w:val="00B76110"/>
    <w:rsid w:val="00B82ED7"/>
    <w:rsid w:val="00BB3B4B"/>
    <w:rsid w:val="00BB4D59"/>
    <w:rsid w:val="00BD730D"/>
    <w:rsid w:val="00C324B8"/>
    <w:rsid w:val="00CB47CC"/>
    <w:rsid w:val="00CD317A"/>
    <w:rsid w:val="00D20E1F"/>
    <w:rsid w:val="00D354A8"/>
    <w:rsid w:val="00DA19A1"/>
    <w:rsid w:val="00DB11B6"/>
    <w:rsid w:val="00E34AB3"/>
    <w:rsid w:val="00E452E1"/>
    <w:rsid w:val="00E5140B"/>
    <w:rsid w:val="00E81ACB"/>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1423C-10BB-4363-9538-6BE1F0C1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7BC0C266</Template>
  <TotalTime>1</TotalTime>
  <Pages>7</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2020-02-28T14:41:00Z</dcterms:created>
  <dcterms:modified xsi:type="dcterms:W3CDTF">2020-02-28T14:41:00Z</dcterms:modified>
</cp:coreProperties>
</file>