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EDD" w:rsidRDefault="00A0354E">
      <w:pPr>
        <w:rPr>
          <w:b/>
        </w:rPr>
      </w:pPr>
      <w:r>
        <w:rPr>
          <w:b/>
        </w:rPr>
        <w:t>MA212 Medical Assisting Lab IV</w:t>
      </w:r>
    </w:p>
    <w:p w:rsidR="00A0354E" w:rsidRDefault="00A0354E">
      <w:pPr>
        <w:rPr>
          <w:b/>
        </w:rPr>
      </w:pPr>
      <w:r>
        <w:rPr>
          <w:b/>
        </w:rPr>
        <w:t>Critical Thinking Questions</w:t>
      </w:r>
    </w:p>
    <w:p w:rsidR="00A0354E" w:rsidRDefault="00A0354E">
      <w:pPr>
        <w:rPr>
          <w:b/>
        </w:rPr>
      </w:pPr>
      <w:r>
        <w:rPr>
          <w:b/>
        </w:rPr>
        <w:t>Week 4</w:t>
      </w:r>
    </w:p>
    <w:p w:rsidR="00A0354E" w:rsidRDefault="00A0354E">
      <w:pPr>
        <w:rPr>
          <w:b/>
        </w:rPr>
      </w:pPr>
    </w:p>
    <w:p w:rsidR="00A0354E" w:rsidRDefault="00A0354E">
      <w:pPr>
        <w:rPr>
          <w:b/>
        </w:rPr>
      </w:pPr>
      <w:r>
        <w:rPr>
          <w:b/>
        </w:rPr>
        <w:t>Name:_____________________________________________ Date:________________</w:t>
      </w:r>
    </w:p>
    <w:p w:rsidR="00A0354E" w:rsidRDefault="00A0354E">
      <w:pPr>
        <w:rPr>
          <w:b/>
        </w:rPr>
      </w:pPr>
    </w:p>
    <w:p w:rsidR="00030FF2" w:rsidRDefault="00030FF2" w:rsidP="00030FF2">
      <w:pPr>
        <w:rPr>
          <w:b/>
        </w:rPr>
      </w:pPr>
      <w:r>
        <w:rPr>
          <w:b/>
        </w:rPr>
        <w:t>*All Answers Must be in Complete Sentences*</w:t>
      </w:r>
    </w:p>
    <w:p w:rsidR="00030FF2" w:rsidRDefault="00030FF2" w:rsidP="00030FF2">
      <w:pPr>
        <w:rPr>
          <w:b/>
        </w:rPr>
      </w:pPr>
    </w:p>
    <w:p w:rsidR="00A0354E" w:rsidRDefault="00A0354E" w:rsidP="00A0354E">
      <w:pPr>
        <w:pStyle w:val="ListParagraph"/>
        <w:numPr>
          <w:ilvl w:val="0"/>
          <w:numId w:val="1"/>
        </w:numPr>
      </w:pPr>
      <w:bookmarkStart w:id="0" w:name="_GoBack"/>
      <w:bookmarkEnd w:id="0"/>
      <w:r>
        <w:t>John has 14 sutures in a large wound on his leg. Joanie is to remove the sutures from the ends toward the center. Why would the physician prefer that the sutures be removed in this manner?</w:t>
      </w:r>
    </w:p>
    <w:p w:rsidR="00A0354E" w:rsidRDefault="00A0354E" w:rsidP="00A0354E">
      <w:pPr>
        <w:pStyle w:val="ListParagraph"/>
      </w:pPr>
    </w:p>
    <w:p w:rsidR="00A0354E" w:rsidRDefault="00A0354E" w:rsidP="00A0354E">
      <w:pPr>
        <w:pStyle w:val="ListParagraph"/>
      </w:pPr>
      <w:r>
        <w:t>_________________________________________________________________</w:t>
      </w:r>
    </w:p>
    <w:p w:rsidR="00A0354E" w:rsidRDefault="00A0354E" w:rsidP="00A0354E">
      <w:pPr>
        <w:pStyle w:val="ListParagraph"/>
      </w:pPr>
    </w:p>
    <w:p w:rsidR="00A0354E" w:rsidRDefault="00A0354E" w:rsidP="00A0354E">
      <w:pPr>
        <w:pStyle w:val="ListParagraph"/>
      </w:pPr>
      <w:r>
        <w:t>_________________________________________________________________</w:t>
      </w:r>
    </w:p>
    <w:p w:rsidR="00A0354E" w:rsidRDefault="00A0354E" w:rsidP="00A0354E">
      <w:pPr>
        <w:pStyle w:val="ListParagraph"/>
      </w:pPr>
    </w:p>
    <w:p w:rsidR="00A0354E" w:rsidRDefault="00A0354E" w:rsidP="00A0354E">
      <w:pPr>
        <w:pStyle w:val="ListParagraph"/>
      </w:pPr>
      <w:r>
        <w:t>_________________________________________________________________</w:t>
      </w:r>
    </w:p>
    <w:p w:rsidR="00A0354E" w:rsidRDefault="00A0354E" w:rsidP="00A0354E"/>
    <w:p w:rsidR="00A0354E" w:rsidRDefault="00454997" w:rsidP="00A0354E">
      <w:pPr>
        <w:pStyle w:val="ListParagraph"/>
        <w:numPr>
          <w:ilvl w:val="0"/>
          <w:numId w:val="1"/>
        </w:numPr>
      </w:pPr>
      <w:r>
        <w:t xml:space="preserve">Autoclave chemical </w:t>
      </w:r>
      <w:r w:rsidR="00A0354E">
        <w:t>indicators are a form of quality control and quality assurance: true or false? Defend you answer.</w:t>
      </w:r>
    </w:p>
    <w:p w:rsidR="00A0354E" w:rsidRDefault="00A0354E" w:rsidP="00A0354E">
      <w:pPr>
        <w:pStyle w:val="ListParagraph"/>
      </w:pPr>
    </w:p>
    <w:p w:rsidR="00A0354E" w:rsidRDefault="00A0354E" w:rsidP="00A0354E">
      <w:pPr>
        <w:pStyle w:val="ListParagraph"/>
      </w:pPr>
      <w:r>
        <w:t>_________________________________________________________________</w:t>
      </w:r>
    </w:p>
    <w:p w:rsidR="00A0354E" w:rsidRDefault="00A0354E" w:rsidP="00A0354E">
      <w:pPr>
        <w:pStyle w:val="ListParagraph"/>
      </w:pPr>
    </w:p>
    <w:p w:rsidR="00A0354E" w:rsidRDefault="00A0354E" w:rsidP="00A0354E">
      <w:pPr>
        <w:pStyle w:val="ListParagraph"/>
      </w:pPr>
      <w:r>
        <w:t>_________________________________________________________________</w:t>
      </w:r>
    </w:p>
    <w:p w:rsidR="00A0354E" w:rsidRDefault="00A0354E" w:rsidP="00A0354E">
      <w:pPr>
        <w:pStyle w:val="ListParagraph"/>
      </w:pPr>
    </w:p>
    <w:p w:rsidR="00A0354E" w:rsidRDefault="00A0354E" w:rsidP="00A0354E">
      <w:pPr>
        <w:pStyle w:val="ListParagraph"/>
      </w:pPr>
      <w:r>
        <w:t>_________________________________________________________________</w:t>
      </w:r>
    </w:p>
    <w:p w:rsidR="00A0354E" w:rsidRDefault="00A0354E" w:rsidP="00A0354E"/>
    <w:p w:rsidR="00A0354E" w:rsidRDefault="00A0354E" w:rsidP="00A0354E">
      <w:pPr>
        <w:pStyle w:val="ListParagraph"/>
        <w:numPr>
          <w:ilvl w:val="0"/>
          <w:numId w:val="1"/>
        </w:numPr>
      </w:pPr>
      <w:r>
        <w:t>A medical assistant has scrubbed and is assisting with minor surgery. The physician asks for more sterile instruments that are not found on the sterile tray.  What are two ways the medical assistant can obtain the needed instruments?</w:t>
      </w:r>
    </w:p>
    <w:p w:rsidR="00A0354E" w:rsidRDefault="00A0354E" w:rsidP="00A0354E">
      <w:pPr>
        <w:pStyle w:val="ListParagraph"/>
      </w:pPr>
    </w:p>
    <w:p w:rsidR="00A0354E" w:rsidRDefault="00A0354E" w:rsidP="00A0354E">
      <w:pPr>
        <w:pStyle w:val="ListParagraph"/>
      </w:pPr>
      <w:r>
        <w:t>_________________________________________________________________</w:t>
      </w:r>
    </w:p>
    <w:p w:rsidR="00A0354E" w:rsidRDefault="00A0354E" w:rsidP="00A0354E">
      <w:pPr>
        <w:pStyle w:val="ListParagraph"/>
      </w:pPr>
    </w:p>
    <w:p w:rsidR="00A0354E" w:rsidRDefault="00A0354E" w:rsidP="00A0354E">
      <w:pPr>
        <w:pStyle w:val="ListParagraph"/>
      </w:pPr>
      <w:r>
        <w:t>_________________________________________________________________</w:t>
      </w:r>
    </w:p>
    <w:p w:rsidR="00A0354E" w:rsidRDefault="00A0354E" w:rsidP="00A0354E"/>
    <w:p w:rsidR="00A0354E" w:rsidRDefault="00A0354E" w:rsidP="00A0354E">
      <w:r>
        <w:tab/>
        <w:t>_________________________________________________________________</w:t>
      </w:r>
    </w:p>
    <w:p w:rsidR="00A0354E" w:rsidRDefault="00A0354E" w:rsidP="00A0354E"/>
    <w:p w:rsidR="00030232" w:rsidRDefault="00030232" w:rsidP="00030232">
      <w:pPr>
        <w:pStyle w:val="ListParagraph"/>
        <w:numPr>
          <w:ilvl w:val="0"/>
          <w:numId w:val="1"/>
        </w:numPr>
      </w:pPr>
      <w:r>
        <w:t>Why is it important to load the autoclave with dry goods in a vertical position with allowed for circulation?</w:t>
      </w:r>
    </w:p>
    <w:p w:rsidR="00030232" w:rsidRDefault="00030232" w:rsidP="00030232">
      <w:pPr>
        <w:pStyle w:val="ListParagraph"/>
      </w:pPr>
    </w:p>
    <w:p w:rsidR="00030232" w:rsidRDefault="00030232" w:rsidP="00030232">
      <w:pPr>
        <w:pStyle w:val="ListParagraph"/>
      </w:pPr>
      <w:r>
        <w:t>_________________________________________________________________</w:t>
      </w:r>
    </w:p>
    <w:p w:rsidR="00030232" w:rsidRDefault="00030232" w:rsidP="00030232">
      <w:pPr>
        <w:pStyle w:val="ListParagraph"/>
      </w:pPr>
    </w:p>
    <w:p w:rsidR="00030232" w:rsidRDefault="00030232" w:rsidP="00030232">
      <w:pPr>
        <w:pStyle w:val="ListParagraph"/>
      </w:pPr>
      <w:r>
        <w:t>_________________________________________________________________</w:t>
      </w:r>
    </w:p>
    <w:p w:rsidR="00030232" w:rsidRDefault="00030232" w:rsidP="00030232">
      <w:pPr>
        <w:pStyle w:val="ListParagraph"/>
      </w:pPr>
    </w:p>
    <w:p w:rsidR="00030232" w:rsidRDefault="00030232" w:rsidP="00030232">
      <w:pPr>
        <w:pStyle w:val="ListParagraph"/>
      </w:pPr>
      <w:r>
        <w:t>_________________________________________________________________</w:t>
      </w:r>
    </w:p>
    <w:p w:rsidR="00030232" w:rsidRDefault="00030232" w:rsidP="00030232"/>
    <w:p w:rsidR="00030232" w:rsidRDefault="00030232" w:rsidP="00030232"/>
    <w:p w:rsidR="00030232" w:rsidRDefault="00030232" w:rsidP="00030232">
      <w:pPr>
        <w:pStyle w:val="ListParagraph"/>
        <w:numPr>
          <w:ilvl w:val="0"/>
          <w:numId w:val="1"/>
        </w:numPr>
      </w:pPr>
      <w:r>
        <w:t>Why is any article, including wrapping material that falls below the waist level, considered contaminated?</w:t>
      </w:r>
    </w:p>
    <w:p w:rsidR="00030232" w:rsidRDefault="00030232" w:rsidP="00030232">
      <w:pPr>
        <w:pStyle w:val="ListParagraph"/>
      </w:pPr>
    </w:p>
    <w:p w:rsidR="00030232" w:rsidRDefault="00030232" w:rsidP="00030232">
      <w:pPr>
        <w:pStyle w:val="ListParagraph"/>
      </w:pPr>
      <w:r>
        <w:t>_________________________________________________________________</w:t>
      </w:r>
    </w:p>
    <w:p w:rsidR="00030232" w:rsidRDefault="00030232" w:rsidP="00030232">
      <w:pPr>
        <w:pStyle w:val="ListParagraph"/>
      </w:pPr>
    </w:p>
    <w:p w:rsidR="00030232" w:rsidRDefault="00030232" w:rsidP="00030232">
      <w:pPr>
        <w:pStyle w:val="ListParagraph"/>
      </w:pPr>
      <w:r>
        <w:t>_________________________________________________________________</w:t>
      </w:r>
    </w:p>
    <w:p w:rsidR="00030232" w:rsidRDefault="00030232" w:rsidP="00030232">
      <w:pPr>
        <w:pStyle w:val="ListParagraph"/>
      </w:pPr>
    </w:p>
    <w:p w:rsidR="00030232" w:rsidRDefault="00030232" w:rsidP="00030232">
      <w:pPr>
        <w:pStyle w:val="ListParagraph"/>
      </w:pPr>
      <w:r>
        <w:t>_________________________________________________________________</w:t>
      </w:r>
    </w:p>
    <w:p w:rsidR="00030232" w:rsidRDefault="00030232" w:rsidP="00030232"/>
    <w:p w:rsidR="00030232" w:rsidRDefault="00030232" w:rsidP="00030232">
      <w:pPr>
        <w:pStyle w:val="ListParagraph"/>
        <w:numPr>
          <w:ilvl w:val="0"/>
          <w:numId w:val="1"/>
        </w:numPr>
      </w:pPr>
      <w:r>
        <w:t>Why is it important to provide patient education on wound care following minor surgery?</w:t>
      </w:r>
    </w:p>
    <w:p w:rsidR="00030232" w:rsidRDefault="00030232" w:rsidP="00030232">
      <w:pPr>
        <w:pStyle w:val="ListParagraph"/>
      </w:pPr>
    </w:p>
    <w:p w:rsidR="00030232" w:rsidRDefault="00030232" w:rsidP="00030232">
      <w:pPr>
        <w:pStyle w:val="ListParagraph"/>
      </w:pPr>
      <w:r>
        <w:t>__________________________________________________________________</w:t>
      </w:r>
    </w:p>
    <w:p w:rsidR="00030232" w:rsidRDefault="00030232" w:rsidP="00030232">
      <w:pPr>
        <w:pStyle w:val="ListParagraph"/>
      </w:pPr>
    </w:p>
    <w:p w:rsidR="00030232" w:rsidRDefault="00030232" w:rsidP="00030232">
      <w:pPr>
        <w:pStyle w:val="ListParagraph"/>
      </w:pPr>
      <w:r>
        <w:t>__________________________________________________________________</w:t>
      </w:r>
    </w:p>
    <w:p w:rsidR="00030232" w:rsidRDefault="00030232" w:rsidP="00030232">
      <w:pPr>
        <w:pStyle w:val="ListParagraph"/>
      </w:pPr>
    </w:p>
    <w:p w:rsidR="00030232" w:rsidRDefault="00030232" w:rsidP="00030232">
      <w:pPr>
        <w:pStyle w:val="ListParagraph"/>
      </w:pPr>
      <w:r>
        <w:t>__________________________________________________________________</w:t>
      </w:r>
    </w:p>
    <w:p w:rsidR="00030232" w:rsidRDefault="00030232" w:rsidP="00030232"/>
    <w:p w:rsidR="00030232" w:rsidRPr="00A0354E" w:rsidRDefault="00030232" w:rsidP="00030232"/>
    <w:sectPr w:rsidR="00030232" w:rsidRPr="00A0354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BE3FBF"/>
    <w:multiLevelType w:val="hybridMultilevel"/>
    <w:tmpl w:val="141E1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54E"/>
    <w:rsid w:val="00030232"/>
    <w:rsid w:val="00030FF2"/>
    <w:rsid w:val="00031EDD"/>
    <w:rsid w:val="00454997"/>
    <w:rsid w:val="00A0354E"/>
    <w:rsid w:val="00D90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1B9429F-C7CF-4F4D-916B-0F566FCE6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35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6A9F60AD-CC40-4654-926B-09267CDCA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E1AB17C9</Template>
  <TotalTime>0</TotalTime>
  <Pages>2</Pages>
  <Words>183</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2245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 College</dc:creator>
  <cp:lastModifiedBy>Mary S. Ellingwood</cp:lastModifiedBy>
  <cp:revision>2</cp:revision>
  <dcterms:created xsi:type="dcterms:W3CDTF">2016-03-30T14:12:00Z</dcterms:created>
  <dcterms:modified xsi:type="dcterms:W3CDTF">2016-03-30T14:12:00Z</dcterms:modified>
</cp:coreProperties>
</file>