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097B9D60" w:rsidR="00F4406C" w:rsidRPr="00F4406C" w:rsidRDefault="005B72FB" w:rsidP="00F4406C">
      <w:pPr>
        <w:pStyle w:val="Title"/>
        <w:rPr>
          <w:rFonts w:ascii="Times New Roman" w:hAnsi="Times New Roman"/>
          <w:sz w:val="24"/>
        </w:rPr>
      </w:pPr>
      <w:r>
        <w:rPr>
          <w:rFonts w:ascii="Times New Roman" w:hAnsi="Times New Roman"/>
          <w:sz w:val="24"/>
        </w:rPr>
        <w:t>WL213</w:t>
      </w:r>
    </w:p>
    <w:p w14:paraId="41DB5944" w14:textId="00F804AD" w:rsidR="00F4406C" w:rsidRPr="00F4406C" w:rsidRDefault="00795AC6" w:rsidP="00F4406C">
      <w:pPr>
        <w:pStyle w:val="Title"/>
        <w:rPr>
          <w:rFonts w:ascii="Times New Roman" w:hAnsi="Times New Roman"/>
          <w:sz w:val="24"/>
        </w:rPr>
      </w:pPr>
      <w:r>
        <w:rPr>
          <w:rFonts w:ascii="Times New Roman" w:hAnsi="Times New Roman"/>
          <w:sz w:val="24"/>
        </w:rPr>
        <w:t>G</w:t>
      </w:r>
      <w:r w:rsidR="005B72FB">
        <w:rPr>
          <w:rFonts w:ascii="Times New Roman" w:hAnsi="Times New Roman"/>
          <w:sz w:val="24"/>
        </w:rPr>
        <w:t>TAW Pipe</w:t>
      </w:r>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3C365095" w14:textId="39358504" w:rsidR="00795AC6" w:rsidRPr="005B72FB" w:rsidRDefault="00795AC6" w:rsidP="00795AC6">
            <w:pPr>
              <w:autoSpaceDE w:val="0"/>
              <w:autoSpaceDN w:val="0"/>
              <w:adjustRightInd w:val="0"/>
              <w:rPr>
                <w:color w:val="231F20"/>
              </w:rPr>
            </w:pPr>
            <w:r w:rsidRPr="005B72FB">
              <w:rPr>
                <w:b/>
              </w:rPr>
              <w:t xml:space="preserve"> </w:t>
            </w:r>
            <w:r w:rsidR="005B72FB" w:rsidRPr="005B72FB">
              <w:t>Course offers the student the opportunity to develop skills in the Gas Tungsten Arc welding process for mild steel pipe,</w:t>
            </w:r>
            <w:r w:rsidR="005B72FB" w:rsidRPr="005B72FB">
              <w:rPr>
                <w:color w:val="000000"/>
              </w:rPr>
              <w:t xml:space="preserve"> preparation for welding stainless steel pipe, and advanced procedures</w:t>
            </w:r>
            <w:r w:rsidR="005B72FB" w:rsidRPr="005B72FB">
              <w:t xml:space="preserve">.  It develops the skills necessary to produce quality open root groove welds on 6” diameter schedule 80 mild steel pipe.  </w:t>
            </w:r>
            <w:r w:rsidR="005B72FB" w:rsidRPr="005B72FB">
              <w:rPr>
                <w:color w:val="000000"/>
              </w:rPr>
              <w:t xml:space="preserve">The student will also learn to produce quality groove welds on 4" diameter, schedule 10, and stainless steel pipe in the 5G, and 6G positions.  </w:t>
            </w:r>
            <w:r w:rsidR="005B72FB" w:rsidRPr="005B72FB">
              <w:t>This course also provides the opportunity for skill development in walking the cup technique to deposit the root and hot passes and incorporating the S.M.A.W. process with E7018 low hydrogen electrodes for completing the weld.  I</w:t>
            </w:r>
            <w:r w:rsidR="005B72FB" w:rsidRPr="005B72FB">
              <w:rPr>
                <w:color w:val="000000"/>
              </w:rPr>
              <w:t>dentification of pipe welding defects is also included. The osha 30 will also be given this class  Prerequisite: WL212</w:t>
            </w:r>
          </w:p>
          <w:p w14:paraId="4118788D" w14:textId="76709DB6"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5137F144" w14:textId="0527786D" w:rsidR="003D3298" w:rsidRPr="005B72FB" w:rsidRDefault="005B72FB">
      <w:pPr>
        <w:pStyle w:val="NoSpacing"/>
        <w:rPr>
          <w:rFonts w:eastAsia="Times New Roman" w:cs="Times New Roman"/>
          <w:sz w:val="24"/>
          <w:szCs w:val="24"/>
        </w:rPr>
      </w:pPr>
      <w:r w:rsidRPr="005B72FB">
        <w:rPr>
          <w:rFonts w:ascii="Times New Roman" w:hAnsi="Times New Roman" w:cs="Times New Roman"/>
          <w:color w:val="231F20"/>
          <w:sz w:val="24"/>
          <w:szCs w:val="24"/>
        </w:rPr>
        <w:t>Produce quality open root and hot pass welds in the 2G, 5G, and 6G positions using E7018 fills and cover on 5” diameter, schedule 80 mild steel pipes.  Student will also be able to explain the proper procedures for setting up and welding stainless steel pipe; student will also produce quality groove welds on 4” diameter, schedule 10, stainless steel pipe.</w:t>
      </w:r>
    </w:p>
    <w:p w14:paraId="7684F854" w14:textId="77777777"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Instructional Materials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2FFAB24B"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5B72FB">
        <w:rPr>
          <w:rFonts w:cs="Times New Roman"/>
          <w:b/>
          <w:bCs/>
          <w:sz w:val="23"/>
          <w:szCs w:val="23"/>
        </w:rPr>
        <w:t>WL212</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1A0DBE66" w:rsidR="005D236E" w:rsidRPr="00996715" w:rsidRDefault="0023086B" w:rsidP="009B4F9A">
            <w:pPr>
              <w:jc w:val="both"/>
              <w:rPr>
                <w:rFonts w:ascii="Times New Roman" w:hAnsi="Times New Roman" w:cs="Times New Roman"/>
                <w:sz w:val="20"/>
                <w:szCs w:val="20"/>
              </w:rPr>
            </w:pPr>
            <w:r>
              <w:rPr>
                <w:rFonts w:ascii="Times New Roman" w:hAnsi="Times New Roman" w:cs="Times New Roman"/>
                <w:sz w:val="20"/>
                <w:szCs w:val="20"/>
              </w:rPr>
              <w:t xml:space="preserve">Competency in </w:t>
            </w:r>
            <w:bookmarkStart w:id="0" w:name="_GoBack"/>
            <w:bookmarkEnd w:id="0"/>
            <w:r>
              <w:rPr>
                <w:rFonts w:ascii="Times New Roman" w:hAnsi="Times New Roman" w:cs="Times New Roman"/>
                <w:sz w:val="20"/>
                <w:szCs w:val="20"/>
              </w:rPr>
              <w:t xml:space="preserve">pipe </w:t>
            </w:r>
            <w:r w:rsidR="005D236E">
              <w:rPr>
                <w:rFonts w:ascii="Times New Roman" w:hAnsi="Times New Roman" w:cs="Times New Roman"/>
                <w:sz w:val="20"/>
                <w:szCs w:val="20"/>
              </w:rPr>
              <w:t xml:space="preserve"> welding</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7FF4FEC1" w14:textId="6377AF0A" w:rsidR="00A95093" w:rsidRPr="004E2445" w:rsidRDefault="00F4406C" w:rsidP="004E2445">
            <w:pPr>
              <w:pStyle w:val="NoSpacing"/>
              <w:rPr>
                <w:rFonts w:ascii="Times New Roman" w:hAnsi="Times New Roman" w:cs="Times New Roman"/>
                <w:sz w:val="24"/>
                <w:szCs w:val="24"/>
              </w:rPr>
            </w:pPr>
            <w:r>
              <w:rPr>
                <w:bCs/>
                <w:sz w:val="23"/>
                <w:szCs w:val="23"/>
              </w:rPr>
              <w:t xml:space="preserve"> </w:t>
            </w:r>
            <w:r w:rsidR="005B72FB" w:rsidRPr="005B72FB">
              <w:rPr>
                <w:rFonts w:ascii="Times New Roman" w:hAnsi="Times New Roman" w:cs="Times New Roman"/>
                <w:sz w:val="24"/>
                <w:szCs w:val="24"/>
              </w:rPr>
              <w:t>Orientation and Fit-up Demonstration</w:t>
            </w: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0D7365A0" w14:textId="7DBB9087" w:rsidR="00A95093" w:rsidRPr="005B72FB" w:rsidRDefault="005B72FB" w:rsidP="005B72FB">
            <w:pPr>
              <w:pStyle w:val="NoSpacing"/>
              <w:rPr>
                <w:rFonts w:ascii="Times New Roman" w:hAnsi="Times New Roman" w:cs="Times New Roman"/>
                <w:sz w:val="24"/>
                <w:szCs w:val="24"/>
              </w:rPr>
            </w:pPr>
            <w:r w:rsidRPr="005B72FB">
              <w:rPr>
                <w:rFonts w:ascii="Times New Roman" w:hAnsi="Times New Roman" w:cs="Times New Roman"/>
                <w:b/>
                <w:sz w:val="24"/>
                <w:szCs w:val="24"/>
              </w:rPr>
              <w:t xml:space="preserve"> </w:t>
            </w:r>
            <w:r w:rsidRPr="005B72FB">
              <w:rPr>
                <w:rFonts w:ascii="Times New Roman" w:hAnsi="Times New Roman" w:cs="Times New Roman"/>
                <w:sz w:val="24"/>
                <w:szCs w:val="24"/>
              </w:rPr>
              <w:t>Develop the skills necessary to complete G.T</w:t>
            </w:r>
            <w:r w:rsidR="004D279E">
              <w:rPr>
                <w:rFonts w:ascii="Times New Roman" w:hAnsi="Times New Roman" w:cs="Times New Roman"/>
                <w:sz w:val="24"/>
                <w:szCs w:val="24"/>
              </w:rPr>
              <w:t>.A.W root and hot pass, in the 6</w:t>
            </w:r>
            <w:r w:rsidRPr="005B72FB">
              <w:rPr>
                <w:rFonts w:ascii="Times New Roman" w:hAnsi="Times New Roman" w:cs="Times New Roman"/>
                <w:sz w:val="24"/>
                <w:szCs w:val="24"/>
              </w:rPr>
              <w:t>G position, on 5” schedule 80 mild steel pipe with E7018 fills and cover</w:t>
            </w: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04531700" w14:textId="06FA5C27" w:rsidR="00A95093" w:rsidRPr="005B72FB" w:rsidRDefault="005B72FB" w:rsidP="005B72FB">
            <w:pPr>
              <w:pStyle w:val="NoSpacing"/>
              <w:rPr>
                <w:rFonts w:ascii="Times New Roman" w:hAnsi="Times New Roman" w:cs="Times New Roman"/>
                <w:sz w:val="24"/>
                <w:szCs w:val="24"/>
              </w:rPr>
            </w:pPr>
            <w:r w:rsidRPr="005B72FB">
              <w:rPr>
                <w:rFonts w:ascii="Times New Roman" w:hAnsi="Times New Roman" w:cs="Times New Roman"/>
                <w:sz w:val="24"/>
                <w:szCs w:val="24"/>
              </w:rPr>
              <w:t>Develop the skills necessary to complete G.T</w:t>
            </w:r>
            <w:r w:rsidR="004D279E">
              <w:rPr>
                <w:rFonts w:ascii="Times New Roman" w:hAnsi="Times New Roman" w:cs="Times New Roman"/>
                <w:sz w:val="24"/>
                <w:szCs w:val="24"/>
              </w:rPr>
              <w:t>.A.W root and hot pass, in the 6</w:t>
            </w:r>
            <w:r w:rsidRPr="005B72FB">
              <w:rPr>
                <w:rFonts w:ascii="Times New Roman" w:hAnsi="Times New Roman" w:cs="Times New Roman"/>
                <w:sz w:val="24"/>
                <w:szCs w:val="24"/>
              </w:rPr>
              <w:t>G position, on 5” schedule 80 mild steel pipe with E7018 fills and cover</w:t>
            </w: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59340E0B" w:rsidR="00A95093" w:rsidRPr="004E2445" w:rsidRDefault="004D279E" w:rsidP="004E2445">
            <w:pPr>
              <w:pStyle w:val="NoSpacing"/>
              <w:rPr>
                <w:rFonts w:ascii="Times New Roman" w:hAnsi="Times New Roman" w:cs="Times New Roman"/>
                <w:sz w:val="24"/>
                <w:szCs w:val="24"/>
              </w:rPr>
            </w:pPr>
            <w:r>
              <w:rPr>
                <w:rFonts w:ascii="Times New Roman" w:hAnsi="Times New Roman" w:cs="Times New Roman"/>
                <w:sz w:val="24"/>
                <w:szCs w:val="24"/>
              </w:rPr>
              <w:t xml:space="preserve">Test out on 6g GTAW SMAW pipe cert with the option to pay for </w:t>
            </w:r>
            <w:proofErr w:type="spellStart"/>
            <w:r>
              <w:rPr>
                <w:rFonts w:ascii="Times New Roman" w:hAnsi="Times New Roman" w:cs="Times New Roman"/>
                <w:sz w:val="24"/>
                <w:szCs w:val="24"/>
              </w:rPr>
              <w:t>aws</w:t>
            </w:r>
            <w:proofErr w:type="spellEnd"/>
            <w:r>
              <w:rPr>
                <w:rFonts w:ascii="Times New Roman" w:hAnsi="Times New Roman" w:cs="Times New Roman"/>
                <w:sz w:val="24"/>
                <w:szCs w:val="24"/>
              </w:rPr>
              <w:t xml:space="preserve"> certification. </w:t>
            </w:r>
          </w:p>
        </w:tc>
      </w:tr>
      <w:tr w:rsidR="00A95093"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A95093" w:rsidRPr="0097298A" w:rsidRDefault="00A95093" w:rsidP="00A95093">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61A47232" w:rsidR="00A95093" w:rsidRPr="004D279E" w:rsidRDefault="004D279E" w:rsidP="00DB11B6">
            <w:pPr>
              <w:tabs>
                <w:tab w:val="left" w:pos="2880"/>
                <w:tab w:val="left" w:pos="4950"/>
              </w:tabs>
              <w:jc w:val="both"/>
              <w:rPr>
                <w:bCs/>
              </w:rPr>
            </w:pPr>
            <w:r w:rsidRPr="004D279E">
              <w:t>Introduction to stainless procedures, fit-up, and purging techniques</w:t>
            </w:r>
          </w:p>
        </w:tc>
      </w:tr>
      <w:tr w:rsidR="003E4E98"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3E4E98" w:rsidRPr="0097298A" w:rsidRDefault="003E4E98" w:rsidP="00A95093">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37ECBCD" w14:textId="627860DF" w:rsidR="003E4E98" w:rsidRPr="004E2445" w:rsidRDefault="004D279E" w:rsidP="004E2445">
            <w:pPr>
              <w:tabs>
                <w:tab w:val="left" w:pos="1035"/>
              </w:tabs>
              <w:jc w:val="both"/>
              <w:rPr>
                <w:bCs/>
              </w:rPr>
            </w:pPr>
            <w:r>
              <w:t>Stainless pipe practice in the 6g position with emphasis on heat control and proper procedure</w:t>
            </w: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67832005" w:rsidR="003E4E98" w:rsidRPr="004E2445" w:rsidRDefault="004D279E" w:rsidP="005D236E">
            <w:pPr>
              <w:tabs>
                <w:tab w:val="left" w:pos="2880"/>
                <w:tab w:val="left" w:pos="4950"/>
              </w:tabs>
              <w:jc w:val="both"/>
              <w:rPr>
                <w:bCs/>
              </w:rPr>
            </w:pPr>
            <w:r>
              <w:rPr>
                <w:bCs/>
                <w:sz w:val="23"/>
                <w:szCs w:val="23"/>
              </w:rPr>
              <w:t>Lab practice with stainless pipe in the 6g position with emphasis on quality control</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647DF8F8" w:rsidR="003E4E98" w:rsidRPr="0097298A" w:rsidRDefault="00DB11B6" w:rsidP="00A95093">
            <w:pPr>
              <w:tabs>
                <w:tab w:val="left" w:pos="2880"/>
                <w:tab w:val="left" w:pos="4950"/>
              </w:tabs>
              <w:jc w:val="both"/>
              <w:rPr>
                <w:bCs/>
                <w:sz w:val="23"/>
                <w:szCs w:val="23"/>
              </w:rPr>
            </w:pPr>
            <w:r>
              <w:rPr>
                <w:bCs/>
                <w:sz w:val="23"/>
                <w:szCs w:val="23"/>
              </w:rPr>
              <w:t>Final Exam</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9B4F9A">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6DC5E8F9" w14:textId="77777777" w:rsidR="00A12A7A" w:rsidRDefault="004D279E" w:rsidP="004D279E">
            <w:pPr>
              <w:pStyle w:val="NoSpacing"/>
              <w:rPr>
                <w:rFonts w:ascii="Times New Roman" w:hAnsi="Times New Roman" w:cs="Times New Roman"/>
                <w:sz w:val="24"/>
                <w:szCs w:val="24"/>
              </w:rPr>
            </w:pPr>
            <w:r w:rsidRPr="004D279E">
              <w:rPr>
                <w:rFonts w:ascii="Times New Roman" w:hAnsi="Times New Roman" w:cs="Times New Roman"/>
                <w:sz w:val="24"/>
                <w:szCs w:val="24"/>
              </w:rPr>
              <w:t xml:space="preserve">write a one page paper on where you see yourself in one year what options are you considering for employment </w:t>
            </w:r>
          </w:p>
          <w:p w14:paraId="4FB2245A" w14:textId="7CC8FCFD" w:rsidR="004D279E" w:rsidRDefault="004D279E" w:rsidP="004D279E">
            <w:pPr>
              <w:pStyle w:val="NoSpacing"/>
              <w:rPr>
                <w:rFonts w:ascii="Times New Roman" w:hAnsi="Times New Roman" w:cs="Times New Roman"/>
                <w:sz w:val="24"/>
                <w:szCs w:val="24"/>
              </w:rPr>
            </w:pPr>
          </w:p>
          <w:p w14:paraId="66AEAE81" w14:textId="77777777" w:rsidR="004D279E" w:rsidRPr="004D279E" w:rsidRDefault="004D279E" w:rsidP="004D279E"/>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lastRenderedPageBreak/>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5EB3BDE3" w14:textId="19EFA4BD" w:rsidR="00B82ED7" w:rsidRPr="004D279E" w:rsidRDefault="004D279E" w:rsidP="004E2445">
            <w:pPr>
              <w:pStyle w:val="Body"/>
              <w:rPr>
                <w:rFonts w:cs="Times New Roman"/>
                <w:b/>
                <w:bCs/>
              </w:rPr>
            </w:pPr>
            <w:r w:rsidRPr="00777FE0">
              <w:rPr>
                <w:rFonts w:cs="Times New Roman"/>
                <w:sz w:val="28"/>
                <w:szCs w:val="28"/>
              </w:rPr>
              <w:t xml:space="preserve"> </w:t>
            </w:r>
            <w:r w:rsidRPr="004D279E">
              <w:rPr>
                <w:rFonts w:cs="Times New Roman"/>
              </w:rPr>
              <w:t>write a one page paper on the health effects of welding stainless steel</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4E2445">
        <w:trPr>
          <w:trHeight w:val="388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33C32431" w:rsidR="00B82ED7" w:rsidRPr="004D279E" w:rsidRDefault="004D279E" w:rsidP="004E2445">
            <w:pPr>
              <w:pStyle w:val="Body"/>
              <w:rPr>
                <w:rFonts w:cs="Times New Roman"/>
              </w:rPr>
            </w:pPr>
            <w:r w:rsidRPr="004D279E">
              <w:rPr>
                <w:rFonts w:cs="Times New Roman"/>
              </w:rPr>
              <w:t>write a one page paper on the GTAW of stainless steel pipe</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63548C27" w14:textId="4CB7A79B" w:rsidR="004E2445" w:rsidRPr="004E2445" w:rsidRDefault="004E2445" w:rsidP="004E2445">
            <w:pPr>
              <w:pStyle w:val="Body"/>
              <w:rPr>
                <w:rFonts w:cs="Times New Roman"/>
                <w:b/>
                <w:bCs/>
              </w:rPr>
            </w:pPr>
            <w:r w:rsidRPr="004E2445">
              <w:rPr>
                <w:rFonts w:cs="Times New Roman"/>
                <w:bCs/>
                <w:shd w:val="clear" w:color="auto" w:fill="FFFFFF"/>
              </w:rPr>
              <w:t>write a one page summary over topics discussed  in class</w:t>
            </w:r>
          </w:p>
          <w:p w14:paraId="08C43A01" w14:textId="058FCD9C"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6FD4D302" w14:textId="77777777" w:rsidR="004D279E" w:rsidRDefault="004D279E"/>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lastRenderedPageBreak/>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4158C40B" w:rsidR="00B82ED7" w:rsidRPr="0097298A" w:rsidRDefault="004E2445" w:rsidP="004E2445">
            <w:pPr>
              <w:pStyle w:val="Body"/>
              <w:rPr>
                <w:rFonts w:cs="Times New Roman"/>
                <w:sz w:val="23"/>
                <w:szCs w:val="23"/>
              </w:rPr>
            </w:pPr>
            <w:r w:rsidRPr="004E2445">
              <w:rPr>
                <w:rFonts w:cs="Times New Roman"/>
                <w:bCs/>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F2E96AC" w14:textId="74269342" w:rsidR="003E4E98" w:rsidRPr="0097298A" w:rsidRDefault="004E2445" w:rsidP="004E2445">
            <w:pPr>
              <w:pStyle w:val="Body"/>
              <w:rPr>
                <w:rFonts w:cs="Times New Roman"/>
                <w:sz w:val="23"/>
                <w:szCs w:val="23"/>
              </w:rPr>
            </w:pPr>
            <w:r w:rsidRPr="004E2445">
              <w:rPr>
                <w:rFonts w:cs="Times New Roman"/>
                <w:bCs/>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98FE" w14:textId="5DEBBC0D"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198FACDF" w:rsidR="004E2445" w:rsidRPr="004E2445" w:rsidRDefault="004E2445" w:rsidP="004E2445">
            <w:pPr>
              <w:pStyle w:val="Body"/>
              <w:rPr>
                <w:rFonts w:cs="Times New Roman"/>
                <w:b/>
                <w:bCs/>
              </w:rPr>
            </w:pPr>
          </w:p>
          <w:p w14:paraId="010AFE57" w14:textId="7BF63131" w:rsidR="003E4E98" w:rsidRPr="0097298A" w:rsidRDefault="004E2445" w:rsidP="004E2445">
            <w:pPr>
              <w:pStyle w:val="Body"/>
              <w:rPr>
                <w:rFonts w:cs="Times New Roman"/>
                <w:sz w:val="23"/>
                <w:szCs w:val="23"/>
              </w:rPr>
            </w:pPr>
            <w:r w:rsidRPr="004E2445">
              <w:rPr>
                <w:rFonts w:cs="Times New Roman"/>
                <w:bCs/>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lastRenderedPageBreak/>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4D279E" w:rsidRDefault="004D279E">
      <w:r>
        <w:separator/>
      </w:r>
    </w:p>
  </w:endnote>
  <w:endnote w:type="continuationSeparator" w:id="0">
    <w:p w14:paraId="47ED598A" w14:textId="77777777" w:rsidR="004D279E" w:rsidRDefault="004D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4D279E" w:rsidRDefault="004D279E">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4D279E" w:rsidRDefault="004D279E">
      <w:r>
        <w:separator/>
      </w:r>
    </w:p>
  </w:footnote>
  <w:footnote w:type="continuationSeparator" w:id="0">
    <w:p w14:paraId="258118B5" w14:textId="77777777" w:rsidR="004D279E" w:rsidRDefault="004D2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4D279E" w:rsidRDefault="004D279E"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readOnly" w:enforcement="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2D42"/>
    <w:rsid w:val="000D4B19"/>
    <w:rsid w:val="000E5B49"/>
    <w:rsid w:val="00131020"/>
    <w:rsid w:val="00143153"/>
    <w:rsid w:val="0014325F"/>
    <w:rsid w:val="00143E56"/>
    <w:rsid w:val="001E171A"/>
    <w:rsid w:val="001E5897"/>
    <w:rsid w:val="002261D4"/>
    <w:rsid w:val="00227883"/>
    <w:rsid w:val="0023086B"/>
    <w:rsid w:val="00230F3B"/>
    <w:rsid w:val="00281EF0"/>
    <w:rsid w:val="002A740E"/>
    <w:rsid w:val="002D7DFB"/>
    <w:rsid w:val="00345D49"/>
    <w:rsid w:val="003A6CE8"/>
    <w:rsid w:val="003B57DE"/>
    <w:rsid w:val="003D3298"/>
    <w:rsid w:val="003E2A6B"/>
    <w:rsid w:val="003E4E98"/>
    <w:rsid w:val="0044503E"/>
    <w:rsid w:val="00452222"/>
    <w:rsid w:val="00470F60"/>
    <w:rsid w:val="004D279E"/>
    <w:rsid w:val="004E2445"/>
    <w:rsid w:val="005022F2"/>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81ACB"/>
    <w:rsid w:val="00E87BE2"/>
    <w:rsid w:val="00E91CEA"/>
    <w:rsid w:val="00EB1F72"/>
    <w:rsid w:val="00EC474C"/>
    <w:rsid w:val="00EF423D"/>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AC515-EF3B-438C-9AD2-A5968CC0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6590ECA</Template>
  <TotalTime>2</TotalTime>
  <Pages>6</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3</cp:revision>
  <cp:lastPrinted>2019-06-20T12:15:00Z</cp:lastPrinted>
  <dcterms:created xsi:type="dcterms:W3CDTF">2019-06-20T12:50:00Z</dcterms:created>
  <dcterms:modified xsi:type="dcterms:W3CDTF">2019-06-20T13:42:00Z</dcterms:modified>
</cp:coreProperties>
</file>