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0C7B49B9" w:rsidR="00F4406C" w:rsidRPr="00F4406C" w:rsidRDefault="00795AC6" w:rsidP="00F4406C">
      <w:pPr>
        <w:pStyle w:val="Title"/>
        <w:rPr>
          <w:rFonts w:ascii="Times New Roman" w:hAnsi="Times New Roman"/>
          <w:sz w:val="24"/>
        </w:rPr>
      </w:pPr>
      <w:r>
        <w:rPr>
          <w:rFonts w:ascii="Times New Roman" w:hAnsi="Times New Roman"/>
          <w:sz w:val="24"/>
        </w:rPr>
        <w:t>WL240</w:t>
      </w:r>
    </w:p>
    <w:p w14:paraId="41DB5944" w14:textId="2F22EE96" w:rsidR="00F4406C" w:rsidRPr="00F4406C" w:rsidRDefault="00795AC6" w:rsidP="00F4406C">
      <w:pPr>
        <w:pStyle w:val="Title"/>
        <w:rPr>
          <w:rFonts w:ascii="Times New Roman" w:hAnsi="Times New Roman"/>
          <w:sz w:val="24"/>
        </w:rPr>
      </w:pPr>
      <w:r>
        <w:rPr>
          <w:rFonts w:ascii="Times New Roman" w:hAnsi="Times New Roman"/>
          <w:sz w:val="24"/>
        </w:rPr>
        <w:t>GTAW and GMAW Welding of Aluminum</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7B064FF4" w14:textId="0ABE313C" w:rsidR="00795AC6" w:rsidRPr="005D236E" w:rsidRDefault="00795AC6" w:rsidP="00795AC6">
            <w:r w:rsidRPr="005D236E">
              <w:rPr>
                <w:b/>
              </w:rPr>
              <w:t xml:space="preserve"> </w:t>
            </w:r>
            <w:r w:rsidRPr="005D236E">
              <w:rPr>
                <w:color w:val="231F20"/>
              </w:rPr>
              <w:t>This course provides the student with the skills necessary to safely setup and shutdown both G.M.A.W. and G.T.A.W. welding equipment for use on aluminum; also provides the student with the skills necessary to produce stringer beads, in all positions, using both processes.  Emphasis will be placed on the pulse process for welding of aluminum.</w:t>
            </w:r>
          </w:p>
          <w:p w14:paraId="3C365095" w14:textId="77777777" w:rsidR="00795AC6" w:rsidRDefault="00795AC6" w:rsidP="00795AC6">
            <w:pPr>
              <w:autoSpaceDE w:val="0"/>
              <w:autoSpaceDN w:val="0"/>
              <w:adjustRightInd w:val="0"/>
              <w:rPr>
                <w:color w:val="231F20"/>
                <w:sz w:val="28"/>
                <w:szCs w:val="28"/>
              </w:rPr>
            </w:pP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1308F886" w14:textId="495920D0" w:rsidR="003D3298" w:rsidRPr="005D236E" w:rsidRDefault="00795AC6" w:rsidP="00F4406C">
      <w:pPr>
        <w:pStyle w:val="NoSpacing"/>
        <w:rPr>
          <w:rFonts w:cs="Times New Roman"/>
          <w:sz w:val="24"/>
          <w:szCs w:val="24"/>
        </w:rPr>
      </w:pPr>
      <w:r w:rsidRPr="005D236E">
        <w:rPr>
          <w:rFonts w:ascii="Times New Roman" w:hAnsi="Times New Roman" w:cs="Times New Roman"/>
          <w:color w:val="231F20"/>
          <w:sz w:val="24"/>
          <w:szCs w:val="24"/>
        </w:rPr>
        <w:t>Describe the different aluminum alloys and their uses; describe the effects of welding parameters in G.M.A.W. of aluminum; and understand high frequency, pulse process, tungsten selection, and type of shielding gas when welding aluminum.  Weld various types of material, diagnose welding problems, and perform visual inspections.</w:t>
      </w:r>
    </w:p>
    <w:p w14:paraId="5137F144" w14:textId="77777777" w:rsidR="003D3298" w:rsidRPr="003D3298" w:rsidRDefault="003D3298">
      <w:pPr>
        <w:pStyle w:val="NoSpacing"/>
        <w:rPr>
          <w:rFonts w:eastAsia="Times New Roman" w:cs="Times New Roman"/>
          <w:sz w:val="24"/>
          <w:szCs w:val="24"/>
        </w:rPr>
      </w:pPr>
    </w:p>
    <w:p w14:paraId="7684F854"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5DF9C3E6"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BF25FA">
        <w:rPr>
          <w:sz w:val="23"/>
          <w:szCs w:val="23"/>
        </w:rPr>
        <w:t xml:space="preserve"> of lecture and lab</w:t>
      </w:r>
      <w:r w:rsidR="00795AC6">
        <w:rPr>
          <w:sz w:val="23"/>
          <w:szCs w:val="23"/>
        </w:rPr>
        <w:t>.</w:t>
      </w:r>
      <w:r w:rsidR="00795AC6" w:rsidRPr="0097298A">
        <w:rPr>
          <w:sz w:val="23"/>
          <w:szCs w:val="23"/>
        </w:rPr>
        <w:t xml:space="preserve"> </w:t>
      </w:r>
      <w:r w:rsidR="00795AC6">
        <w:rPr>
          <w:sz w:val="23"/>
          <w:szCs w:val="23"/>
        </w:rPr>
        <w:t xml:space="preserve"> </w:t>
      </w:r>
      <w:r w:rsidR="00795AC6">
        <w:rPr>
          <w:rFonts w:eastAsia="Calibri"/>
        </w:rPr>
        <w:t>This course will be taught t</w:t>
      </w:r>
      <w:r w:rsidR="00BF25FA">
        <w:rPr>
          <w:rFonts w:eastAsia="Calibri"/>
        </w:rPr>
        <w:t xml:space="preserve">hrough lecture, </w:t>
      </w:r>
      <w:bookmarkStart w:id="0" w:name="_GoBack"/>
      <w:bookmarkEnd w:id="0"/>
      <w:r w:rsidR="00BF25FA">
        <w:rPr>
          <w:rFonts w:eastAsia="Calibri"/>
        </w:rPr>
        <w:t xml:space="preserve">lab </w:t>
      </w:r>
      <w:r w:rsidR="00795AC6">
        <w:rPr>
          <w:rFonts w:eastAsia="Calibri"/>
        </w:rPr>
        <w:t xml:space="preserve">and individual/paired/group assignments.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794B0B69"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D236E">
        <w:rPr>
          <w:rFonts w:cs="Times New Roman"/>
          <w:b/>
          <w:bCs/>
          <w:sz w:val="23"/>
          <w:szCs w:val="23"/>
        </w:rPr>
        <w:t>WL201 and WL211</w:t>
      </w:r>
      <w:r w:rsidR="00E452E1">
        <w:rPr>
          <w:rFonts w:cs="Times New Roman"/>
          <w:bCs/>
          <w:i/>
          <w:sz w:val="23"/>
          <w:szCs w:val="23"/>
        </w:rPr>
        <w:t xml:space="preserve"> </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54426B41"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Competency in aluminum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lastRenderedPageBreak/>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FF4FEC1" w14:textId="5744AAC3" w:rsidR="00A95093" w:rsidRPr="004E2445" w:rsidRDefault="00F4406C" w:rsidP="004E2445">
            <w:pPr>
              <w:pStyle w:val="NoSpacing"/>
              <w:rPr>
                <w:rFonts w:ascii="Times New Roman" w:hAnsi="Times New Roman" w:cs="Times New Roman"/>
                <w:sz w:val="24"/>
                <w:szCs w:val="24"/>
              </w:rPr>
            </w:pPr>
            <w:r>
              <w:rPr>
                <w:bCs/>
                <w:sz w:val="23"/>
                <w:szCs w:val="23"/>
              </w:rPr>
              <w:t xml:space="preserve"> </w:t>
            </w:r>
            <w:r w:rsidR="005D236E" w:rsidRPr="004E2445">
              <w:rPr>
                <w:rFonts w:ascii="Times New Roman" w:hAnsi="Times New Roman" w:cs="Times New Roman"/>
                <w:sz w:val="24"/>
                <w:szCs w:val="24"/>
              </w:rPr>
              <w:t>Equipment setup, G.M.A.W. welding procedures, explanation of safe setup, and gas requirements of Aluminum welding</w:t>
            </w: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0A750D50" w:rsidR="00A95093" w:rsidRPr="004E2445" w:rsidRDefault="00F4406C" w:rsidP="005D236E">
            <w:pPr>
              <w:tabs>
                <w:tab w:val="left" w:pos="2880"/>
                <w:tab w:val="left" w:pos="4950"/>
              </w:tabs>
              <w:jc w:val="both"/>
              <w:rPr>
                <w:bCs/>
              </w:rPr>
            </w:pPr>
            <w:r>
              <w:rPr>
                <w:bCs/>
                <w:sz w:val="23"/>
                <w:szCs w:val="23"/>
              </w:rPr>
              <w:t xml:space="preserve"> </w:t>
            </w:r>
            <w:r w:rsidR="005D236E" w:rsidRPr="004E2445">
              <w:t>Develop the skills necessary to produce horizontal and vertical stringer beads on aluminum using G.M.A.W. process.</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1608E231" w:rsidR="00A95093" w:rsidRPr="004E2445" w:rsidRDefault="005D236E" w:rsidP="005D236E">
            <w:pPr>
              <w:tabs>
                <w:tab w:val="left" w:pos="2880"/>
                <w:tab w:val="left" w:pos="4950"/>
              </w:tabs>
              <w:jc w:val="both"/>
              <w:rPr>
                <w:bCs/>
              </w:rPr>
            </w:pPr>
            <w:r>
              <w:rPr>
                <w:bCs/>
                <w:sz w:val="23"/>
                <w:szCs w:val="23"/>
              </w:rPr>
              <w:t xml:space="preserve"> </w:t>
            </w:r>
            <w:r w:rsidR="004E2445" w:rsidRPr="004E2445">
              <w:t>Develop the skills necessary to produce vertical and overhead fillet welds on aluminum using G.M.A.W. process</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0E9A8414" w:rsidR="00A95093" w:rsidRPr="004E2445" w:rsidRDefault="004E2445" w:rsidP="004E2445">
            <w:pPr>
              <w:pStyle w:val="NoSpacing"/>
              <w:rPr>
                <w:rFonts w:ascii="Times New Roman" w:hAnsi="Times New Roman" w:cs="Times New Roman"/>
                <w:sz w:val="24"/>
                <w:szCs w:val="24"/>
              </w:rPr>
            </w:pPr>
            <w:r w:rsidRPr="004E2445">
              <w:rPr>
                <w:rFonts w:ascii="Times New Roman" w:hAnsi="Times New Roman" w:cs="Times New Roman"/>
                <w:b/>
                <w:sz w:val="24"/>
                <w:szCs w:val="24"/>
              </w:rPr>
              <w:t xml:space="preserve"> </w:t>
            </w:r>
            <w:r w:rsidRPr="004E2445">
              <w:rPr>
                <w:rFonts w:ascii="Times New Roman" w:hAnsi="Times New Roman" w:cs="Times New Roman"/>
                <w:sz w:val="24"/>
                <w:szCs w:val="24"/>
              </w:rPr>
              <w:t>G.T.A.W. welding procedures, explanation of sate setup, gas requirements of Aluminum welding with emphasis on high frequency, and proper tungsten selection.</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4C47EA99" w:rsidR="00A95093" w:rsidRPr="004E2445" w:rsidRDefault="004E2445" w:rsidP="00DB11B6">
            <w:pPr>
              <w:tabs>
                <w:tab w:val="left" w:pos="2880"/>
                <w:tab w:val="left" w:pos="4950"/>
              </w:tabs>
              <w:jc w:val="both"/>
              <w:rPr>
                <w:bCs/>
              </w:rPr>
            </w:pPr>
            <w:r w:rsidRPr="004E2445">
              <w:t>Develop the skills necessary to produce out of position welds using G.T.A.W. process on aluminum.</w:t>
            </w: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22E86DD1" w:rsidR="003E4E98" w:rsidRPr="004E2445" w:rsidRDefault="004E2445" w:rsidP="004E2445">
            <w:pPr>
              <w:tabs>
                <w:tab w:val="left" w:pos="1035"/>
              </w:tabs>
              <w:jc w:val="both"/>
              <w:rPr>
                <w:bCs/>
              </w:rPr>
            </w:pPr>
            <w:r w:rsidRPr="004E2445">
              <w:t>Introduction and explanation on pulse settings and its beneficial uses on aluminum using the G.M.A.W. process.</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55CEB62C" w:rsidR="003E4E98" w:rsidRPr="004E2445" w:rsidRDefault="00562DB2" w:rsidP="005D236E">
            <w:pPr>
              <w:tabs>
                <w:tab w:val="left" w:pos="2880"/>
                <w:tab w:val="left" w:pos="4950"/>
              </w:tabs>
              <w:jc w:val="both"/>
              <w:rPr>
                <w:bCs/>
              </w:rPr>
            </w:pPr>
            <w:r>
              <w:rPr>
                <w:bCs/>
                <w:sz w:val="23"/>
                <w:szCs w:val="23"/>
              </w:rPr>
              <w:t xml:space="preserve"> </w:t>
            </w:r>
            <w:r w:rsidR="004E2445" w:rsidRPr="004E2445">
              <w:t>Develop the skills necessary to produce out of position welds using G.T.A.W. process on aluminum.</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7DF8F8" w:rsidR="003E4E98" w:rsidRPr="0097298A" w:rsidRDefault="00DB11B6" w:rsidP="00A95093">
            <w:pPr>
              <w:tabs>
                <w:tab w:val="left" w:pos="2880"/>
                <w:tab w:val="left" w:pos="4950"/>
              </w:tabs>
              <w:jc w:val="both"/>
              <w:rPr>
                <w:bCs/>
                <w:sz w:val="23"/>
                <w:szCs w:val="23"/>
              </w:rPr>
            </w:pPr>
            <w:r>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091B65C3" w:rsidR="00A12A7A" w:rsidRPr="004E2445" w:rsidRDefault="004E2445" w:rsidP="00E87BE2">
            <w:pPr>
              <w:pStyle w:val="Body"/>
              <w:rPr>
                <w:rFonts w:cs="Times New Roman"/>
              </w:rPr>
            </w:pPr>
            <w:r w:rsidRPr="004E2445">
              <w:rPr>
                <w:rFonts w:cs="Times New Roman"/>
                <w:bCs/>
                <w:shd w:val="clear" w:color="auto" w:fill="FFFFFF"/>
              </w:rPr>
              <w:t xml:space="preserve">write a one page summary over topics discussed  in class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9737BCA" w14:textId="77777777" w:rsidR="005A6790" w:rsidRDefault="00B52819">
            <w:pPr>
              <w:pStyle w:val="Body"/>
              <w:jc w:val="center"/>
            </w:pPr>
            <w:r>
              <w:br w:type="page"/>
            </w:r>
          </w:p>
          <w:p w14:paraId="3D3656F9" w14:textId="6E60E17A" w:rsidR="000E5B49" w:rsidRPr="0097298A" w:rsidRDefault="00C324B8">
            <w:pPr>
              <w:pStyle w:val="Body"/>
              <w:jc w:val="center"/>
              <w:rPr>
                <w:rFonts w:cs="Times New Roman"/>
                <w:sz w:val="23"/>
                <w:szCs w:val="23"/>
              </w:rPr>
            </w:pPr>
            <w:r w:rsidRPr="0097298A">
              <w:rPr>
                <w:rFonts w:cs="Times New Roman"/>
                <w:b/>
                <w:bCs/>
                <w:sz w:val="23"/>
                <w:szCs w:val="23"/>
              </w:rPr>
              <w:lastRenderedPageBreak/>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9BAE0" w14:textId="77777777" w:rsidR="004E2445" w:rsidRPr="004E2445"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 xml:space="preserve">Homework Assignments </w:t>
            </w:r>
          </w:p>
          <w:p w14:paraId="4DA2EFBA" w14:textId="54065AF0" w:rsidR="004E2445" w:rsidRPr="004E2445" w:rsidRDefault="004E2445" w:rsidP="004E2445">
            <w:pPr>
              <w:pStyle w:val="Body"/>
              <w:rPr>
                <w:rFonts w:cs="Times New Roman"/>
                <w:b/>
                <w:bCs/>
              </w:rPr>
            </w:pPr>
            <w:r w:rsidRPr="004E2445">
              <w:rPr>
                <w:rFonts w:cs="Times New Roman"/>
                <w:b/>
                <w:bCs/>
              </w:rPr>
              <w:t xml:space="preserve"> </w:t>
            </w:r>
          </w:p>
          <w:p w14:paraId="5EB3BDE3" w14:textId="7ED38FED"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2E8E2D21"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63548C27" w14:textId="4CB7A79B" w:rsidR="004E2445" w:rsidRPr="004E2445" w:rsidRDefault="004E2445" w:rsidP="004E2445">
            <w:pPr>
              <w:pStyle w:val="Body"/>
              <w:rPr>
                <w:rFonts w:cs="Times New Roman"/>
                <w:b/>
                <w:bCs/>
              </w:rPr>
            </w:pPr>
            <w:r w:rsidRPr="004E2445">
              <w:rPr>
                <w:rFonts w:cs="Times New Roman"/>
                <w:bCs/>
                <w:shd w:val="clear" w:color="auto" w:fill="FFFFFF"/>
              </w:rPr>
              <w:t>write a one page summary over topics discussed  in class</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4158C40B"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74269342" w:rsidR="003E4E98"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16C6922" w14:textId="21FC6EEB" w:rsidR="003E4E98" w:rsidRDefault="003E4E98">
      <w:pPr>
        <w:pStyle w:val="Body"/>
        <w:spacing w:after="200" w:line="276" w:lineRule="auto"/>
        <w:jc w:val="both"/>
        <w:rPr>
          <w:rFonts w:cs="Times New Roman"/>
          <w:sz w:val="23"/>
          <w:szCs w:val="23"/>
        </w:rPr>
      </w:pPr>
    </w:p>
    <w:p w14:paraId="15B6F125" w14:textId="77777777" w:rsidR="005A6790" w:rsidRDefault="005A6790">
      <w:pPr>
        <w:pStyle w:val="Body"/>
        <w:spacing w:after="200" w:line="276" w:lineRule="auto"/>
        <w:jc w:val="both"/>
        <w:rPr>
          <w:rFonts w:cs="Times New Roman"/>
          <w:sz w:val="23"/>
          <w:szCs w:val="23"/>
        </w:rPr>
      </w:pPr>
    </w:p>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77777777" w:rsidR="004E2445" w:rsidRPr="004E2445" w:rsidRDefault="004E2445" w:rsidP="004E2445">
            <w:pPr>
              <w:pStyle w:val="Body"/>
              <w:rPr>
                <w:rFonts w:cs="Times New Roman"/>
                <w:b/>
                <w:bCs/>
              </w:rPr>
            </w:pPr>
            <w:r w:rsidRPr="004E2445">
              <w:rPr>
                <w:rFonts w:cs="Times New Roman"/>
                <w:b/>
                <w:bCs/>
              </w:rPr>
              <w:t>(</w:t>
            </w:r>
            <w:proofErr w:type="spellStart"/>
            <w:r w:rsidRPr="004E2445">
              <w:rPr>
                <w:rFonts w:cs="Times New Roman"/>
                <w:b/>
                <w:bCs/>
              </w:rPr>
              <w:t>xhrs</w:t>
            </w:r>
            <w:proofErr w:type="spellEnd"/>
            <w:r w:rsidRPr="004E2445">
              <w:rPr>
                <w:rFonts w:cs="Times New Roman"/>
                <w:b/>
                <w:bCs/>
              </w:rPr>
              <w:t xml:space="preserve">): </w:t>
            </w:r>
          </w:p>
          <w:p w14:paraId="010AFE57" w14:textId="7BF63131" w:rsidR="003E4E98"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lastRenderedPageBreak/>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77777777" w:rsidR="004E2445" w:rsidRPr="004E2445" w:rsidRDefault="004E2445" w:rsidP="004E2445">
            <w:pPr>
              <w:pStyle w:val="Body"/>
              <w:rPr>
                <w:rFonts w:cs="Times New Roman"/>
                <w:b/>
                <w:bCs/>
              </w:rPr>
            </w:pPr>
            <w:r w:rsidRPr="004E2445">
              <w:rPr>
                <w:rFonts w:cs="Times New Roman"/>
                <w:b/>
                <w:bCs/>
              </w:rPr>
              <w:t>(</w:t>
            </w:r>
            <w:proofErr w:type="spellStart"/>
            <w:r w:rsidRPr="004E2445">
              <w:rPr>
                <w:rFonts w:cs="Times New Roman"/>
                <w:b/>
                <w:bCs/>
              </w:rPr>
              <w:t>xhrs</w:t>
            </w:r>
            <w:proofErr w:type="spellEnd"/>
            <w:r w:rsidRPr="004E2445">
              <w:rPr>
                <w:rFonts w:cs="Times New Roman"/>
                <w:b/>
                <w:bCs/>
              </w:rPr>
              <w:t xml:space="preserve">): </w:t>
            </w:r>
          </w:p>
          <w:p w14:paraId="52F325C8" w14:textId="7C5CE5A2" w:rsidR="006B5228" w:rsidRPr="006B5228" w:rsidRDefault="006B5228" w:rsidP="006B5228">
            <w:pPr>
              <w:pStyle w:val="NoSpacing"/>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Write a two</w:t>
            </w:r>
            <w:r w:rsidRPr="006B5228">
              <w:rPr>
                <w:rFonts w:ascii="Times New Roman" w:hAnsi="Times New Roman" w:cs="Times New Roman"/>
                <w:bCs/>
                <w:sz w:val="24"/>
                <w:szCs w:val="24"/>
                <w:shd w:val="clear" w:color="auto" w:fill="FFFFFF"/>
              </w:rPr>
              <w:t xml:space="preserve"> page research </w:t>
            </w:r>
            <w:r>
              <w:rPr>
                <w:rFonts w:ascii="Times New Roman" w:hAnsi="Times New Roman" w:cs="Times New Roman"/>
                <w:bCs/>
                <w:sz w:val="24"/>
                <w:szCs w:val="24"/>
                <w:shd w:val="clear" w:color="auto" w:fill="FFFFFF"/>
              </w:rPr>
              <w:t xml:space="preserve">paper </w:t>
            </w:r>
            <w:r w:rsidRPr="006B5228">
              <w:rPr>
                <w:rFonts w:ascii="Times New Roman" w:hAnsi="Times New Roman" w:cs="Times New Roman"/>
                <w:bCs/>
                <w:sz w:val="24"/>
                <w:szCs w:val="24"/>
                <w:shd w:val="clear" w:color="auto" w:fill="FFFFFF"/>
              </w:rPr>
              <w:t>on aluminum and its different alloys and there benefits and down falls weldability of them and why they would be used in different situations.</w:t>
            </w:r>
          </w:p>
          <w:p w14:paraId="1E09E858" w14:textId="69DA2AAD" w:rsidR="006B5228" w:rsidRPr="0097298A" w:rsidRDefault="006B522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BF25FA" w:rsidRDefault="00BF25FA">
      <w:r>
        <w:separator/>
      </w:r>
    </w:p>
  </w:endnote>
  <w:endnote w:type="continuationSeparator" w:id="0">
    <w:p w14:paraId="47ED598A" w14:textId="77777777" w:rsidR="00BF25FA" w:rsidRDefault="00BF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BF25FA" w:rsidRDefault="00BF25FA">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BF25FA" w:rsidRDefault="00BF25FA">
      <w:r>
        <w:separator/>
      </w:r>
    </w:p>
  </w:footnote>
  <w:footnote w:type="continuationSeparator" w:id="0">
    <w:p w14:paraId="258118B5" w14:textId="77777777" w:rsidR="00BF25FA" w:rsidRDefault="00BF2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BF25FA" w:rsidRDefault="00BF25FA"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81EF0"/>
    <w:rsid w:val="002A740E"/>
    <w:rsid w:val="002D7DFB"/>
    <w:rsid w:val="00345D49"/>
    <w:rsid w:val="003A6CE8"/>
    <w:rsid w:val="003B57DE"/>
    <w:rsid w:val="003D3298"/>
    <w:rsid w:val="003E2A6B"/>
    <w:rsid w:val="003E4E98"/>
    <w:rsid w:val="0044503E"/>
    <w:rsid w:val="00452222"/>
    <w:rsid w:val="00470F60"/>
    <w:rsid w:val="004E2445"/>
    <w:rsid w:val="005022F2"/>
    <w:rsid w:val="00513701"/>
    <w:rsid w:val="00562DB2"/>
    <w:rsid w:val="00573F9B"/>
    <w:rsid w:val="00575E9B"/>
    <w:rsid w:val="00590A5F"/>
    <w:rsid w:val="005A1063"/>
    <w:rsid w:val="005A6790"/>
    <w:rsid w:val="005B17FF"/>
    <w:rsid w:val="005B613A"/>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BF25FA"/>
    <w:rsid w:val="00C324B8"/>
    <w:rsid w:val="00CD317A"/>
    <w:rsid w:val="00D20E1F"/>
    <w:rsid w:val="00DA19A1"/>
    <w:rsid w:val="00DB11B6"/>
    <w:rsid w:val="00DC2BC2"/>
    <w:rsid w:val="00E34AB3"/>
    <w:rsid w:val="00E452E1"/>
    <w:rsid w:val="00E5140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6BABC-D42C-4804-A03A-089E1B3F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711B93F5</Template>
  <TotalTime>13</TotalTime>
  <Pages>6</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3</cp:revision>
  <cp:lastPrinted>2019-06-20T12:15:00Z</cp:lastPrinted>
  <dcterms:created xsi:type="dcterms:W3CDTF">2019-06-20T12:26:00Z</dcterms:created>
  <dcterms:modified xsi:type="dcterms:W3CDTF">2019-06-20T13:03:00Z</dcterms:modified>
</cp:coreProperties>
</file>