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579F73CA" w:rsidR="00F4406C" w:rsidRPr="00F4406C" w:rsidRDefault="00F4240E" w:rsidP="00785296">
      <w:pPr>
        <w:pStyle w:val="Title"/>
        <w:rPr>
          <w:rFonts w:ascii="Times New Roman" w:hAnsi="Times New Roman"/>
          <w:sz w:val="24"/>
        </w:rPr>
      </w:pPr>
      <w:r>
        <w:rPr>
          <w:rFonts w:ascii="Times New Roman" w:hAnsi="Times New Roman"/>
          <w:sz w:val="24"/>
        </w:rPr>
        <w:t>PF234</w:t>
      </w:r>
      <w:bookmarkStart w:id="0" w:name="_GoBack"/>
      <w:bookmarkEnd w:id="0"/>
    </w:p>
    <w:p w14:paraId="41DB5944" w14:textId="39B7AD73" w:rsidR="00F4406C" w:rsidRPr="00F4406C" w:rsidRDefault="00785296" w:rsidP="00785296">
      <w:pPr>
        <w:pStyle w:val="Title"/>
        <w:rPr>
          <w:rFonts w:ascii="Times New Roman" w:hAnsi="Times New Roman"/>
          <w:sz w:val="24"/>
        </w:rPr>
      </w:pPr>
      <w:r>
        <w:rPr>
          <w:rFonts w:ascii="Times New Roman" w:hAnsi="Times New Roman"/>
          <w:sz w:val="24"/>
        </w:rPr>
        <w:t>PIPE FITTING FUNDAMENTALS</w:t>
      </w:r>
    </w:p>
    <w:p w14:paraId="290A4AD3" w14:textId="5913EE85" w:rsidR="000E5B49" w:rsidRPr="0097298A" w:rsidRDefault="00E70A25" w:rsidP="0078529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3</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7BBD4013" w:rsidR="00795AC6" w:rsidRPr="00785296" w:rsidRDefault="00795AC6" w:rsidP="00795AC6">
            <w:pPr>
              <w:autoSpaceDE w:val="0"/>
              <w:autoSpaceDN w:val="0"/>
              <w:adjustRightInd w:val="0"/>
              <w:rPr>
                <w:color w:val="231F20"/>
              </w:rPr>
            </w:pPr>
            <w:r w:rsidRPr="005B72FB">
              <w:rPr>
                <w:b/>
              </w:rPr>
              <w:t xml:space="preserve"> </w:t>
            </w:r>
            <w:r w:rsidR="00785296" w:rsidRPr="00785296">
              <w:rPr>
                <w:color w:val="000000"/>
              </w:rPr>
              <w:t>This course offers the student an introduction to pipefitting theory, nomenclature, materials, calculations, layout and templates. It offers the student the opportunity to develop skills necessary to successfully fit pipe including the safe use of hand and power tools.</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200408D" w14:textId="77777777" w:rsidR="00785296" w:rsidRPr="00785296" w:rsidRDefault="00785296">
      <w:pPr>
        <w:pStyle w:val="NoSpacing"/>
        <w:rPr>
          <w:rFonts w:ascii="Times New Roman" w:hAnsi="Times New Roman" w:cs="Times New Roman"/>
          <w:b/>
          <w:color w:val="231F20"/>
          <w:sz w:val="24"/>
          <w:szCs w:val="24"/>
        </w:rPr>
      </w:pPr>
      <w:r w:rsidRPr="00785296">
        <w:rPr>
          <w:rFonts w:ascii="Times New Roman" w:hAnsi="Times New Roman" w:cs="Times New Roman"/>
          <w:color w:val="231F20"/>
          <w:sz w:val="24"/>
          <w:szCs w:val="24"/>
        </w:rPr>
        <w:t>Identify pipe fitting symbols; identify and select measuring instruments and tools for fabricating projects; recognize correct layout and fabrication terminology; and identify structural shapes and materials.</w:t>
      </w:r>
      <w:r w:rsidRPr="00785296">
        <w:rPr>
          <w:rFonts w:ascii="Times New Roman" w:hAnsi="Times New Roman" w:cs="Times New Roman"/>
          <w:b/>
          <w:color w:val="231F20"/>
          <w:sz w:val="24"/>
          <w:szCs w:val="24"/>
        </w:rPr>
        <w:t xml:space="preserve">  </w:t>
      </w:r>
    </w:p>
    <w:p w14:paraId="7684F854" w14:textId="5EB90D94"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4F38A692"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785296">
        <w:rPr>
          <w:rFonts w:cs="Times New Roman"/>
          <w:b/>
          <w:bCs/>
          <w:sz w:val="23"/>
          <w:szCs w:val="23"/>
        </w:rPr>
        <w:t>MS113</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4B5B0668" w14:textId="77777777" w:rsidR="00785296" w:rsidRDefault="00785296">
      <w:pPr>
        <w:pStyle w:val="Body"/>
        <w:jc w:val="both"/>
        <w:rPr>
          <w:rFonts w:cs="Times New Roman"/>
          <w:b/>
          <w:bCs/>
          <w:sz w:val="23"/>
          <w:szCs w:val="23"/>
          <w:u w:val="single"/>
        </w:rPr>
      </w:pPr>
    </w:p>
    <w:p w14:paraId="7E1195AD" w14:textId="77777777" w:rsidR="00785296" w:rsidRDefault="00785296">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D66C8A9" w:rsidR="005D236E" w:rsidRPr="00996715" w:rsidRDefault="00785296"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Pipe fitting </w:t>
            </w:r>
            <w:r w:rsidR="00E70A25">
              <w:rPr>
                <w:rFonts w:ascii="Times New Roman" w:hAnsi="Times New Roman" w:cs="Times New Roman"/>
                <w:sz w:val="20"/>
                <w:szCs w:val="20"/>
              </w:rPr>
              <w:t xml:space="preserve">nomenclature and parallel line development </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6E5E7B0"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Introduction</w:t>
            </w:r>
          </w:p>
          <w:p w14:paraId="6CF6430C"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Purpose of this course</w:t>
            </w:r>
          </w:p>
          <w:p w14:paraId="3E7703CB"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Overview of course syllabus</w:t>
            </w:r>
          </w:p>
          <w:p w14:paraId="76D953E4"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 xml:space="preserve">Required materials, textbook(s), supplies and resources (if applicable) </w:t>
            </w:r>
          </w:p>
          <w:p w14:paraId="0A74472B" w14:textId="77777777" w:rsidR="00E70A25" w:rsidRPr="00E70A25" w:rsidRDefault="00E70A25" w:rsidP="00E70A25">
            <w:pPr>
              <w:pStyle w:val="NoSpacing"/>
              <w:rPr>
                <w:rFonts w:ascii="Times New Roman" w:hAnsi="Times New Roman" w:cs="Times New Roman"/>
                <w:sz w:val="24"/>
                <w:szCs w:val="24"/>
              </w:rPr>
            </w:pPr>
          </w:p>
          <w:p w14:paraId="29DB017B" w14:textId="4C0F8FB7" w:rsidR="00E70A25" w:rsidRPr="00E70A25" w:rsidRDefault="00E70A25" w:rsidP="00E70A25">
            <w:pPr>
              <w:pStyle w:val="NoSpacing"/>
              <w:rPr>
                <w:rFonts w:ascii="Times New Roman" w:hAnsi="Times New Roman" w:cs="Times New Roman"/>
                <w:sz w:val="24"/>
                <w:szCs w:val="24"/>
              </w:rPr>
            </w:pPr>
            <w:r w:rsidRPr="00E70A25">
              <w:rPr>
                <w:rFonts w:ascii="Times New Roman" w:hAnsi="Times New Roman" w:cs="Times New Roman"/>
                <w:sz w:val="24"/>
                <w:szCs w:val="24"/>
              </w:rPr>
              <w:t>Introduction to the work performed by a pipefitter.  Discuss job description, career opportunities, and safety practices within the trade. Start chapter 1 talking about pipe data including but not limited to how pipe is made, weights and schedules, threading allowance and pipe markings</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6DA42257" w14:textId="77777777" w:rsidR="004F71C6" w:rsidRPr="004F71C6" w:rsidRDefault="005B72FB" w:rsidP="004F71C6">
            <w:pPr>
              <w:pStyle w:val="NoSpacing"/>
              <w:rPr>
                <w:rFonts w:ascii="Times New Roman" w:hAnsi="Times New Roman" w:cs="Times New Roman"/>
                <w:sz w:val="24"/>
                <w:szCs w:val="24"/>
              </w:rPr>
            </w:pPr>
            <w:r w:rsidRPr="005B72FB">
              <w:rPr>
                <w:rFonts w:ascii="Times New Roman" w:hAnsi="Times New Roman" w:cs="Times New Roman"/>
                <w:b/>
                <w:sz w:val="24"/>
                <w:szCs w:val="24"/>
              </w:rPr>
              <w:t xml:space="preserve"> </w:t>
            </w:r>
            <w:r w:rsidR="004F71C6" w:rsidRPr="004F71C6">
              <w:rPr>
                <w:rFonts w:ascii="Times New Roman" w:hAnsi="Times New Roman" w:cs="Times New Roman"/>
                <w:sz w:val="24"/>
                <w:szCs w:val="24"/>
              </w:rPr>
              <w:t>Lecture and Lab: review homework and start chapter 2 and 11 discussing tube data and safe rigging of pipe. Start safe demolition of existing pipe structure .</w:t>
            </w:r>
          </w:p>
          <w:p w14:paraId="1B63ED77" w14:textId="4331EED4" w:rsidR="00E70A25" w:rsidRPr="00E70A25" w:rsidRDefault="00E70A25" w:rsidP="00E70A25">
            <w:pPr>
              <w:pStyle w:val="NoSpacing"/>
              <w:rPr>
                <w:rFonts w:ascii="Times New Roman" w:hAnsi="Times New Roman" w:cs="Times New Roman"/>
                <w:b/>
                <w:sz w:val="28"/>
                <w:szCs w:val="28"/>
              </w:rPr>
            </w:pPr>
          </w:p>
          <w:p w14:paraId="0D7365A0" w14:textId="1098B742" w:rsidR="00A95093" w:rsidRPr="00EF49E6"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3E31B4D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2 and 11 homework and start chapter 3 covering the topic of valves</w:t>
            </w:r>
          </w:p>
          <w:p w14:paraId="04531700" w14:textId="1AAEA1D8"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2EB89844" w:rsidR="00A95093" w:rsidRPr="004F71C6" w:rsidRDefault="004F71C6" w:rsidP="004E2445">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cover assignment 3 homework review for </w:t>
            </w:r>
            <w:proofErr w:type="spellStart"/>
            <w:r w:rsidRPr="004F71C6">
              <w:rPr>
                <w:rFonts w:ascii="Times New Roman" w:hAnsi="Times New Roman" w:cs="Times New Roman"/>
                <w:sz w:val="24"/>
                <w:szCs w:val="24"/>
              </w:rPr>
              <w:t>mid term</w:t>
            </w:r>
            <w:proofErr w:type="spellEnd"/>
            <w:r w:rsidRPr="004F71C6">
              <w:rPr>
                <w:rFonts w:ascii="Times New Roman" w:hAnsi="Times New Roman" w:cs="Times New Roman"/>
                <w:sz w:val="24"/>
                <w:szCs w:val="24"/>
              </w:rPr>
              <w:t xml:space="preserve"> and administer mid term</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04C0C3D3" w:rsidR="00EF49E6" w:rsidRPr="004F71C6" w:rsidRDefault="004F71C6" w:rsidP="00EF49E6">
            <w:pPr>
              <w:tabs>
                <w:tab w:val="left" w:pos="2880"/>
                <w:tab w:val="left" w:pos="4950"/>
              </w:tabs>
              <w:jc w:val="both"/>
              <w:rPr>
                <w:bCs/>
              </w:rPr>
            </w:pPr>
            <w:r w:rsidRPr="004F71C6">
              <w:t>cover chapters 4 and 5 discussing fittings and pipe joints</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3133245B"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Lecture and Lab: review chapter 4 and 5 homework and start chapters 6 and 7 covering offsets and trigonometry </w:t>
            </w:r>
          </w:p>
          <w:p w14:paraId="1206756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Discuss and perform: 22 ½ and 45 degree regular and rolling offsets</w:t>
            </w:r>
          </w:p>
          <w:p w14:paraId="437ECBCD" w14:textId="1AB8737C" w:rsidR="00EF49E6" w:rsidRPr="00EF49E6" w:rsidRDefault="00EF49E6" w:rsidP="00EF49E6">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08B823A6"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6 and 7 homework and start chapters 8 and 9 pipe layout and pipe prints</w:t>
            </w:r>
          </w:p>
          <w:p w14:paraId="2114DCF6" w14:textId="60F09605" w:rsidR="003E4E98" w:rsidRPr="000D101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652D8124" w14:textId="1E7F591A" w:rsidR="004F71C6" w:rsidRPr="00EB42A0" w:rsidRDefault="004F71C6" w:rsidP="004F71C6">
            <w:pPr>
              <w:pStyle w:val="NoSpacing"/>
              <w:rPr>
                <w:rFonts w:ascii="Times New Roman" w:hAnsi="Times New Roman" w:cs="Times New Roman"/>
                <w:sz w:val="24"/>
                <w:szCs w:val="24"/>
              </w:rPr>
            </w:pPr>
          </w:p>
          <w:p w14:paraId="1DC02BCE"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 xml:space="preserve">Review for final exam </w:t>
            </w:r>
          </w:p>
          <w:p w14:paraId="705D3CA0"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Administer final exam</w:t>
            </w:r>
          </w:p>
          <w:p w14:paraId="1567CACB" w14:textId="3AF1B159" w:rsidR="003E4E98" w:rsidRPr="0097298A" w:rsidRDefault="003E4E98" w:rsidP="004F71C6">
            <w:pPr>
              <w:tabs>
                <w:tab w:val="left" w:pos="2880"/>
                <w:tab w:val="left" w:pos="4530"/>
              </w:tabs>
              <w:jc w:val="both"/>
              <w:rPr>
                <w:bCs/>
                <w:sz w:val="23"/>
                <w:szCs w:val="23"/>
              </w:rPr>
            </w:pP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68A0993" w14:textId="77777777" w:rsidR="00EB42A0" w:rsidRDefault="00EB42A0">
      <w:pPr>
        <w:pStyle w:val="Body"/>
        <w:jc w:val="both"/>
        <w:rPr>
          <w:rFonts w:cs="Times New Roman"/>
          <w:b/>
          <w:bCs/>
          <w:sz w:val="23"/>
          <w:szCs w:val="23"/>
          <w:u w:val="single"/>
        </w:rPr>
      </w:pPr>
    </w:p>
    <w:p w14:paraId="489DF8AF" w14:textId="77777777" w:rsidR="00EB42A0" w:rsidRDefault="00EB42A0">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35F25">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66AEAE81" w14:textId="7369470C" w:rsidR="004D279E" w:rsidRPr="00EB42A0" w:rsidRDefault="00EB42A0" w:rsidP="004D279E">
            <w:r w:rsidRPr="00EB42A0">
              <w:t xml:space="preserve">Read and complete chapter 1 review questions </w:t>
            </w:r>
          </w:p>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154AFCF5" w:rsidR="000D1015" w:rsidRPr="00EB42A0" w:rsidRDefault="004D279E" w:rsidP="000D1015">
            <w:pPr>
              <w:pStyle w:val="NoSpacing"/>
              <w:rPr>
                <w:rFonts w:ascii="Times New Roman" w:hAnsi="Times New Roman" w:cs="Times New Roman"/>
                <w:sz w:val="24"/>
                <w:szCs w:val="24"/>
              </w:rPr>
            </w:pPr>
            <w:r w:rsidRPr="00EB42A0">
              <w:rPr>
                <w:rFonts w:cs="Times New Roman"/>
                <w:sz w:val="24"/>
                <w:szCs w:val="24"/>
              </w:rPr>
              <w:t xml:space="preserve"> </w:t>
            </w:r>
            <w:r w:rsidR="00EB42A0" w:rsidRPr="00EB42A0">
              <w:rPr>
                <w:rFonts w:ascii="Times New Roman" w:hAnsi="Times New Roman" w:cs="Times New Roman"/>
                <w:sz w:val="24"/>
                <w:szCs w:val="24"/>
              </w:rPr>
              <w:t>Read and complete chapter 2 and 11 review questions</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EB42A0">
        <w:trPr>
          <w:trHeight w:val="2412"/>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7647BDC2" w:rsidR="00B82ED7" w:rsidRPr="00EB42A0" w:rsidRDefault="00EB42A0" w:rsidP="004E2445">
            <w:pPr>
              <w:pStyle w:val="Body"/>
              <w:rPr>
                <w:rFonts w:cs="Times New Roman"/>
              </w:rPr>
            </w:pPr>
            <w:r w:rsidRPr="00EB42A0">
              <w:rPr>
                <w:rFonts w:cs="Times New Roman"/>
              </w:rPr>
              <w:t>read and complete chapter 3 review questions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lastRenderedPageBreak/>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7DAFEF14" w:rsidR="00B82ED7" w:rsidRPr="00EB42A0" w:rsidRDefault="00EB42A0" w:rsidP="004E2445">
            <w:pPr>
              <w:pStyle w:val="Body"/>
              <w:rPr>
                <w:rFonts w:cs="Times New Roman"/>
              </w:rPr>
            </w:pPr>
            <w:r w:rsidRPr="00EB42A0">
              <w:rPr>
                <w:rFonts w:cs="Times New Roman"/>
              </w:rPr>
              <w:t xml:space="preserve">Read chapters 4 and 5 and complete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3E75831E" w:rsidR="00B82ED7" w:rsidRPr="00EB42A0" w:rsidRDefault="00EB42A0" w:rsidP="004E2445">
            <w:pPr>
              <w:pStyle w:val="Body"/>
              <w:rPr>
                <w:rFonts w:cs="Times New Roman"/>
              </w:rPr>
            </w:pPr>
            <w:r w:rsidRPr="00EB42A0">
              <w:rPr>
                <w:rFonts w:cs="Times New Roman"/>
              </w:rPr>
              <w:t>read and complete review question for chapters 6 and 7</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4045EC6" w14:textId="77777777" w:rsidR="00EB42A0" w:rsidRDefault="00EB42A0">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345AFAB8" w:rsidR="003E4E98" w:rsidRPr="00EB42A0" w:rsidRDefault="00EB42A0" w:rsidP="004E2445">
            <w:pPr>
              <w:pStyle w:val="Body"/>
              <w:rPr>
                <w:rFonts w:cs="Times New Roman"/>
              </w:rPr>
            </w:pPr>
            <w:r w:rsidRPr="00EB42A0">
              <w:rPr>
                <w:rFonts w:cs="Times New Roman"/>
              </w:rPr>
              <w:t xml:space="preserve">finish chapters 8 and 9 and do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008893" w14:textId="52847E97" w:rsidR="00B35F25" w:rsidRDefault="00B35F25">
      <w:pPr>
        <w:pStyle w:val="Body"/>
        <w:spacing w:after="200" w:line="276" w:lineRule="auto"/>
        <w:jc w:val="both"/>
        <w:rPr>
          <w:rFonts w:cs="Times New Roman"/>
          <w:sz w:val="23"/>
          <w:szCs w:val="23"/>
        </w:rPr>
      </w:pPr>
      <w:r>
        <w:rPr>
          <w:rFonts w:cs="Times New Roman"/>
          <w:sz w:val="23"/>
          <w:szCs w:val="23"/>
        </w:rPr>
        <w:t>+</w:t>
      </w: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lastRenderedPageBreak/>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47BE" w14:textId="198FACDF" w:rsidR="004E2445" w:rsidRPr="004E2445" w:rsidRDefault="004E2445" w:rsidP="004E2445">
            <w:pPr>
              <w:pStyle w:val="Body"/>
              <w:rPr>
                <w:rFonts w:cs="Times New Roman"/>
                <w:b/>
                <w:bCs/>
              </w:rPr>
            </w:pPr>
          </w:p>
          <w:p w14:paraId="010AFE57" w14:textId="2A17D040" w:rsidR="003E4E98" w:rsidRPr="0097298A" w:rsidRDefault="003E4E98" w:rsidP="00EB42A0">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B42A0" w:rsidRDefault="00EB42A0">
      <w:r>
        <w:separator/>
      </w:r>
    </w:p>
  </w:endnote>
  <w:endnote w:type="continuationSeparator" w:id="0">
    <w:p w14:paraId="47ED598A" w14:textId="77777777" w:rsidR="00EB42A0" w:rsidRDefault="00E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B42A0" w:rsidRDefault="00EB42A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B42A0" w:rsidRDefault="00EB42A0">
      <w:r>
        <w:separator/>
      </w:r>
    </w:p>
  </w:footnote>
  <w:footnote w:type="continuationSeparator" w:id="0">
    <w:p w14:paraId="258118B5" w14:textId="77777777" w:rsidR="00EB42A0" w:rsidRDefault="00EB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B42A0" w:rsidRDefault="00EB42A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3"/>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4F71C6"/>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85296"/>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35F25"/>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70A25"/>
    <w:rsid w:val="00E81ACB"/>
    <w:rsid w:val="00E87BE2"/>
    <w:rsid w:val="00E91CEA"/>
    <w:rsid w:val="00EB1F72"/>
    <w:rsid w:val="00EB42A0"/>
    <w:rsid w:val="00EC474C"/>
    <w:rsid w:val="00EF423D"/>
    <w:rsid w:val="00EF49E6"/>
    <w:rsid w:val="00EF55A8"/>
    <w:rsid w:val="00F07824"/>
    <w:rsid w:val="00F35A6D"/>
    <w:rsid w:val="00F4240E"/>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DC7B-C9DF-48BF-BD32-B486D738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6AF7BE48</Template>
  <TotalTime>0</TotalTime>
  <Pages>6</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2019-12-23T12:47:00Z</dcterms:created>
  <dcterms:modified xsi:type="dcterms:W3CDTF">2019-12-23T12:47:00Z</dcterms:modified>
</cp:coreProperties>
</file>