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838B" w14:textId="6239E227" w:rsidR="00F4406C" w:rsidRPr="00F4406C" w:rsidRDefault="00785296" w:rsidP="00785296">
      <w:pPr>
        <w:pStyle w:val="Title"/>
        <w:rPr>
          <w:rFonts w:ascii="Times New Roman" w:hAnsi="Times New Roman"/>
          <w:sz w:val="24"/>
        </w:rPr>
      </w:pPr>
      <w:r>
        <w:rPr>
          <w:rFonts w:ascii="Times New Roman" w:hAnsi="Times New Roman"/>
          <w:sz w:val="24"/>
        </w:rPr>
        <w:t>PF231</w:t>
      </w:r>
    </w:p>
    <w:p w14:paraId="41DB5944" w14:textId="39B7AD73" w:rsidR="00F4406C" w:rsidRPr="00F4406C" w:rsidRDefault="00785296" w:rsidP="00785296">
      <w:pPr>
        <w:pStyle w:val="Title"/>
        <w:rPr>
          <w:rFonts w:ascii="Times New Roman" w:hAnsi="Times New Roman"/>
          <w:sz w:val="24"/>
        </w:rPr>
      </w:pPr>
      <w:r>
        <w:rPr>
          <w:rFonts w:ascii="Times New Roman" w:hAnsi="Times New Roman"/>
          <w:sz w:val="24"/>
        </w:rPr>
        <w:t>PIPE FITTING FUNDAMENTALS</w:t>
      </w:r>
    </w:p>
    <w:p w14:paraId="290A4AD3" w14:textId="5913EE85" w:rsidR="000E5B49" w:rsidRPr="0097298A" w:rsidRDefault="00E70A25" w:rsidP="00785296">
      <w:pPr>
        <w:pStyle w:val="NoSpacing"/>
        <w:jc w:val="center"/>
        <w:rPr>
          <w:rFonts w:ascii="Times New Roman" w:eastAsia="Times New Roman" w:hAnsi="Times New Roman" w:cs="Times New Roman"/>
          <w:b/>
          <w:bCs/>
          <w:sz w:val="28"/>
          <w:szCs w:val="28"/>
        </w:rPr>
      </w:pPr>
      <w:r>
        <w:rPr>
          <w:rFonts w:ascii="Times New Roman" w:hAnsi="Times New Roman" w:cs="Times New Roman"/>
          <w:b/>
          <w:bCs/>
          <w:sz w:val="28"/>
          <w:szCs w:val="28"/>
        </w:rPr>
        <w:t>3</w:t>
      </w:r>
      <w:r w:rsidR="00E34AB3">
        <w:rPr>
          <w:rFonts w:ascii="Times New Roman" w:hAnsi="Times New Roman" w:cs="Times New Roman"/>
          <w:b/>
          <w:bCs/>
          <w:sz w:val="28"/>
          <w:szCs w:val="28"/>
        </w:rPr>
        <w:t xml:space="preserve"> Credit Hours</w:t>
      </w:r>
    </w:p>
    <w:p w14:paraId="0AE54B5C" w14:textId="77777777" w:rsidR="000E5B49" w:rsidRPr="0097298A" w:rsidRDefault="000E5B49" w:rsidP="00795AC6">
      <w:pPr>
        <w:pStyle w:val="NoSpacing"/>
        <w:rPr>
          <w:rFonts w:ascii="Times New Roman" w:eastAsia="Times New Roman" w:hAnsi="Times New Roman" w:cs="Times New Roman"/>
          <w:sz w:val="23"/>
          <w:szCs w:val="23"/>
        </w:rPr>
      </w:pPr>
    </w:p>
    <w:p w14:paraId="1988BF92" w14:textId="77777777" w:rsidR="000E5B49" w:rsidRPr="0097298A" w:rsidRDefault="00C324B8" w:rsidP="00795AC6">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98"/>
      </w:tblGrid>
      <w:tr w:rsidR="000E5B49" w:rsidRPr="0097298A" w14:paraId="1EFD271B" w14:textId="77777777" w:rsidTr="0097298A">
        <w:trPr>
          <w:trHeight w:val="251"/>
        </w:trPr>
        <w:tc>
          <w:tcPr>
            <w:tcW w:w="9398" w:type="dxa"/>
            <w:tcBorders>
              <w:top w:val="nil"/>
              <w:left w:val="nil"/>
              <w:bottom w:val="nil"/>
              <w:right w:val="nil"/>
            </w:tcBorders>
            <w:shd w:val="clear" w:color="auto" w:fill="auto"/>
            <w:tcMar>
              <w:top w:w="80" w:type="dxa"/>
              <w:left w:w="80" w:type="dxa"/>
              <w:bottom w:w="80" w:type="dxa"/>
              <w:right w:w="80" w:type="dxa"/>
            </w:tcMar>
          </w:tcPr>
          <w:p w14:paraId="3A37953B" w14:textId="77777777" w:rsidR="001E5897" w:rsidRDefault="001E5897">
            <w:pPr>
              <w:pStyle w:val="NoSpacing"/>
              <w:rPr>
                <w:rFonts w:ascii="Times New Roman" w:hAnsi="Times New Roman" w:cs="Times New Roman"/>
                <w:sz w:val="23"/>
                <w:szCs w:val="23"/>
              </w:rPr>
            </w:pPr>
            <w:r>
              <w:rPr>
                <w:rFonts w:ascii="Times New Roman" w:hAnsi="Times New Roman" w:cs="Times New Roman"/>
                <w:sz w:val="23"/>
                <w:szCs w:val="23"/>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1E5897" w14:paraId="62377FE8" w14:textId="77777777" w:rsidTr="001E5897">
              <w:tc>
                <w:tcPr>
                  <w:tcW w:w="6708" w:type="dxa"/>
                  <w:tcBorders>
                    <w:top w:val="nil"/>
                    <w:left w:val="nil"/>
                    <w:bottom w:val="nil"/>
                    <w:right w:val="nil"/>
                  </w:tcBorders>
                </w:tcPr>
                <w:p w14:paraId="1C07FFEE" w14:textId="79F20A13" w:rsidR="001E5897" w:rsidRDefault="00795AC6" w:rsidP="001E5897">
                  <w:pPr>
                    <w:tabs>
                      <w:tab w:val="left" w:pos="1093"/>
                    </w:tabs>
                    <w:spacing w:after="240"/>
                    <w:rPr>
                      <w:rFonts w:ascii="Calibri" w:hAnsi="Calibri"/>
                    </w:rPr>
                  </w:pPr>
                  <w:r>
                    <w:rPr>
                      <w:rFonts w:ascii="Calibri" w:hAnsi="Calibri"/>
                    </w:rPr>
                    <w:t xml:space="preserve">Jesse Crosby </w:t>
                  </w:r>
                  <w:hyperlink r:id="rId8" w:history="1">
                    <w:r w:rsidRPr="00225FE3">
                      <w:rPr>
                        <w:rStyle w:val="Hyperlink"/>
                        <w:rFonts w:ascii="Calibri" w:hAnsi="Calibri"/>
                      </w:rPr>
                      <w:t>Jcrosby@bealcollege.edu</w:t>
                    </w:r>
                  </w:hyperlink>
                  <w:r>
                    <w:rPr>
                      <w:rFonts w:ascii="Calibri" w:hAnsi="Calibri"/>
                    </w:rPr>
                    <w:t xml:space="preserve"> 1-207-974-7815</w:t>
                  </w:r>
                </w:p>
                <w:p w14:paraId="43CE73A6" w14:textId="156BFA67" w:rsidR="00795AC6" w:rsidRDefault="00795AC6" w:rsidP="001E5897">
                  <w:pPr>
                    <w:tabs>
                      <w:tab w:val="left" w:pos="1093"/>
                    </w:tabs>
                    <w:spacing w:after="240"/>
                    <w:rPr>
                      <w:rFonts w:ascii="Calibri" w:hAnsi="Calibri"/>
                    </w:rPr>
                  </w:pPr>
                  <w:r>
                    <w:rPr>
                      <w:rFonts w:ascii="Calibri" w:hAnsi="Calibri"/>
                    </w:rPr>
                    <w:t xml:space="preserve">Mike Collins </w:t>
                  </w:r>
                  <w:hyperlink r:id="rId9" w:history="1">
                    <w:r w:rsidRPr="00225FE3">
                      <w:rPr>
                        <w:rStyle w:val="Hyperlink"/>
                        <w:rFonts w:ascii="Calibri" w:hAnsi="Calibri"/>
                      </w:rPr>
                      <w:t>Mcollins@bealcollege.edu</w:t>
                    </w:r>
                  </w:hyperlink>
                  <w:r>
                    <w:rPr>
                      <w:rFonts w:ascii="Calibri" w:hAnsi="Calibri"/>
                    </w:rPr>
                    <w:t xml:space="preserve"> </w:t>
                  </w:r>
                </w:p>
              </w:tc>
            </w:tr>
          </w:tbl>
          <w:p w14:paraId="2E2A11E4" w14:textId="6E83328F" w:rsidR="000E5B49" w:rsidRPr="0097298A" w:rsidRDefault="00857237">
            <w:pPr>
              <w:pStyle w:val="NoSpacing"/>
              <w:rPr>
                <w:rFonts w:ascii="Times New Roman" w:hAnsi="Times New Roman" w:cs="Times New Roman"/>
                <w:sz w:val="23"/>
                <w:szCs w:val="23"/>
              </w:rPr>
            </w:pPr>
            <w:r>
              <w:rPr>
                <w:rFonts w:ascii="Times New Roman" w:hAnsi="Times New Roman" w:cs="Times New Roman"/>
                <w:sz w:val="23"/>
                <w:szCs w:val="23"/>
              </w:rPr>
              <w:t>.</w:t>
            </w:r>
            <w:r w:rsidR="00C324B8" w:rsidRPr="0097298A">
              <w:rPr>
                <w:rFonts w:ascii="Times New Roman" w:hAnsi="Times New Roman" w:cs="Times New Roman"/>
                <w:sz w:val="23"/>
                <w:szCs w:val="23"/>
              </w:rPr>
              <w:t xml:space="preserve"> </w:t>
            </w:r>
          </w:p>
        </w:tc>
      </w:tr>
    </w:tbl>
    <w:p w14:paraId="70D1F106" w14:textId="77777777" w:rsidR="000E5B49" w:rsidRPr="0097298A" w:rsidRDefault="0097298A" w:rsidP="00634120">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C</w:t>
      </w:r>
      <w:r w:rsidR="00C324B8" w:rsidRPr="0097298A">
        <w:rPr>
          <w:rFonts w:ascii="Times New Roman" w:hAnsi="Times New Roman" w:cs="Times New Roman"/>
          <w:b/>
          <w:bCs/>
          <w:sz w:val="23"/>
          <w:szCs w:val="23"/>
          <w:u w:val="single"/>
        </w:rPr>
        <w:t>ourse Description</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0"/>
      </w:tblGrid>
      <w:tr w:rsidR="000E5B49" w:rsidRPr="0097298A" w14:paraId="62D59F59" w14:textId="77777777">
        <w:trPr>
          <w:trHeight w:val="610"/>
        </w:trPr>
        <w:tc>
          <w:tcPr>
            <w:tcW w:w="9350" w:type="dxa"/>
            <w:tcBorders>
              <w:top w:val="nil"/>
              <w:left w:val="nil"/>
              <w:bottom w:val="nil"/>
              <w:right w:val="nil"/>
            </w:tcBorders>
            <w:shd w:val="clear" w:color="auto" w:fill="auto"/>
            <w:tcMar>
              <w:top w:w="80" w:type="dxa"/>
              <w:left w:w="80" w:type="dxa"/>
              <w:bottom w:w="80" w:type="dxa"/>
              <w:right w:w="80" w:type="dxa"/>
            </w:tcMar>
          </w:tcPr>
          <w:p w14:paraId="3C365095" w14:textId="7BBD4013" w:rsidR="00795AC6" w:rsidRPr="00785296" w:rsidRDefault="00795AC6" w:rsidP="00795AC6">
            <w:pPr>
              <w:autoSpaceDE w:val="0"/>
              <w:autoSpaceDN w:val="0"/>
              <w:adjustRightInd w:val="0"/>
              <w:rPr>
                <w:color w:val="231F20"/>
              </w:rPr>
            </w:pPr>
            <w:r w:rsidRPr="005B72FB">
              <w:rPr>
                <w:b/>
              </w:rPr>
              <w:t xml:space="preserve"> </w:t>
            </w:r>
            <w:r w:rsidR="00785296" w:rsidRPr="00785296">
              <w:rPr>
                <w:color w:val="000000"/>
              </w:rPr>
              <w:t>This course offers the student an introduction to pipefitting theory, nomenclature, materials, calculations, layout and templates. It offers the student the opportunity to develop skills necessary to successfully fit pipe including the safe use of hand and power tools.</w:t>
            </w:r>
          </w:p>
          <w:p w14:paraId="4118788D" w14:textId="76709DB6" w:rsidR="000E5B49" w:rsidRPr="00722D74" w:rsidRDefault="000E5B49" w:rsidP="00795AC6">
            <w:pPr>
              <w:pStyle w:val="NoSpacing"/>
              <w:rPr>
                <w:rFonts w:ascii="Times New Roman" w:hAnsi="Times New Roman" w:cs="Times New Roman"/>
                <w:sz w:val="23"/>
                <w:szCs w:val="23"/>
              </w:rPr>
            </w:pPr>
          </w:p>
        </w:tc>
      </w:tr>
    </w:tbl>
    <w:p w14:paraId="384F0947" w14:textId="77777777" w:rsidR="000E5B49" w:rsidRPr="0097298A" w:rsidRDefault="00C324B8">
      <w:pPr>
        <w:pStyle w:val="NoSpacing"/>
        <w:rPr>
          <w:rFonts w:ascii="Times New Roman" w:eastAsia="Times New Roman" w:hAnsi="Times New Roman" w:cs="Times New Roman"/>
          <w:b/>
          <w:bCs/>
          <w:sz w:val="23"/>
          <w:szCs w:val="23"/>
        </w:rPr>
      </w:pPr>
      <w:r w:rsidRPr="0097298A">
        <w:rPr>
          <w:rFonts w:ascii="Times New Roman" w:hAnsi="Times New Roman" w:cs="Times New Roman"/>
          <w:b/>
          <w:bCs/>
          <w:sz w:val="23"/>
          <w:szCs w:val="23"/>
          <w:u w:val="single"/>
        </w:rPr>
        <w:t xml:space="preserve">Learning Objectives </w:t>
      </w:r>
    </w:p>
    <w:p w14:paraId="0200408D" w14:textId="77777777" w:rsidR="00785296" w:rsidRPr="00785296" w:rsidRDefault="00785296">
      <w:pPr>
        <w:pStyle w:val="NoSpacing"/>
        <w:rPr>
          <w:rFonts w:ascii="Times New Roman" w:hAnsi="Times New Roman" w:cs="Times New Roman"/>
          <w:b/>
          <w:color w:val="231F20"/>
          <w:sz w:val="24"/>
          <w:szCs w:val="24"/>
        </w:rPr>
      </w:pPr>
      <w:r w:rsidRPr="00785296">
        <w:rPr>
          <w:rFonts w:ascii="Times New Roman" w:hAnsi="Times New Roman" w:cs="Times New Roman"/>
          <w:color w:val="231F20"/>
          <w:sz w:val="24"/>
          <w:szCs w:val="24"/>
        </w:rPr>
        <w:t>Identify pipe fitting symbols; identify and select measuring instruments and tools for fabricating projects; recognize correct layout and fabrication terminology; and identify structural shapes and materials.</w:t>
      </w:r>
      <w:r w:rsidRPr="00785296">
        <w:rPr>
          <w:rFonts w:ascii="Times New Roman" w:hAnsi="Times New Roman" w:cs="Times New Roman"/>
          <w:b/>
          <w:color w:val="231F20"/>
          <w:sz w:val="24"/>
          <w:szCs w:val="24"/>
        </w:rPr>
        <w:t xml:space="preserve">  </w:t>
      </w:r>
    </w:p>
    <w:p w14:paraId="7684F854" w14:textId="5EB90D94" w:rsidR="000E5B49" w:rsidRDefault="00C324B8">
      <w:pPr>
        <w:pStyle w:val="NoSpacing"/>
        <w:rPr>
          <w:rFonts w:ascii="Times New Roman" w:hAnsi="Times New Roman" w:cs="Times New Roman"/>
          <w:b/>
          <w:bCs/>
          <w:sz w:val="23"/>
          <w:szCs w:val="23"/>
          <w:u w:val="single"/>
        </w:rPr>
      </w:pPr>
      <w:r w:rsidRPr="00EF49E6">
        <w:rPr>
          <w:rFonts w:ascii="Times New Roman" w:hAnsi="Times New Roman" w:cs="Times New Roman"/>
          <w:b/>
          <w:bCs/>
          <w:sz w:val="24"/>
          <w:szCs w:val="24"/>
          <w:u w:val="single"/>
        </w:rPr>
        <w:t>Instructional Materials</w:t>
      </w:r>
      <w:r w:rsidRPr="0097298A">
        <w:rPr>
          <w:rFonts w:ascii="Times New Roman" w:hAnsi="Times New Roman" w:cs="Times New Roman"/>
          <w:b/>
          <w:bCs/>
          <w:sz w:val="23"/>
          <w:szCs w:val="23"/>
          <w:u w:val="single"/>
        </w:rPr>
        <w:t xml:space="preserve"> and Reference</w:t>
      </w:r>
    </w:p>
    <w:p w14:paraId="68B49E3A" w14:textId="1E26B9F5" w:rsidR="002D7DFB" w:rsidRPr="002D7DFB" w:rsidRDefault="002D7DFB">
      <w:pPr>
        <w:pStyle w:val="NoSpacing"/>
        <w:rPr>
          <w:rFonts w:ascii="Times New Roman" w:hAnsi="Times New Roman" w:cs="Times New Roman"/>
          <w:bCs/>
          <w:sz w:val="23"/>
          <w:szCs w:val="23"/>
        </w:rPr>
      </w:pPr>
      <w:r>
        <w:rPr>
          <w:rFonts w:ascii="Times New Roman" w:hAnsi="Times New Roman" w:cs="Times New Roman"/>
          <w:bCs/>
          <w:sz w:val="23"/>
          <w:szCs w:val="23"/>
        </w:rPr>
        <w:t>Lecture, Videos, Textbook and Guest Speakers.</w:t>
      </w:r>
    </w:p>
    <w:tbl>
      <w:tblPr>
        <w:tblW w:w="67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3D3298" w14:paraId="47FD0865" w14:textId="77777777" w:rsidTr="00F4406C">
        <w:tc>
          <w:tcPr>
            <w:tcW w:w="6708" w:type="dxa"/>
            <w:tcBorders>
              <w:top w:val="nil"/>
              <w:left w:val="nil"/>
              <w:bottom w:val="nil"/>
              <w:right w:val="nil"/>
            </w:tcBorders>
          </w:tcPr>
          <w:p w14:paraId="7E66C769" w14:textId="4CFB3007" w:rsidR="003D3298" w:rsidRDefault="003D3298" w:rsidP="00795AC6">
            <w:pPr>
              <w:spacing w:after="240"/>
              <w:rPr>
                <w:rFonts w:ascii="Calibri" w:hAnsi="Calibri"/>
              </w:rPr>
            </w:pPr>
            <w:r w:rsidRPr="0097298A">
              <w:rPr>
                <w:sz w:val="23"/>
                <w:szCs w:val="23"/>
              </w:rPr>
              <w:t xml:space="preserve">Use the </w:t>
            </w:r>
            <w:r w:rsidR="00795AC6">
              <w:rPr>
                <w:sz w:val="23"/>
                <w:szCs w:val="23"/>
              </w:rPr>
              <w:t xml:space="preserve">lecture and experience in the shop to complete weekly assignments </w:t>
            </w:r>
          </w:p>
        </w:tc>
      </w:tr>
    </w:tbl>
    <w:p w14:paraId="3762156E"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Instructional Methods</w:t>
      </w:r>
    </w:p>
    <w:p w14:paraId="335259EE" w14:textId="1BF76423" w:rsidR="00795AC6" w:rsidRDefault="00590A5F" w:rsidP="00795AC6">
      <w:r>
        <w:rPr>
          <w:sz w:val="23"/>
          <w:szCs w:val="23"/>
        </w:rPr>
        <w:t xml:space="preserve"> </w:t>
      </w:r>
      <w:r w:rsidR="002D7DFB">
        <w:rPr>
          <w:sz w:val="23"/>
          <w:szCs w:val="23"/>
        </w:rPr>
        <w:t xml:space="preserve"> </w:t>
      </w:r>
      <w:r w:rsidR="00795AC6" w:rsidRPr="0097298A">
        <w:rPr>
          <w:sz w:val="23"/>
          <w:szCs w:val="23"/>
        </w:rPr>
        <w:t>This course is an instructor led course that consist</w:t>
      </w:r>
      <w:r w:rsidR="00795AC6">
        <w:rPr>
          <w:sz w:val="23"/>
          <w:szCs w:val="23"/>
        </w:rPr>
        <w:t>s</w:t>
      </w:r>
      <w:r w:rsidR="005B72FB">
        <w:rPr>
          <w:sz w:val="23"/>
          <w:szCs w:val="23"/>
        </w:rPr>
        <w:t xml:space="preserve"> some lecture with majority in lab skill practice</w:t>
      </w:r>
      <w:r w:rsidR="00795AC6">
        <w:rPr>
          <w:sz w:val="23"/>
          <w:szCs w:val="23"/>
        </w:rPr>
        <w:t>.</w:t>
      </w:r>
      <w:r w:rsidR="00795AC6" w:rsidRPr="0097298A">
        <w:rPr>
          <w:sz w:val="23"/>
          <w:szCs w:val="23"/>
        </w:rPr>
        <w:t xml:space="preserve"> </w:t>
      </w:r>
      <w:r w:rsidR="00795AC6">
        <w:rPr>
          <w:sz w:val="23"/>
          <w:szCs w:val="23"/>
        </w:rPr>
        <w:t xml:space="preserve"> </w:t>
      </w:r>
      <w:r w:rsidR="00795AC6">
        <w:t>It will use Edvance360 to catalog weekly assignments, administer assessments, communicate to students, and manage grades.</w:t>
      </w:r>
    </w:p>
    <w:p w14:paraId="69F5B41D" w14:textId="77777777" w:rsidR="005D236E" w:rsidRDefault="005D236E" w:rsidP="009B4F9A">
      <w:pPr>
        <w:pStyle w:val="NoSpacing"/>
        <w:rPr>
          <w:rFonts w:ascii="Times New Roman" w:hAnsi="Times New Roman" w:cs="Times New Roman"/>
          <w:sz w:val="23"/>
          <w:szCs w:val="23"/>
        </w:rPr>
      </w:pPr>
    </w:p>
    <w:p w14:paraId="4352AB54" w14:textId="77777777" w:rsidR="009B4F9A" w:rsidRPr="0002211A" w:rsidRDefault="009B4F9A" w:rsidP="009B4F9A">
      <w:pPr>
        <w:pStyle w:val="NoSpacing"/>
        <w:rPr>
          <w:rFonts w:ascii="Times New Roman" w:eastAsia="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583A130" w14:textId="70480829" w:rsidR="009B4F9A" w:rsidRPr="0097298A" w:rsidRDefault="009B4F9A" w:rsidP="009B4F9A">
      <w:pPr>
        <w:pStyle w:val="NoSpacing"/>
        <w:rPr>
          <w:rFonts w:ascii="Times New Roman" w:eastAsia="Times New Roman" w:hAnsi="Times New Roman" w:cs="Times New Roman"/>
          <w:sz w:val="23"/>
          <w:szCs w:val="23"/>
        </w:rPr>
      </w:pPr>
      <w:r w:rsidRPr="0002211A">
        <w:rPr>
          <w:rFonts w:ascii="Times New Roman" w:hAnsi="Times New Roman" w:cs="Times New Roman"/>
          <w:sz w:val="23"/>
          <w:szCs w:val="23"/>
        </w:rPr>
        <w:t xml:space="preserve">This course is taught in </w:t>
      </w:r>
      <w:r w:rsidR="00795AC6">
        <w:rPr>
          <w:rFonts w:ascii="Times New Roman" w:hAnsi="Times New Roman" w:cs="Times New Roman"/>
          <w:sz w:val="23"/>
          <w:szCs w:val="23"/>
        </w:rPr>
        <w:t>a shop lab and classroom format</w:t>
      </w:r>
    </w:p>
    <w:p w14:paraId="35CB88F4" w14:textId="77777777" w:rsidR="009B4F9A" w:rsidRPr="0097298A" w:rsidRDefault="009B4F9A" w:rsidP="009B4F9A">
      <w:pPr>
        <w:pStyle w:val="NoSpacing"/>
        <w:rPr>
          <w:rFonts w:ascii="Times New Roman" w:hAnsi="Times New Roman" w:cs="Times New Roman"/>
          <w:sz w:val="23"/>
          <w:szCs w:val="23"/>
          <w:u w:val="single"/>
        </w:rPr>
      </w:pPr>
    </w:p>
    <w:p w14:paraId="0723E397"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06DED048" w14:textId="7971B7A8" w:rsidR="000E5B49" w:rsidRPr="0097298A" w:rsidRDefault="00C324B8">
      <w:pPr>
        <w:pStyle w:val="Body"/>
        <w:jc w:val="both"/>
        <w:rPr>
          <w:rFonts w:cs="Times New Roman"/>
          <w:sz w:val="23"/>
          <w:szCs w:val="23"/>
        </w:rPr>
      </w:pPr>
      <w:r w:rsidRPr="0097298A">
        <w:rPr>
          <w:rFonts w:cs="Times New Roman"/>
          <w:sz w:val="23"/>
          <w:szCs w:val="23"/>
        </w:rPr>
        <w:t>Content presenta</w:t>
      </w:r>
      <w:r w:rsidR="005D236E">
        <w:rPr>
          <w:rFonts w:cs="Times New Roman"/>
          <w:sz w:val="23"/>
          <w:szCs w:val="23"/>
        </w:rPr>
        <w:t>tion, topic discussions, lab</w:t>
      </w:r>
      <w:r w:rsidRPr="0097298A">
        <w:rPr>
          <w:rFonts w:cs="Times New Roman"/>
          <w:sz w:val="23"/>
          <w:szCs w:val="23"/>
        </w:rPr>
        <w:t xml:space="preserve"> work, collab</w:t>
      </w:r>
      <w:r w:rsidR="00996715">
        <w:rPr>
          <w:rFonts w:cs="Times New Roman"/>
          <w:sz w:val="23"/>
          <w:szCs w:val="23"/>
        </w:rPr>
        <w:t xml:space="preserve">orative learning activities and/or </w:t>
      </w:r>
      <w:r w:rsidRPr="0097298A">
        <w:rPr>
          <w:rFonts w:cs="Times New Roman"/>
          <w:sz w:val="23"/>
          <w:szCs w:val="23"/>
        </w:rPr>
        <w:t>homework.</w:t>
      </w:r>
    </w:p>
    <w:p w14:paraId="2CE90504" w14:textId="77777777" w:rsidR="00B110C1" w:rsidRPr="0097298A" w:rsidRDefault="00B110C1">
      <w:pPr>
        <w:pStyle w:val="Body"/>
        <w:jc w:val="both"/>
        <w:rPr>
          <w:rFonts w:cs="Times New Roman"/>
          <w:b/>
          <w:bCs/>
          <w:sz w:val="23"/>
          <w:szCs w:val="23"/>
          <w:u w:val="single"/>
        </w:rPr>
      </w:pPr>
    </w:p>
    <w:p w14:paraId="02724066" w14:textId="4F38A692" w:rsidR="000E5B49" w:rsidRPr="00E452E1" w:rsidRDefault="00C324B8">
      <w:pPr>
        <w:pStyle w:val="Body"/>
        <w:jc w:val="both"/>
        <w:rPr>
          <w:rFonts w:cs="Times New Roman"/>
          <w:bCs/>
          <w:i/>
          <w:sz w:val="23"/>
          <w:szCs w:val="23"/>
          <w:u w:val="single"/>
        </w:rPr>
      </w:pPr>
      <w:r w:rsidRPr="0097298A">
        <w:rPr>
          <w:rFonts w:cs="Times New Roman"/>
          <w:b/>
          <w:bCs/>
          <w:sz w:val="23"/>
          <w:szCs w:val="23"/>
          <w:u w:val="single"/>
        </w:rPr>
        <w:t>Prerequisites:</w:t>
      </w:r>
      <w:r w:rsidRPr="0097298A">
        <w:rPr>
          <w:rFonts w:cs="Times New Roman"/>
          <w:b/>
          <w:bCs/>
          <w:sz w:val="23"/>
          <w:szCs w:val="23"/>
        </w:rPr>
        <w:t xml:space="preserve"> </w:t>
      </w:r>
      <w:r w:rsidR="002D7DFB">
        <w:rPr>
          <w:rFonts w:cs="Times New Roman"/>
          <w:b/>
          <w:bCs/>
          <w:sz w:val="23"/>
          <w:szCs w:val="23"/>
        </w:rPr>
        <w:t xml:space="preserve">  </w:t>
      </w:r>
      <w:r w:rsidR="00785296">
        <w:rPr>
          <w:rFonts w:cs="Times New Roman"/>
          <w:b/>
          <w:bCs/>
          <w:sz w:val="23"/>
          <w:szCs w:val="23"/>
        </w:rPr>
        <w:t>MS113</w:t>
      </w:r>
    </w:p>
    <w:p w14:paraId="3B4C5072" w14:textId="77777777" w:rsidR="00A95093" w:rsidRDefault="00A95093">
      <w:pPr>
        <w:pStyle w:val="Body"/>
        <w:jc w:val="both"/>
        <w:rPr>
          <w:rFonts w:cs="Times New Roman"/>
          <w:b/>
          <w:bCs/>
          <w:sz w:val="23"/>
          <w:szCs w:val="23"/>
          <w:u w:val="single"/>
        </w:rPr>
      </w:pPr>
    </w:p>
    <w:p w14:paraId="756F8021" w14:textId="77777777" w:rsidR="00624C9A" w:rsidRDefault="00624C9A">
      <w:pPr>
        <w:pStyle w:val="Body"/>
        <w:jc w:val="both"/>
        <w:rPr>
          <w:rFonts w:cs="Times New Roman"/>
          <w:b/>
          <w:bCs/>
          <w:sz w:val="23"/>
          <w:szCs w:val="23"/>
          <w:u w:val="single"/>
        </w:rPr>
      </w:pPr>
    </w:p>
    <w:p w14:paraId="0223FC18" w14:textId="77777777" w:rsidR="000D1015" w:rsidRDefault="000D1015">
      <w:pPr>
        <w:pStyle w:val="Body"/>
        <w:jc w:val="both"/>
        <w:rPr>
          <w:rFonts w:cs="Times New Roman"/>
          <w:b/>
          <w:bCs/>
          <w:sz w:val="23"/>
          <w:szCs w:val="23"/>
          <w:u w:val="single"/>
        </w:rPr>
      </w:pPr>
    </w:p>
    <w:p w14:paraId="398AC397" w14:textId="77777777" w:rsidR="000D1015" w:rsidRDefault="000D1015">
      <w:pPr>
        <w:pStyle w:val="Body"/>
        <w:jc w:val="both"/>
        <w:rPr>
          <w:rFonts w:cs="Times New Roman"/>
          <w:b/>
          <w:bCs/>
          <w:sz w:val="23"/>
          <w:szCs w:val="23"/>
          <w:u w:val="single"/>
        </w:rPr>
      </w:pPr>
    </w:p>
    <w:p w14:paraId="1B7E4B68" w14:textId="77777777" w:rsidR="000D1015" w:rsidRDefault="000D1015">
      <w:pPr>
        <w:pStyle w:val="Body"/>
        <w:jc w:val="both"/>
        <w:rPr>
          <w:rFonts w:cs="Times New Roman"/>
          <w:b/>
          <w:bCs/>
          <w:sz w:val="23"/>
          <w:szCs w:val="23"/>
          <w:u w:val="single"/>
        </w:rPr>
      </w:pPr>
    </w:p>
    <w:p w14:paraId="571F8D34" w14:textId="77777777" w:rsidR="000D1015" w:rsidRDefault="000D1015">
      <w:pPr>
        <w:pStyle w:val="Body"/>
        <w:jc w:val="both"/>
        <w:rPr>
          <w:rFonts w:cs="Times New Roman"/>
          <w:b/>
          <w:bCs/>
          <w:sz w:val="23"/>
          <w:szCs w:val="23"/>
          <w:u w:val="single"/>
        </w:rPr>
      </w:pPr>
    </w:p>
    <w:p w14:paraId="4B5B0668" w14:textId="77777777" w:rsidR="00785296" w:rsidRDefault="00785296">
      <w:pPr>
        <w:pStyle w:val="Body"/>
        <w:jc w:val="both"/>
        <w:rPr>
          <w:rFonts w:cs="Times New Roman"/>
          <w:b/>
          <w:bCs/>
          <w:sz w:val="23"/>
          <w:szCs w:val="23"/>
          <w:u w:val="single"/>
        </w:rPr>
      </w:pPr>
    </w:p>
    <w:p w14:paraId="7E1195AD" w14:textId="77777777" w:rsidR="00785296" w:rsidRDefault="00785296">
      <w:pPr>
        <w:pStyle w:val="Body"/>
        <w:jc w:val="both"/>
        <w:rPr>
          <w:rFonts w:cs="Times New Roman"/>
          <w:b/>
          <w:bCs/>
          <w:sz w:val="23"/>
          <w:szCs w:val="23"/>
          <w:u w:val="single"/>
        </w:rPr>
      </w:pPr>
    </w:p>
    <w:p w14:paraId="229F0873" w14:textId="1A1CC8B8"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lastRenderedPageBreak/>
        <w:t>Course Evaluation and Assessment Breakdown</w:t>
      </w:r>
    </w:p>
    <w:p w14:paraId="4A13F586" w14:textId="77777777" w:rsidR="000E5B49" w:rsidRPr="0097298A" w:rsidRDefault="000E5B49">
      <w:pPr>
        <w:pStyle w:val="Body"/>
        <w:jc w:val="both"/>
        <w:rPr>
          <w:rFonts w:cs="Times New Roman"/>
          <w:b/>
          <w:bCs/>
          <w:sz w:val="23"/>
          <w:szCs w:val="23"/>
          <w:u w:val="single"/>
        </w:rPr>
      </w:pPr>
    </w:p>
    <w:tbl>
      <w:tblPr>
        <w:tblStyle w:val="TableGrid"/>
        <w:tblW w:w="3201" w:type="dxa"/>
        <w:tblLayout w:type="fixed"/>
        <w:tblLook w:val="04A0" w:firstRow="1" w:lastRow="0" w:firstColumn="1" w:lastColumn="0" w:noHBand="0" w:noVBand="1"/>
      </w:tblPr>
      <w:tblGrid>
        <w:gridCol w:w="1885"/>
        <w:gridCol w:w="1080"/>
        <w:gridCol w:w="236"/>
      </w:tblGrid>
      <w:tr w:rsidR="005D236E" w:rsidRPr="0097298A" w14:paraId="2C98F2B6" w14:textId="76FD4FAB" w:rsidTr="005D236E">
        <w:tc>
          <w:tcPr>
            <w:tcW w:w="2965" w:type="dxa"/>
            <w:gridSpan w:val="2"/>
            <w:shd w:val="clear" w:color="auto" w:fill="DCDCDC" w:themeFill="background2" w:themeFillTint="33"/>
          </w:tcPr>
          <w:p w14:paraId="7ABEF609"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Lecture Course</w:t>
            </w:r>
          </w:p>
        </w:tc>
        <w:tc>
          <w:tcPr>
            <w:tcW w:w="236" w:type="dxa"/>
            <w:vMerge w:val="restart"/>
            <w:shd w:val="clear" w:color="auto" w:fill="DCDCDC" w:themeFill="background2" w:themeFillTint="33"/>
          </w:tcPr>
          <w:p w14:paraId="0AF1A7BE" w14:textId="77777777" w:rsidR="005D236E" w:rsidRPr="00996715" w:rsidRDefault="005D236E" w:rsidP="001E5897">
            <w:pPr>
              <w:jc w:val="center"/>
              <w:rPr>
                <w:rFonts w:ascii="Times New Roman" w:hAnsi="Times New Roman" w:cs="Times New Roman"/>
                <w:b/>
                <w:sz w:val="20"/>
                <w:szCs w:val="20"/>
              </w:rPr>
            </w:pPr>
          </w:p>
        </w:tc>
      </w:tr>
      <w:tr w:rsidR="005D236E" w:rsidRPr="0097298A" w14:paraId="403A6756" w14:textId="147C2FE3" w:rsidTr="005D236E">
        <w:tc>
          <w:tcPr>
            <w:tcW w:w="1885" w:type="dxa"/>
          </w:tcPr>
          <w:p w14:paraId="02A3F847"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Category</w:t>
            </w:r>
          </w:p>
        </w:tc>
        <w:tc>
          <w:tcPr>
            <w:tcW w:w="1080" w:type="dxa"/>
          </w:tcPr>
          <w:p w14:paraId="67786C32"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 of Grade</w:t>
            </w:r>
          </w:p>
        </w:tc>
        <w:tc>
          <w:tcPr>
            <w:tcW w:w="236" w:type="dxa"/>
            <w:vMerge/>
            <w:shd w:val="clear" w:color="auto" w:fill="BFBFBF" w:themeFill="background1" w:themeFillShade="BF"/>
          </w:tcPr>
          <w:p w14:paraId="11DBA10C" w14:textId="77777777" w:rsidR="005D236E" w:rsidRPr="00996715" w:rsidRDefault="005D236E" w:rsidP="001E5897">
            <w:pPr>
              <w:jc w:val="both"/>
              <w:rPr>
                <w:rFonts w:ascii="Times New Roman" w:hAnsi="Times New Roman" w:cs="Times New Roman"/>
                <w:b/>
                <w:sz w:val="20"/>
                <w:szCs w:val="20"/>
              </w:rPr>
            </w:pPr>
          </w:p>
        </w:tc>
      </w:tr>
      <w:tr w:rsidR="005D236E" w:rsidRPr="0097298A" w14:paraId="72D09FB0" w14:textId="3F5F1309" w:rsidTr="005D236E">
        <w:tc>
          <w:tcPr>
            <w:tcW w:w="1885" w:type="dxa"/>
          </w:tcPr>
          <w:p w14:paraId="70E2D6AA" w14:textId="77777777" w:rsidR="005D236E"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Course Participation</w:t>
            </w:r>
          </w:p>
          <w:p w14:paraId="1B9B1AF9" w14:textId="0012F3F0"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And professionalism</w:t>
            </w:r>
          </w:p>
        </w:tc>
        <w:tc>
          <w:tcPr>
            <w:tcW w:w="1080" w:type="dxa"/>
          </w:tcPr>
          <w:p w14:paraId="286675EF" w14:textId="76247E2C"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7DC7237E" w14:textId="77777777" w:rsidR="005D236E" w:rsidRPr="00996715" w:rsidRDefault="005D236E" w:rsidP="009B4F9A">
            <w:pPr>
              <w:jc w:val="center"/>
              <w:rPr>
                <w:rFonts w:ascii="Times New Roman" w:hAnsi="Times New Roman" w:cs="Times New Roman"/>
                <w:sz w:val="20"/>
                <w:szCs w:val="20"/>
              </w:rPr>
            </w:pPr>
          </w:p>
        </w:tc>
      </w:tr>
      <w:tr w:rsidR="005D236E" w:rsidRPr="0097298A" w14:paraId="61340B27" w14:textId="278D1778" w:rsidTr="005D236E">
        <w:tc>
          <w:tcPr>
            <w:tcW w:w="1885" w:type="dxa"/>
          </w:tcPr>
          <w:p w14:paraId="481C7696" w14:textId="77777777" w:rsidR="005D236E" w:rsidRDefault="005D236E" w:rsidP="009B4F9A">
            <w:pPr>
              <w:jc w:val="both"/>
              <w:rPr>
                <w:rFonts w:ascii="Times New Roman" w:hAnsi="Times New Roman" w:cs="Times New Roman"/>
                <w:sz w:val="20"/>
                <w:szCs w:val="20"/>
              </w:rPr>
            </w:pPr>
            <w:r>
              <w:rPr>
                <w:rFonts w:ascii="Times New Roman" w:hAnsi="Times New Roman" w:cs="Times New Roman"/>
                <w:sz w:val="20"/>
                <w:szCs w:val="20"/>
              </w:rPr>
              <w:t>Quizzes</w:t>
            </w:r>
          </w:p>
          <w:p w14:paraId="488B1128" w14:textId="450EBEDF"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Assignments</w:t>
            </w:r>
          </w:p>
        </w:tc>
        <w:tc>
          <w:tcPr>
            <w:tcW w:w="1080" w:type="dxa"/>
          </w:tcPr>
          <w:p w14:paraId="1A1E0CDE" w14:textId="0C8C6A80"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0DE05241" w14:textId="77777777" w:rsidR="005D236E" w:rsidRPr="00996715" w:rsidRDefault="005D236E" w:rsidP="009B4F9A">
            <w:pPr>
              <w:jc w:val="center"/>
              <w:rPr>
                <w:rFonts w:ascii="Times New Roman" w:hAnsi="Times New Roman" w:cs="Times New Roman"/>
                <w:sz w:val="20"/>
                <w:szCs w:val="20"/>
              </w:rPr>
            </w:pPr>
          </w:p>
        </w:tc>
      </w:tr>
      <w:tr w:rsidR="005D236E" w:rsidRPr="0097298A" w14:paraId="43E9B352" w14:textId="6938296D" w:rsidTr="005D236E">
        <w:tc>
          <w:tcPr>
            <w:tcW w:w="1885" w:type="dxa"/>
          </w:tcPr>
          <w:p w14:paraId="249CD4AD" w14:textId="3D66C8A9" w:rsidR="005D236E" w:rsidRPr="00996715" w:rsidRDefault="00785296" w:rsidP="009B4F9A">
            <w:pPr>
              <w:jc w:val="both"/>
              <w:rPr>
                <w:rFonts w:ascii="Times New Roman" w:hAnsi="Times New Roman" w:cs="Times New Roman"/>
                <w:sz w:val="20"/>
                <w:szCs w:val="20"/>
              </w:rPr>
            </w:pPr>
            <w:r>
              <w:rPr>
                <w:rFonts w:ascii="Times New Roman" w:hAnsi="Times New Roman" w:cs="Times New Roman"/>
                <w:sz w:val="20"/>
                <w:szCs w:val="20"/>
              </w:rPr>
              <w:t xml:space="preserve">Competency in Pipe fitting </w:t>
            </w:r>
            <w:r w:rsidR="00E70A25">
              <w:rPr>
                <w:rFonts w:ascii="Times New Roman" w:hAnsi="Times New Roman" w:cs="Times New Roman"/>
                <w:sz w:val="20"/>
                <w:szCs w:val="20"/>
              </w:rPr>
              <w:t xml:space="preserve">nomenclature and parallel line development </w:t>
            </w:r>
          </w:p>
        </w:tc>
        <w:tc>
          <w:tcPr>
            <w:tcW w:w="1080" w:type="dxa"/>
          </w:tcPr>
          <w:p w14:paraId="2F97ADD7" w14:textId="4B74C214"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68F4E566" w14:textId="77777777" w:rsidR="005D236E" w:rsidRPr="00996715" w:rsidRDefault="005D236E" w:rsidP="009B4F9A">
            <w:pPr>
              <w:jc w:val="center"/>
              <w:rPr>
                <w:rFonts w:ascii="Times New Roman" w:hAnsi="Times New Roman" w:cs="Times New Roman"/>
                <w:sz w:val="20"/>
                <w:szCs w:val="20"/>
              </w:rPr>
            </w:pPr>
          </w:p>
        </w:tc>
      </w:tr>
      <w:tr w:rsidR="005D236E" w:rsidRPr="0097298A" w14:paraId="2B91A1A9" w14:textId="76EEBD40" w:rsidTr="005D236E">
        <w:tc>
          <w:tcPr>
            <w:tcW w:w="1885" w:type="dxa"/>
          </w:tcPr>
          <w:p w14:paraId="77913AF6" w14:textId="1D535C62"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Final Exam</w:t>
            </w:r>
          </w:p>
        </w:tc>
        <w:tc>
          <w:tcPr>
            <w:tcW w:w="1080" w:type="dxa"/>
          </w:tcPr>
          <w:p w14:paraId="198FD7F8" w14:textId="7AB8526D"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3E5D0E73" w14:textId="77777777" w:rsidR="005D236E" w:rsidRPr="00996715" w:rsidRDefault="005D236E" w:rsidP="009B4F9A">
            <w:pPr>
              <w:jc w:val="center"/>
              <w:rPr>
                <w:rFonts w:ascii="Times New Roman" w:hAnsi="Times New Roman" w:cs="Times New Roman"/>
                <w:sz w:val="20"/>
                <w:szCs w:val="20"/>
              </w:rPr>
            </w:pPr>
          </w:p>
        </w:tc>
      </w:tr>
      <w:tr w:rsidR="005D236E" w:rsidRPr="0097298A" w14:paraId="5F45AACA" w14:textId="6FC755C5" w:rsidTr="005D236E">
        <w:tc>
          <w:tcPr>
            <w:tcW w:w="1885" w:type="dxa"/>
          </w:tcPr>
          <w:p w14:paraId="0CF3A3A5" w14:textId="3BA391F6"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b/>
                <w:sz w:val="20"/>
                <w:szCs w:val="20"/>
              </w:rPr>
              <w:t>Total</w:t>
            </w:r>
          </w:p>
        </w:tc>
        <w:tc>
          <w:tcPr>
            <w:tcW w:w="1080" w:type="dxa"/>
          </w:tcPr>
          <w:p w14:paraId="79D99CD9" w14:textId="0B92D691"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100</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2C631B9B" w14:textId="77777777" w:rsidR="005D236E" w:rsidRPr="00996715" w:rsidRDefault="005D236E" w:rsidP="009B4F9A">
            <w:pPr>
              <w:jc w:val="center"/>
              <w:rPr>
                <w:rFonts w:ascii="Times New Roman" w:hAnsi="Times New Roman" w:cs="Times New Roman"/>
                <w:sz w:val="20"/>
                <w:szCs w:val="20"/>
              </w:rPr>
            </w:pPr>
          </w:p>
        </w:tc>
      </w:tr>
    </w:tbl>
    <w:p w14:paraId="7460B1EA" w14:textId="469A682F" w:rsidR="000E5B49" w:rsidRPr="0097298A" w:rsidRDefault="00C324B8" w:rsidP="008263CE">
      <w:pPr>
        <w:pStyle w:val="Body"/>
        <w:jc w:val="both"/>
        <w:rPr>
          <w:rFonts w:cs="Times New Roman"/>
          <w:sz w:val="23"/>
          <w:szCs w:val="23"/>
        </w:rPr>
      </w:pPr>
      <w:r w:rsidRPr="0097298A">
        <w:rPr>
          <w:rFonts w:cs="Times New Roman"/>
          <w:sz w:val="23"/>
          <w:szCs w:val="23"/>
        </w:rPr>
        <w:t>*</w:t>
      </w:r>
      <w:r w:rsidR="008263CE">
        <w:rPr>
          <w:rFonts w:cs="Times New Roman"/>
          <w:sz w:val="23"/>
          <w:szCs w:val="23"/>
        </w:rPr>
        <w:t xml:space="preserve">This course uses the </w:t>
      </w:r>
      <w:r w:rsidR="00A95093">
        <w:rPr>
          <w:rFonts w:cs="Times New Roman"/>
          <w:sz w:val="23"/>
          <w:szCs w:val="23"/>
        </w:rPr>
        <w:t>Online Course</w:t>
      </w:r>
      <w:r w:rsidR="008263CE">
        <w:rPr>
          <w:rFonts w:cs="Times New Roman"/>
          <w:sz w:val="23"/>
          <w:szCs w:val="23"/>
        </w:rPr>
        <w:t xml:space="preserve"> </w:t>
      </w:r>
      <w:r w:rsidR="00BD730D">
        <w:rPr>
          <w:rFonts w:cs="Times New Roman"/>
          <w:sz w:val="23"/>
          <w:szCs w:val="23"/>
        </w:rPr>
        <w:t xml:space="preserve">evaluation and assessment </w:t>
      </w:r>
      <w:r w:rsidR="008263CE">
        <w:rPr>
          <w:rFonts w:cs="Times New Roman"/>
          <w:sz w:val="23"/>
          <w:szCs w:val="23"/>
        </w:rPr>
        <w:t>breakdown.</w:t>
      </w:r>
    </w:p>
    <w:p w14:paraId="3C96537F" w14:textId="77777777" w:rsidR="000E5B49" w:rsidRPr="0097298A" w:rsidRDefault="00C324B8">
      <w:pPr>
        <w:pStyle w:val="Body"/>
        <w:jc w:val="both"/>
        <w:rPr>
          <w:rFonts w:cs="Times New Roman"/>
          <w:sz w:val="23"/>
          <w:szCs w:val="23"/>
        </w:rPr>
      </w:pPr>
      <w:r w:rsidRPr="0097298A">
        <w:rPr>
          <w:rFonts w:cs="Times New Roman"/>
          <w:sz w:val="23"/>
          <w:szCs w:val="23"/>
        </w:rPr>
        <w:t xml:space="preserve"> </w:t>
      </w:r>
    </w:p>
    <w:p w14:paraId="4F8D6456" w14:textId="77777777" w:rsidR="00F4406C" w:rsidRDefault="00F4406C">
      <w:pPr>
        <w:pStyle w:val="Body"/>
        <w:jc w:val="both"/>
        <w:rPr>
          <w:rFonts w:cs="Times New Roman"/>
          <w:b/>
          <w:bCs/>
          <w:sz w:val="23"/>
          <w:szCs w:val="23"/>
          <w:u w:val="single"/>
        </w:rPr>
      </w:pPr>
    </w:p>
    <w:p w14:paraId="7E4F1D71" w14:textId="77777777" w:rsidR="00F4406C" w:rsidRDefault="00F4406C">
      <w:pPr>
        <w:pStyle w:val="Body"/>
        <w:jc w:val="both"/>
        <w:rPr>
          <w:rFonts w:cs="Times New Roman"/>
          <w:b/>
          <w:bCs/>
          <w:sz w:val="23"/>
          <w:szCs w:val="23"/>
          <w:u w:val="single"/>
        </w:rPr>
      </w:pPr>
    </w:p>
    <w:p w14:paraId="6E0E01C8"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Grading Scale</w:t>
      </w:r>
    </w:p>
    <w:p w14:paraId="2A673CE9" w14:textId="77777777" w:rsidR="000E5B49" w:rsidRDefault="00C324B8">
      <w:pPr>
        <w:pStyle w:val="Body"/>
        <w:jc w:val="both"/>
        <w:rPr>
          <w:rFonts w:cs="Times New Roman"/>
          <w:sz w:val="23"/>
          <w:szCs w:val="23"/>
        </w:rPr>
      </w:pPr>
      <w:r w:rsidRPr="0097298A">
        <w:rPr>
          <w:rFonts w:cs="Times New Roman"/>
          <w:sz w:val="23"/>
          <w:szCs w:val="23"/>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E29AC4A" w14:textId="77777777" w:rsidR="00F4406C" w:rsidRDefault="00F4406C">
      <w:pPr>
        <w:pStyle w:val="Body"/>
        <w:jc w:val="both"/>
        <w:rPr>
          <w:rFonts w:cs="Times New Roman"/>
          <w:sz w:val="23"/>
          <w:szCs w:val="23"/>
        </w:rPr>
      </w:pPr>
    </w:p>
    <w:p w14:paraId="5E47E6BB" w14:textId="77777777" w:rsidR="00F4406C" w:rsidRDefault="00F4406C">
      <w:pPr>
        <w:pStyle w:val="Body"/>
        <w:jc w:val="both"/>
        <w:rPr>
          <w:rFonts w:cs="Times New Roman"/>
          <w:sz w:val="23"/>
          <w:szCs w:val="23"/>
        </w:rPr>
      </w:pPr>
    </w:p>
    <w:p w14:paraId="076B7292" w14:textId="77777777" w:rsidR="00F4406C" w:rsidRDefault="00F4406C">
      <w:pPr>
        <w:pStyle w:val="Body"/>
        <w:jc w:val="both"/>
        <w:rPr>
          <w:rFonts w:cs="Times New Roman"/>
          <w:sz w:val="23"/>
          <w:szCs w:val="23"/>
        </w:rPr>
      </w:pPr>
    </w:p>
    <w:p w14:paraId="40170E53" w14:textId="77777777" w:rsidR="00F4406C" w:rsidRDefault="00F4406C">
      <w:pPr>
        <w:pStyle w:val="Body"/>
        <w:jc w:val="both"/>
        <w:rPr>
          <w:rFonts w:cs="Times New Roman"/>
          <w:sz w:val="23"/>
          <w:szCs w:val="23"/>
        </w:rPr>
      </w:pPr>
    </w:p>
    <w:p w14:paraId="65919DCA" w14:textId="77777777" w:rsidR="002D7DFB" w:rsidRPr="0097298A" w:rsidRDefault="002D7DFB">
      <w:pPr>
        <w:pStyle w:val="Body"/>
        <w:jc w:val="both"/>
        <w:rPr>
          <w:rFonts w:cs="Times New Roman"/>
          <w:sz w:val="23"/>
          <w:szCs w:val="23"/>
        </w:rPr>
      </w:pPr>
    </w:p>
    <w:p w14:paraId="559875CF" w14:textId="77777777" w:rsidR="000E5B49" w:rsidRPr="0097298A" w:rsidRDefault="000E5B49">
      <w:pPr>
        <w:pStyle w:val="Body"/>
        <w:jc w:val="both"/>
        <w:rPr>
          <w:rFonts w:cs="Times New Roman"/>
          <w:sz w:val="23"/>
          <w:szCs w:val="23"/>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97298A" w:rsidRPr="0097298A" w14:paraId="27C7BD1D" w14:textId="77777777" w:rsidTr="00A64411">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4EC64C2"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BE24929"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31D65D7"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19D8A893"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 Points</w:t>
            </w:r>
          </w:p>
        </w:tc>
      </w:tr>
      <w:tr w:rsidR="0097298A" w:rsidRPr="0097298A" w14:paraId="2676C1CB" w14:textId="77777777" w:rsidTr="00A64411">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AEC45F"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2FB04B40"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943AED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5496563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4.0</w:t>
            </w:r>
          </w:p>
        </w:tc>
      </w:tr>
      <w:tr w:rsidR="0097298A" w:rsidRPr="0097298A" w14:paraId="0E4A3C9A" w14:textId="77777777" w:rsidTr="00A64411">
        <w:trPr>
          <w:jc w:val="center"/>
        </w:trPr>
        <w:tc>
          <w:tcPr>
            <w:tcW w:w="1705" w:type="dxa"/>
            <w:shd w:val="clear" w:color="auto" w:fill="FFFFFF"/>
            <w:tcMar>
              <w:top w:w="0" w:type="dxa"/>
              <w:left w:w="108" w:type="dxa"/>
              <w:bottom w:w="0" w:type="dxa"/>
              <w:right w:w="108" w:type="dxa"/>
            </w:tcMar>
            <w:hideMark/>
          </w:tcPr>
          <w:p w14:paraId="34F5509A" w14:textId="77777777" w:rsidR="0097298A" w:rsidRPr="0097298A" w:rsidRDefault="0097298A" w:rsidP="001E5897">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2220534" w14:textId="77777777" w:rsidR="0097298A" w:rsidRPr="0097298A" w:rsidRDefault="0097298A" w:rsidP="001E5897">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2E2E6CE4" w14:textId="77777777" w:rsidR="0097298A" w:rsidRPr="0097298A" w:rsidRDefault="0097298A" w:rsidP="001E5897">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461427DE" w14:textId="77777777" w:rsidR="0097298A" w:rsidRPr="0097298A" w:rsidRDefault="0097298A" w:rsidP="001E5897">
            <w:pPr>
              <w:ind w:left="-47"/>
              <w:jc w:val="center"/>
              <w:rPr>
                <w:color w:val="212121"/>
                <w:sz w:val="23"/>
                <w:szCs w:val="23"/>
              </w:rPr>
            </w:pPr>
            <w:r w:rsidRPr="0097298A">
              <w:rPr>
                <w:color w:val="000000"/>
                <w:sz w:val="23"/>
                <w:szCs w:val="23"/>
              </w:rPr>
              <w:t>3.0</w:t>
            </w:r>
          </w:p>
        </w:tc>
      </w:tr>
      <w:tr w:rsidR="0097298A" w:rsidRPr="0097298A" w14:paraId="315AD5D2" w14:textId="77777777" w:rsidTr="00A64411">
        <w:trPr>
          <w:jc w:val="center"/>
        </w:trPr>
        <w:tc>
          <w:tcPr>
            <w:tcW w:w="1705" w:type="dxa"/>
            <w:shd w:val="clear" w:color="auto" w:fill="C0C0C0"/>
            <w:tcMar>
              <w:top w:w="0" w:type="dxa"/>
              <w:left w:w="108" w:type="dxa"/>
              <w:bottom w:w="0" w:type="dxa"/>
              <w:right w:w="108" w:type="dxa"/>
            </w:tcMar>
            <w:hideMark/>
          </w:tcPr>
          <w:p w14:paraId="5103A853"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45D63D4"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DCB702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609AE54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2.0</w:t>
            </w:r>
          </w:p>
        </w:tc>
      </w:tr>
      <w:tr w:rsidR="0097298A" w:rsidRPr="0097298A" w14:paraId="6395490C" w14:textId="77777777" w:rsidTr="00A64411">
        <w:trPr>
          <w:jc w:val="center"/>
        </w:trPr>
        <w:tc>
          <w:tcPr>
            <w:tcW w:w="1705" w:type="dxa"/>
            <w:shd w:val="clear" w:color="auto" w:fill="FFFFFF"/>
            <w:tcMar>
              <w:top w:w="0" w:type="dxa"/>
              <w:left w:w="108" w:type="dxa"/>
              <w:bottom w:w="0" w:type="dxa"/>
              <w:right w:w="108" w:type="dxa"/>
            </w:tcMar>
            <w:hideMark/>
          </w:tcPr>
          <w:p w14:paraId="04C9AAE4" w14:textId="77777777" w:rsidR="0097298A" w:rsidRPr="0097298A" w:rsidRDefault="0097298A" w:rsidP="001E5897">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47AD98E3" w14:textId="77777777" w:rsidR="0097298A" w:rsidRPr="0097298A" w:rsidRDefault="0097298A" w:rsidP="001E5897">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69CF0ECF" w14:textId="77777777" w:rsidR="0097298A" w:rsidRPr="0097298A" w:rsidRDefault="0097298A" w:rsidP="001E5897">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47780CF1" w14:textId="77777777" w:rsidR="0097298A" w:rsidRPr="0097298A" w:rsidRDefault="0097298A" w:rsidP="001E5897">
            <w:pPr>
              <w:jc w:val="center"/>
              <w:rPr>
                <w:color w:val="212121"/>
                <w:sz w:val="23"/>
                <w:szCs w:val="23"/>
              </w:rPr>
            </w:pPr>
            <w:r w:rsidRPr="0097298A">
              <w:rPr>
                <w:color w:val="000000"/>
                <w:sz w:val="23"/>
                <w:szCs w:val="23"/>
              </w:rPr>
              <w:t>1.0</w:t>
            </w:r>
          </w:p>
        </w:tc>
      </w:tr>
      <w:tr w:rsidR="0097298A" w:rsidRPr="0097298A" w14:paraId="30F8D142" w14:textId="77777777" w:rsidTr="00A64411">
        <w:trPr>
          <w:jc w:val="center"/>
        </w:trPr>
        <w:tc>
          <w:tcPr>
            <w:tcW w:w="1705" w:type="dxa"/>
            <w:shd w:val="clear" w:color="auto" w:fill="C0C0C0"/>
            <w:tcMar>
              <w:top w:w="0" w:type="dxa"/>
              <w:left w:w="108" w:type="dxa"/>
              <w:bottom w:w="0" w:type="dxa"/>
              <w:right w:w="108" w:type="dxa"/>
            </w:tcMar>
            <w:hideMark/>
          </w:tcPr>
          <w:p w14:paraId="712046D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7E4AC579"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1586C0A6"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6D99665C"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24228BD2" w14:textId="77777777" w:rsidTr="00A64411">
        <w:trPr>
          <w:jc w:val="center"/>
        </w:trPr>
        <w:tc>
          <w:tcPr>
            <w:tcW w:w="1705" w:type="dxa"/>
            <w:shd w:val="clear" w:color="auto" w:fill="FFFFFF"/>
            <w:tcMar>
              <w:top w:w="0" w:type="dxa"/>
              <w:left w:w="108" w:type="dxa"/>
              <w:bottom w:w="0" w:type="dxa"/>
              <w:right w:w="108" w:type="dxa"/>
            </w:tcMar>
            <w:hideMark/>
          </w:tcPr>
          <w:p w14:paraId="548091F0" w14:textId="77777777" w:rsidR="0097298A" w:rsidRPr="0097298A" w:rsidRDefault="0097298A" w:rsidP="001E5897">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636B9088"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094A446" w14:textId="77777777" w:rsidR="0097298A" w:rsidRPr="0097298A" w:rsidRDefault="0097298A" w:rsidP="001E5897">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516ED65D" w14:textId="77777777" w:rsidR="0097298A" w:rsidRPr="0097298A" w:rsidRDefault="0097298A" w:rsidP="001E5897">
            <w:pPr>
              <w:jc w:val="center"/>
              <w:rPr>
                <w:color w:val="212121"/>
                <w:sz w:val="23"/>
                <w:szCs w:val="23"/>
              </w:rPr>
            </w:pPr>
            <w:r w:rsidRPr="0097298A">
              <w:rPr>
                <w:color w:val="000000"/>
                <w:sz w:val="23"/>
                <w:szCs w:val="23"/>
              </w:rPr>
              <w:t>0.0</w:t>
            </w:r>
          </w:p>
        </w:tc>
      </w:tr>
      <w:tr w:rsidR="0097298A" w:rsidRPr="0097298A" w14:paraId="520BA6E4" w14:textId="77777777" w:rsidTr="00A64411">
        <w:trPr>
          <w:jc w:val="center"/>
        </w:trPr>
        <w:tc>
          <w:tcPr>
            <w:tcW w:w="1705" w:type="dxa"/>
            <w:shd w:val="clear" w:color="auto" w:fill="C0C0C0"/>
            <w:tcMar>
              <w:top w:w="0" w:type="dxa"/>
              <w:left w:w="108" w:type="dxa"/>
              <w:bottom w:w="0" w:type="dxa"/>
              <w:right w:w="108" w:type="dxa"/>
            </w:tcMar>
            <w:hideMark/>
          </w:tcPr>
          <w:p w14:paraId="5C5ACF8E"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22D9536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6606D15"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3C4584FD"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6FC543CE" w14:textId="77777777" w:rsidTr="00A64411">
        <w:trPr>
          <w:jc w:val="center"/>
        </w:trPr>
        <w:tc>
          <w:tcPr>
            <w:tcW w:w="1705" w:type="dxa"/>
            <w:shd w:val="clear" w:color="auto" w:fill="FFFFFF"/>
            <w:tcMar>
              <w:top w:w="0" w:type="dxa"/>
              <w:left w:w="108" w:type="dxa"/>
              <w:bottom w:w="0" w:type="dxa"/>
              <w:right w:w="108" w:type="dxa"/>
            </w:tcMar>
            <w:hideMark/>
          </w:tcPr>
          <w:p w14:paraId="240E4F86" w14:textId="77777777" w:rsidR="0097298A" w:rsidRPr="0097298A" w:rsidRDefault="0097298A" w:rsidP="001E5897">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540D8139"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252354BB" w14:textId="77777777" w:rsidR="0097298A" w:rsidRPr="0097298A" w:rsidRDefault="0097298A" w:rsidP="001E5897">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5776486C" w14:textId="77777777" w:rsidR="0097298A" w:rsidRPr="0097298A" w:rsidRDefault="0097298A" w:rsidP="001E5897">
            <w:pPr>
              <w:jc w:val="center"/>
              <w:rPr>
                <w:color w:val="212121"/>
                <w:sz w:val="23"/>
                <w:szCs w:val="23"/>
              </w:rPr>
            </w:pPr>
            <w:r w:rsidRPr="0097298A">
              <w:rPr>
                <w:color w:val="000000"/>
                <w:sz w:val="23"/>
                <w:szCs w:val="23"/>
              </w:rPr>
              <w:t>0.0</w:t>
            </w:r>
          </w:p>
        </w:tc>
      </w:tr>
    </w:tbl>
    <w:p w14:paraId="7DC7173D" w14:textId="77777777" w:rsidR="000E5B49" w:rsidRPr="0097298A" w:rsidRDefault="000E5B49">
      <w:pPr>
        <w:pStyle w:val="Body"/>
        <w:jc w:val="both"/>
        <w:rPr>
          <w:rFonts w:cs="Times New Roman"/>
          <w:sz w:val="23"/>
          <w:szCs w:val="23"/>
        </w:rPr>
      </w:pPr>
    </w:p>
    <w:p w14:paraId="0C154CD7" w14:textId="77777777" w:rsidR="006B5228" w:rsidRDefault="006B5228" w:rsidP="0097298A">
      <w:pPr>
        <w:pStyle w:val="Body"/>
        <w:tabs>
          <w:tab w:val="left" w:pos="2880"/>
          <w:tab w:val="left" w:pos="4950"/>
        </w:tabs>
        <w:rPr>
          <w:rFonts w:cs="Times New Roman"/>
          <w:b/>
          <w:bCs/>
          <w:sz w:val="23"/>
          <w:szCs w:val="23"/>
          <w:u w:val="single"/>
        </w:rPr>
      </w:pPr>
    </w:p>
    <w:p w14:paraId="28317959" w14:textId="77777777" w:rsidR="006B5228" w:rsidRDefault="006B5228" w:rsidP="0097298A">
      <w:pPr>
        <w:pStyle w:val="Body"/>
        <w:tabs>
          <w:tab w:val="left" w:pos="2880"/>
          <w:tab w:val="left" w:pos="4950"/>
        </w:tabs>
        <w:rPr>
          <w:rFonts w:cs="Times New Roman"/>
          <w:b/>
          <w:bCs/>
          <w:sz w:val="23"/>
          <w:szCs w:val="23"/>
          <w:u w:val="single"/>
        </w:rPr>
      </w:pPr>
    </w:p>
    <w:p w14:paraId="0D090960" w14:textId="77777777" w:rsidR="006B5228" w:rsidRDefault="006B5228" w:rsidP="0097298A">
      <w:pPr>
        <w:pStyle w:val="Body"/>
        <w:tabs>
          <w:tab w:val="left" w:pos="2880"/>
          <w:tab w:val="left" w:pos="4950"/>
        </w:tabs>
        <w:rPr>
          <w:rFonts w:cs="Times New Roman"/>
          <w:b/>
          <w:bCs/>
          <w:sz w:val="23"/>
          <w:szCs w:val="23"/>
          <w:u w:val="single"/>
        </w:rPr>
      </w:pPr>
    </w:p>
    <w:p w14:paraId="2EB96AA3" w14:textId="77777777" w:rsidR="006B5228" w:rsidRDefault="006B5228" w:rsidP="0097298A">
      <w:pPr>
        <w:pStyle w:val="Body"/>
        <w:tabs>
          <w:tab w:val="left" w:pos="2880"/>
          <w:tab w:val="left" w:pos="4950"/>
        </w:tabs>
        <w:rPr>
          <w:rFonts w:cs="Times New Roman"/>
          <w:b/>
          <w:bCs/>
          <w:sz w:val="23"/>
          <w:szCs w:val="23"/>
          <w:u w:val="single"/>
        </w:rPr>
      </w:pPr>
    </w:p>
    <w:p w14:paraId="1A3CC2FD" w14:textId="77777777" w:rsidR="006B5228" w:rsidRDefault="006B5228" w:rsidP="0097298A">
      <w:pPr>
        <w:pStyle w:val="Body"/>
        <w:tabs>
          <w:tab w:val="left" w:pos="2880"/>
          <w:tab w:val="left" w:pos="4950"/>
        </w:tabs>
        <w:rPr>
          <w:rFonts w:cs="Times New Roman"/>
          <w:b/>
          <w:bCs/>
          <w:sz w:val="23"/>
          <w:szCs w:val="23"/>
          <w:u w:val="single"/>
        </w:rPr>
      </w:pPr>
    </w:p>
    <w:p w14:paraId="28111A3C" w14:textId="77777777" w:rsidR="006B5228" w:rsidRDefault="006B5228" w:rsidP="0097298A">
      <w:pPr>
        <w:pStyle w:val="Body"/>
        <w:tabs>
          <w:tab w:val="left" w:pos="2880"/>
          <w:tab w:val="left" w:pos="4950"/>
        </w:tabs>
        <w:rPr>
          <w:rFonts w:cs="Times New Roman"/>
          <w:b/>
          <w:bCs/>
          <w:sz w:val="23"/>
          <w:szCs w:val="23"/>
          <w:u w:val="single"/>
        </w:rPr>
      </w:pPr>
    </w:p>
    <w:p w14:paraId="190E50F1" w14:textId="77777777" w:rsidR="00EF49E6" w:rsidRDefault="00EF49E6" w:rsidP="0097298A">
      <w:pPr>
        <w:pStyle w:val="Body"/>
        <w:tabs>
          <w:tab w:val="left" w:pos="2880"/>
          <w:tab w:val="left" w:pos="4950"/>
        </w:tabs>
        <w:rPr>
          <w:rFonts w:cs="Times New Roman"/>
          <w:b/>
          <w:bCs/>
          <w:sz w:val="23"/>
          <w:szCs w:val="23"/>
          <w:u w:val="single"/>
        </w:rPr>
      </w:pPr>
    </w:p>
    <w:p w14:paraId="5543FBB4" w14:textId="77777777" w:rsidR="00EF49E6" w:rsidRDefault="00EF49E6" w:rsidP="0097298A">
      <w:pPr>
        <w:pStyle w:val="Body"/>
        <w:tabs>
          <w:tab w:val="left" w:pos="2880"/>
          <w:tab w:val="left" w:pos="4950"/>
        </w:tabs>
        <w:rPr>
          <w:rFonts w:cs="Times New Roman"/>
          <w:b/>
          <w:bCs/>
          <w:sz w:val="23"/>
          <w:szCs w:val="23"/>
          <w:u w:val="single"/>
        </w:rPr>
      </w:pPr>
    </w:p>
    <w:p w14:paraId="2C1C042E" w14:textId="77777777" w:rsidR="00EF49E6" w:rsidRDefault="00EF49E6" w:rsidP="0097298A">
      <w:pPr>
        <w:pStyle w:val="Body"/>
        <w:tabs>
          <w:tab w:val="left" w:pos="2880"/>
          <w:tab w:val="left" w:pos="4950"/>
        </w:tabs>
        <w:rPr>
          <w:rFonts w:cs="Times New Roman"/>
          <w:b/>
          <w:bCs/>
          <w:sz w:val="23"/>
          <w:szCs w:val="23"/>
          <w:u w:val="single"/>
        </w:rPr>
      </w:pPr>
    </w:p>
    <w:p w14:paraId="5D71F4A7" w14:textId="77777777" w:rsidR="0097298A" w:rsidRPr="0097298A" w:rsidRDefault="00C324B8" w:rsidP="0097298A">
      <w:pPr>
        <w:pStyle w:val="Body"/>
        <w:tabs>
          <w:tab w:val="left" w:pos="2880"/>
          <w:tab w:val="left" w:pos="4950"/>
        </w:tabs>
        <w:rPr>
          <w:rFonts w:cs="Times New Roman"/>
          <w:b/>
          <w:bCs/>
          <w:sz w:val="23"/>
          <w:szCs w:val="23"/>
          <w:u w:val="single"/>
        </w:rPr>
      </w:pPr>
      <w:r w:rsidRPr="0097298A">
        <w:rPr>
          <w:rFonts w:cs="Times New Roman"/>
          <w:b/>
          <w:bCs/>
          <w:sz w:val="23"/>
          <w:szCs w:val="23"/>
          <w:u w:val="single"/>
        </w:rPr>
        <w:t>Course Topics</w:t>
      </w:r>
      <w:r w:rsidR="0097298A" w:rsidRPr="0097298A">
        <w:rPr>
          <w:rFonts w:cs="Times New Roman"/>
          <w:b/>
          <w:bCs/>
          <w:sz w:val="23"/>
          <w:szCs w:val="23"/>
          <w:u w:val="single"/>
        </w:rPr>
        <w:t>:</w:t>
      </w:r>
    </w:p>
    <w:p w14:paraId="77C395BD" w14:textId="77777777" w:rsidR="000E5B49" w:rsidRPr="0097298A" w:rsidRDefault="00C324B8" w:rsidP="0097298A">
      <w:pPr>
        <w:pStyle w:val="Body"/>
        <w:tabs>
          <w:tab w:val="left" w:pos="2880"/>
          <w:tab w:val="left" w:pos="4950"/>
        </w:tabs>
        <w:rPr>
          <w:rFonts w:cs="Times New Roman"/>
          <w:b/>
          <w:bCs/>
          <w:sz w:val="23"/>
          <w:szCs w:val="23"/>
        </w:rPr>
      </w:pPr>
      <w:r w:rsidRPr="0097298A">
        <w:rPr>
          <w:rFonts w:cs="Times New Roman"/>
          <w:b/>
          <w:bCs/>
          <w:sz w:val="23"/>
          <w:szCs w:val="23"/>
        </w:rPr>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37"/>
        <w:gridCol w:w="7920"/>
      </w:tblGrid>
      <w:tr w:rsidR="00A95093" w:rsidRPr="0097298A" w14:paraId="323A70C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46328" w14:textId="77777777" w:rsidR="00A95093" w:rsidRPr="0097298A" w:rsidRDefault="00A95093" w:rsidP="00A95093">
            <w:pPr>
              <w:tabs>
                <w:tab w:val="left" w:pos="2880"/>
                <w:tab w:val="left" w:pos="4950"/>
              </w:tabs>
              <w:jc w:val="both"/>
              <w:rPr>
                <w:bCs/>
                <w:sz w:val="23"/>
                <w:szCs w:val="23"/>
              </w:rPr>
            </w:pPr>
            <w:r w:rsidRPr="0097298A">
              <w:rPr>
                <w:bCs/>
                <w:sz w:val="23"/>
                <w:szCs w:val="23"/>
              </w:rPr>
              <w:t>Week 1:</w:t>
            </w:r>
          </w:p>
        </w:tc>
        <w:tc>
          <w:tcPr>
            <w:tcW w:w="7920" w:type="dxa"/>
            <w:tcBorders>
              <w:top w:val="single" w:sz="4" w:space="0" w:color="000000"/>
              <w:left w:val="single" w:sz="4" w:space="0" w:color="000000"/>
              <w:bottom w:val="single" w:sz="4" w:space="0" w:color="000000"/>
              <w:right w:val="single" w:sz="4" w:space="0" w:color="000000"/>
            </w:tcBorders>
          </w:tcPr>
          <w:p w14:paraId="76E5E7B0" w14:textId="77777777" w:rsidR="00E70A25" w:rsidRPr="00E70A25" w:rsidRDefault="00E70A25" w:rsidP="00E70A25">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4"/>
                <w:szCs w:val="24"/>
              </w:rPr>
            </w:pPr>
            <w:r w:rsidRPr="00E70A25">
              <w:rPr>
                <w:rFonts w:ascii="Times New Roman" w:hAnsi="Times New Roman" w:cs="Times New Roman"/>
                <w:sz w:val="24"/>
                <w:szCs w:val="24"/>
              </w:rPr>
              <w:t>Introduction</w:t>
            </w:r>
          </w:p>
          <w:p w14:paraId="6CF6430C" w14:textId="77777777" w:rsidR="00E70A25" w:rsidRPr="00E70A25" w:rsidRDefault="00E70A25" w:rsidP="00E70A25">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4"/>
                <w:szCs w:val="24"/>
              </w:rPr>
            </w:pPr>
            <w:r w:rsidRPr="00E70A25">
              <w:rPr>
                <w:rFonts w:ascii="Times New Roman" w:hAnsi="Times New Roman" w:cs="Times New Roman"/>
                <w:sz w:val="24"/>
                <w:szCs w:val="24"/>
              </w:rPr>
              <w:t>Purpose of this course</w:t>
            </w:r>
          </w:p>
          <w:p w14:paraId="3E7703CB" w14:textId="77777777" w:rsidR="00E70A25" w:rsidRPr="00E70A25" w:rsidRDefault="00E70A25" w:rsidP="00E70A25">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4"/>
                <w:szCs w:val="24"/>
              </w:rPr>
            </w:pPr>
            <w:r w:rsidRPr="00E70A25">
              <w:rPr>
                <w:rFonts w:ascii="Times New Roman" w:hAnsi="Times New Roman" w:cs="Times New Roman"/>
                <w:sz w:val="24"/>
                <w:szCs w:val="24"/>
              </w:rPr>
              <w:t>Overview of course syllabus</w:t>
            </w:r>
          </w:p>
          <w:p w14:paraId="76D953E4" w14:textId="77777777" w:rsidR="00E70A25" w:rsidRPr="00E70A25" w:rsidRDefault="00E70A25" w:rsidP="00E70A25">
            <w:pPr>
              <w:pStyle w:val="NoSpacing"/>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4"/>
                <w:szCs w:val="24"/>
              </w:rPr>
            </w:pPr>
            <w:r w:rsidRPr="00E70A25">
              <w:rPr>
                <w:rFonts w:ascii="Times New Roman" w:hAnsi="Times New Roman" w:cs="Times New Roman"/>
                <w:sz w:val="24"/>
                <w:szCs w:val="24"/>
              </w:rPr>
              <w:t xml:space="preserve">Required materials, textbook(s), supplies and resources (if applicable) </w:t>
            </w:r>
          </w:p>
          <w:p w14:paraId="0A74472B" w14:textId="77777777" w:rsidR="00E70A25" w:rsidRPr="00E70A25" w:rsidRDefault="00E70A25" w:rsidP="00E70A25">
            <w:pPr>
              <w:pStyle w:val="NoSpacing"/>
              <w:rPr>
                <w:rFonts w:ascii="Times New Roman" w:hAnsi="Times New Roman" w:cs="Times New Roman"/>
                <w:sz w:val="24"/>
                <w:szCs w:val="24"/>
              </w:rPr>
            </w:pPr>
          </w:p>
          <w:p w14:paraId="29DB017B" w14:textId="4C0F8FB7" w:rsidR="00E70A25" w:rsidRPr="00E70A25" w:rsidRDefault="00E70A25" w:rsidP="00E70A25">
            <w:pPr>
              <w:pStyle w:val="NoSpacing"/>
              <w:rPr>
                <w:rFonts w:ascii="Times New Roman" w:hAnsi="Times New Roman" w:cs="Times New Roman"/>
                <w:sz w:val="24"/>
                <w:szCs w:val="24"/>
              </w:rPr>
            </w:pPr>
            <w:r w:rsidRPr="00E70A25">
              <w:rPr>
                <w:rFonts w:ascii="Times New Roman" w:hAnsi="Times New Roman" w:cs="Times New Roman"/>
                <w:sz w:val="24"/>
                <w:szCs w:val="24"/>
              </w:rPr>
              <w:t>Introduction to the work performed by a pipefitter.  Discuss job description, career opportunities, and safety practices within the trade. Start chapter 1 talking about pipe data including but not limited to how pipe is made, weights and schedules, threading allowance and pipe markings</w:t>
            </w:r>
          </w:p>
          <w:p w14:paraId="7FF4FEC1" w14:textId="70D5FDAD" w:rsidR="00A95093" w:rsidRPr="004E2445" w:rsidRDefault="00A95093" w:rsidP="004E2445">
            <w:pPr>
              <w:pStyle w:val="NoSpacing"/>
              <w:rPr>
                <w:rFonts w:ascii="Times New Roman" w:hAnsi="Times New Roman" w:cs="Times New Roman"/>
                <w:sz w:val="24"/>
                <w:szCs w:val="24"/>
              </w:rPr>
            </w:pPr>
          </w:p>
        </w:tc>
      </w:tr>
      <w:tr w:rsidR="00A95093" w:rsidRPr="0097298A" w14:paraId="3DC33C7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49B4" w14:textId="77777777" w:rsidR="00A95093" w:rsidRPr="0097298A" w:rsidRDefault="00A95093" w:rsidP="00A95093">
            <w:pPr>
              <w:tabs>
                <w:tab w:val="left" w:pos="2880"/>
                <w:tab w:val="left" w:pos="4950"/>
              </w:tabs>
              <w:jc w:val="both"/>
              <w:rPr>
                <w:bCs/>
                <w:sz w:val="23"/>
                <w:szCs w:val="23"/>
              </w:rPr>
            </w:pPr>
            <w:r w:rsidRPr="0097298A">
              <w:rPr>
                <w:bCs/>
                <w:sz w:val="23"/>
                <w:szCs w:val="23"/>
              </w:rPr>
              <w:t>Week 2</w:t>
            </w:r>
          </w:p>
        </w:tc>
        <w:tc>
          <w:tcPr>
            <w:tcW w:w="7920" w:type="dxa"/>
            <w:tcBorders>
              <w:top w:val="single" w:sz="4" w:space="0" w:color="000000"/>
              <w:left w:val="single" w:sz="4" w:space="0" w:color="000000"/>
              <w:bottom w:val="single" w:sz="4" w:space="0" w:color="000000"/>
              <w:right w:val="single" w:sz="4" w:space="0" w:color="000000"/>
            </w:tcBorders>
          </w:tcPr>
          <w:p w14:paraId="6DA42257" w14:textId="77777777" w:rsidR="004F71C6" w:rsidRPr="004F71C6" w:rsidRDefault="005B72FB" w:rsidP="004F71C6">
            <w:pPr>
              <w:pStyle w:val="NoSpacing"/>
              <w:rPr>
                <w:rFonts w:ascii="Times New Roman" w:hAnsi="Times New Roman" w:cs="Times New Roman"/>
                <w:sz w:val="24"/>
                <w:szCs w:val="24"/>
              </w:rPr>
            </w:pPr>
            <w:r w:rsidRPr="005B72FB">
              <w:rPr>
                <w:rFonts w:ascii="Times New Roman" w:hAnsi="Times New Roman" w:cs="Times New Roman"/>
                <w:b/>
                <w:sz w:val="24"/>
                <w:szCs w:val="24"/>
              </w:rPr>
              <w:t xml:space="preserve"> </w:t>
            </w:r>
            <w:r w:rsidR="004F71C6" w:rsidRPr="004F71C6">
              <w:rPr>
                <w:rFonts w:ascii="Times New Roman" w:hAnsi="Times New Roman" w:cs="Times New Roman"/>
                <w:sz w:val="24"/>
                <w:szCs w:val="24"/>
              </w:rPr>
              <w:t>Lecture and Lab: review homework and start chapter 2 and 11 discussing tube data and safe rigging of pipe. Start safe demolition of existing pipe structure .</w:t>
            </w:r>
          </w:p>
          <w:p w14:paraId="1B63ED77" w14:textId="4331EED4" w:rsidR="00E70A25" w:rsidRPr="00E70A25" w:rsidRDefault="00E70A25" w:rsidP="00E70A25">
            <w:pPr>
              <w:pStyle w:val="NoSpacing"/>
              <w:rPr>
                <w:rFonts w:ascii="Times New Roman" w:hAnsi="Times New Roman" w:cs="Times New Roman"/>
                <w:b/>
                <w:sz w:val="28"/>
                <w:szCs w:val="28"/>
              </w:rPr>
            </w:pPr>
          </w:p>
          <w:p w14:paraId="0D7365A0" w14:textId="1098B742" w:rsidR="00A95093" w:rsidRPr="00EF49E6" w:rsidRDefault="00A95093" w:rsidP="005B72FB">
            <w:pPr>
              <w:pStyle w:val="NoSpacing"/>
              <w:rPr>
                <w:rFonts w:ascii="Times New Roman" w:hAnsi="Times New Roman" w:cs="Times New Roman"/>
                <w:sz w:val="24"/>
                <w:szCs w:val="24"/>
              </w:rPr>
            </w:pPr>
          </w:p>
        </w:tc>
      </w:tr>
      <w:tr w:rsidR="00A95093" w:rsidRPr="0097298A" w14:paraId="6A195763"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8676" w14:textId="77777777" w:rsidR="00A95093" w:rsidRPr="0097298A" w:rsidRDefault="00A95093" w:rsidP="00A95093">
            <w:pPr>
              <w:tabs>
                <w:tab w:val="left" w:pos="2880"/>
                <w:tab w:val="left" w:pos="4950"/>
              </w:tabs>
              <w:jc w:val="both"/>
              <w:rPr>
                <w:bCs/>
                <w:sz w:val="23"/>
                <w:szCs w:val="23"/>
              </w:rPr>
            </w:pPr>
            <w:r w:rsidRPr="0097298A">
              <w:rPr>
                <w:bCs/>
                <w:sz w:val="23"/>
                <w:szCs w:val="23"/>
              </w:rPr>
              <w:t>Week 3:</w:t>
            </w:r>
          </w:p>
        </w:tc>
        <w:tc>
          <w:tcPr>
            <w:tcW w:w="7920" w:type="dxa"/>
            <w:tcBorders>
              <w:top w:val="single" w:sz="4" w:space="0" w:color="000000"/>
              <w:left w:val="single" w:sz="4" w:space="0" w:color="000000"/>
              <w:bottom w:val="single" w:sz="4" w:space="0" w:color="000000"/>
              <w:right w:val="single" w:sz="4" w:space="0" w:color="000000"/>
            </w:tcBorders>
          </w:tcPr>
          <w:p w14:paraId="3E31B4D7" w14:textId="77777777" w:rsidR="004F71C6" w:rsidRPr="004F71C6" w:rsidRDefault="004F71C6" w:rsidP="004F71C6">
            <w:pPr>
              <w:pStyle w:val="NoSpacing"/>
              <w:rPr>
                <w:rFonts w:ascii="Times New Roman" w:hAnsi="Times New Roman" w:cs="Times New Roman"/>
                <w:sz w:val="24"/>
                <w:szCs w:val="24"/>
              </w:rPr>
            </w:pPr>
            <w:r w:rsidRPr="004F71C6">
              <w:rPr>
                <w:rFonts w:ascii="Times New Roman" w:hAnsi="Times New Roman" w:cs="Times New Roman"/>
                <w:sz w:val="24"/>
                <w:szCs w:val="24"/>
              </w:rPr>
              <w:t>Lecture and Lab: review chapter 2 and 11 homework and start chapter 3 covering the topic of valves</w:t>
            </w:r>
          </w:p>
          <w:p w14:paraId="04531700" w14:textId="1AAEA1D8" w:rsidR="00A95093" w:rsidRPr="00EF49E6" w:rsidRDefault="00A95093" w:rsidP="005B72FB">
            <w:pPr>
              <w:pStyle w:val="NoSpacing"/>
              <w:rPr>
                <w:rFonts w:ascii="Times New Roman" w:hAnsi="Times New Roman" w:cs="Times New Roman"/>
                <w:sz w:val="24"/>
                <w:szCs w:val="24"/>
              </w:rPr>
            </w:pPr>
          </w:p>
        </w:tc>
      </w:tr>
      <w:tr w:rsidR="00A95093" w:rsidRPr="0097298A" w14:paraId="6319D67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A51C5" w14:textId="77777777" w:rsidR="00A95093" w:rsidRPr="0097298A" w:rsidRDefault="00A95093" w:rsidP="00A95093">
            <w:pPr>
              <w:tabs>
                <w:tab w:val="left" w:pos="2880"/>
                <w:tab w:val="left" w:pos="4950"/>
              </w:tabs>
              <w:jc w:val="both"/>
              <w:rPr>
                <w:bCs/>
                <w:sz w:val="23"/>
                <w:szCs w:val="23"/>
              </w:rPr>
            </w:pPr>
            <w:r w:rsidRPr="0097298A">
              <w:rPr>
                <w:bCs/>
                <w:sz w:val="23"/>
                <w:szCs w:val="23"/>
              </w:rPr>
              <w:t>Week 4:</w:t>
            </w:r>
          </w:p>
        </w:tc>
        <w:tc>
          <w:tcPr>
            <w:tcW w:w="7920" w:type="dxa"/>
            <w:tcBorders>
              <w:top w:val="single" w:sz="4" w:space="0" w:color="000000"/>
              <w:left w:val="single" w:sz="4" w:space="0" w:color="000000"/>
              <w:bottom w:val="single" w:sz="4" w:space="0" w:color="000000"/>
              <w:right w:val="single" w:sz="4" w:space="0" w:color="000000"/>
            </w:tcBorders>
          </w:tcPr>
          <w:p w14:paraId="3A0FD2C4" w14:textId="2EB89844" w:rsidR="00A95093" w:rsidRPr="004F71C6" w:rsidRDefault="004F71C6" w:rsidP="004E2445">
            <w:pPr>
              <w:pStyle w:val="NoSpacing"/>
              <w:rPr>
                <w:rFonts w:ascii="Times New Roman" w:hAnsi="Times New Roman" w:cs="Times New Roman"/>
                <w:sz w:val="24"/>
                <w:szCs w:val="24"/>
              </w:rPr>
            </w:pPr>
            <w:r w:rsidRPr="004F71C6">
              <w:rPr>
                <w:rFonts w:ascii="Times New Roman" w:hAnsi="Times New Roman" w:cs="Times New Roman"/>
                <w:sz w:val="24"/>
                <w:szCs w:val="24"/>
              </w:rPr>
              <w:t xml:space="preserve">cover assignment 3 homework review for </w:t>
            </w:r>
            <w:proofErr w:type="spellStart"/>
            <w:r w:rsidRPr="004F71C6">
              <w:rPr>
                <w:rFonts w:ascii="Times New Roman" w:hAnsi="Times New Roman" w:cs="Times New Roman"/>
                <w:sz w:val="24"/>
                <w:szCs w:val="24"/>
              </w:rPr>
              <w:t>mid term</w:t>
            </w:r>
            <w:proofErr w:type="spellEnd"/>
            <w:r w:rsidRPr="004F71C6">
              <w:rPr>
                <w:rFonts w:ascii="Times New Roman" w:hAnsi="Times New Roman" w:cs="Times New Roman"/>
                <w:sz w:val="24"/>
                <w:szCs w:val="24"/>
              </w:rPr>
              <w:t xml:space="preserve"> and administer mid term</w:t>
            </w:r>
          </w:p>
        </w:tc>
      </w:tr>
      <w:tr w:rsidR="00EF49E6" w:rsidRPr="0097298A" w14:paraId="66F99FF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4C4A1" w14:textId="77777777" w:rsidR="00EF49E6" w:rsidRPr="0097298A" w:rsidRDefault="00EF49E6" w:rsidP="00EF49E6">
            <w:pPr>
              <w:tabs>
                <w:tab w:val="left" w:pos="2880"/>
                <w:tab w:val="left" w:pos="4950"/>
              </w:tabs>
              <w:jc w:val="both"/>
              <w:rPr>
                <w:bCs/>
                <w:sz w:val="23"/>
                <w:szCs w:val="23"/>
              </w:rPr>
            </w:pPr>
            <w:r w:rsidRPr="0097298A">
              <w:rPr>
                <w:bCs/>
                <w:sz w:val="23"/>
                <w:szCs w:val="23"/>
              </w:rPr>
              <w:t>Week 5:</w:t>
            </w:r>
          </w:p>
        </w:tc>
        <w:tc>
          <w:tcPr>
            <w:tcW w:w="7920" w:type="dxa"/>
            <w:tcBorders>
              <w:top w:val="single" w:sz="4" w:space="0" w:color="000000"/>
              <w:left w:val="single" w:sz="4" w:space="0" w:color="000000"/>
              <w:bottom w:val="single" w:sz="4" w:space="0" w:color="000000"/>
              <w:right w:val="single" w:sz="4" w:space="0" w:color="000000"/>
            </w:tcBorders>
          </w:tcPr>
          <w:p w14:paraId="2EA7B8D0" w14:textId="04C0C3D3" w:rsidR="00EF49E6" w:rsidRPr="004F71C6" w:rsidRDefault="004F71C6" w:rsidP="00EF49E6">
            <w:pPr>
              <w:tabs>
                <w:tab w:val="left" w:pos="2880"/>
                <w:tab w:val="left" w:pos="4950"/>
              </w:tabs>
              <w:jc w:val="both"/>
              <w:rPr>
                <w:bCs/>
              </w:rPr>
            </w:pPr>
            <w:r w:rsidRPr="004F71C6">
              <w:t>cover chapters 4 and 5 discussing fittings and pipe joints</w:t>
            </w:r>
          </w:p>
        </w:tc>
      </w:tr>
      <w:tr w:rsidR="00EF49E6" w:rsidRPr="0097298A" w14:paraId="725D4120"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C3A8B" w14:textId="462324D9" w:rsidR="00EF49E6" w:rsidRPr="0097298A" w:rsidRDefault="00EF49E6" w:rsidP="00EF49E6">
            <w:pPr>
              <w:tabs>
                <w:tab w:val="left" w:pos="2880"/>
                <w:tab w:val="left" w:pos="4950"/>
              </w:tabs>
              <w:jc w:val="both"/>
              <w:rPr>
                <w:bCs/>
                <w:sz w:val="23"/>
                <w:szCs w:val="23"/>
              </w:rPr>
            </w:pPr>
            <w:r>
              <w:rPr>
                <w:bCs/>
                <w:sz w:val="23"/>
                <w:szCs w:val="23"/>
              </w:rPr>
              <w:t>Week 6:</w:t>
            </w:r>
          </w:p>
        </w:tc>
        <w:tc>
          <w:tcPr>
            <w:tcW w:w="7920" w:type="dxa"/>
            <w:tcBorders>
              <w:top w:val="single" w:sz="4" w:space="0" w:color="000000"/>
              <w:left w:val="single" w:sz="4" w:space="0" w:color="000000"/>
              <w:bottom w:val="single" w:sz="4" w:space="0" w:color="000000"/>
              <w:right w:val="single" w:sz="4" w:space="0" w:color="000000"/>
            </w:tcBorders>
          </w:tcPr>
          <w:p w14:paraId="3133245B" w14:textId="77777777" w:rsidR="004F71C6" w:rsidRPr="004F71C6" w:rsidRDefault="004F71C6" w:rsidP="004F71C6">
            <w:pPr>
              <w:pStyle w:val="NoSpacing"/>
              <w:rPr>
                <w:rFonts w:ascii="Times New Roman" w:hAnsi="Times New Roman" w:cs="Times New Roman"/>
                <w:sz w:val="24"/>
                <w:szCs w:val="24"/>
              </w:rPr>
            </w:pPr>
            <w:r w:rsidRPr="004F71C6">
              <w:rPr>
                <w:rFonts w:ascii="Times New Roman" w:hAnsi="Times New Roman" w:cs="Times New Roman"/>
                <w:sz w:val="24"/>
                <w:szCs w:val="24"/>
              </w:rPr>
              <w:t xml:space="preserve">Lecture and Lab: review chapter 4 and 5 homework and start chapters 6 and 7 covering offsets and trigonometry </w:t>
            </w:r>
          </w:p>
          <w:p w14:paraId="12067567" w14:textId="77777777" w:rsidR="004F71C6" w:rsidRPr="004F71C6" w:rsidRDefault="004F71C6" w:rsidP="004F71C6">
            <w:pPr>
              <w:pStyle w:val="NoSpacing"/>
              <w:rPr>
                <w:rFonts w:ascii="Times New Roman" w:hAnsi="Times New Roman" w:cs="Times New Roman"/>
                <w:sz w:val="24"/>
                <w:szCs w:val="24"/>
              </w:rPr>
            </w:pPr>
            <w:r w:rsidRPr="004F71C6">
              <w:rPr>
                <w:rFonts w:ascii="Times New Roman" w:hAnsi="Times New Roman" w:cs="Times New Roman"/>
                <w:sz w:val="24"/>
                <w:szCs w:val="24"/>
              </w:rPr>
              <w:t>Discuss and perform: 22 ½ and 45 degree regular and rolling offsets</w:t>
            </w:r>
          </w:p>
          <w:p w14:paraId="437ECBCD" w14:textId="1AB8737C" w:rsidR="00EF49E6" w:rsidRPr="00EF49E6" w:rsidRDefault="00EF49E6" w:rsidP="00EF49E6">
            <w:pPr>
              <w:tabs>
                <w:tab w:val="left" w:pos="1035"/>
              </w:tabs>
              <w:jc w:val="both"/>
              <w:rPr>
                <w:bCs/>
              </w:rPr>
            </w:pPr>
          </w:p>
        </w:tc>
      </w:tr>
      <w:tr w:rsidR="003E4E98" w:rsidRPr="0097298A" w14:paraId="386D92B9"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662E" w14:textId="3EF54564" w:rsidR="003E4E98" w:rsidRPr="0097298A" w:rsidRDefault="003E4E98" w:rsidP="00A95093">
            <w:pPr>
              <w:tabs>
                <w:tab w:val="left" w:pos="2880"/>
                <w:tab w:val="left" w:pos="4950"/>
              </w:tabs>
              <w:jc w:val="both"/>
              <w:rPr>
                <w:bCs/>
                <w:sz w:val="23"/>
                <w:szCs w:val="23"/>
              </w:rPr>
            </w:pPr>
            <w:r>
              <w:rPr>
                <w:bCs/>
                <w:sz w:val="23"/>
                <w:szCs w:val="23"/>
              </w:rPr>
              <w:t>Week 7:</w:t>
            </w:r>
          </w:p>
        </w:tc>
        <w:tc>
          <w:tcPr>
            <w:tcW w:w="7920" w:type="dxa"/>
            <w:tcBorders>
              <w:top w:val="single" w:sz="4" w:space="0" w:color="000000"/>
              <w:left w:val="single" w:sz="4" w:space="0" w:color="000000"/>
              <w:bottom w:val="single" w:sz="4" w:space="0" w:color="000000"/>
              <w:right w:val="single" w:sz="4" w:space="0" w:color="000000"/>
            </w:tcBorders>
          </w:tcPr>
          <w:p w14:paraId="08B823A6" w14:textId="77777777" w:rsidR="004F71C6" w:rsidRPr="004F71C6" w:rsidRDefault="004F71C6" w:rsidP="004F71C6">
            <w:pPr>
              <w:pStyle w:val="NoSpacing"/>
              <w:rPr>
                <w:rFonts w:ascii="Times New Roman" w:hAnsi="Times New Roman" w:cs="Times New Roman"/>
                <w:sz w:val="24"/>
                <w:szCs w:val="24"/>
              </w:rPr>
            </w:pPr>
            <w:r w:rsidRPr="004F71C6">
              <w:rPr>
                <w:rFonts w:ascii="Times New Roman" w:hAnsi="Times New Roman" w:cs="Times New Roman"/>
                <w:sz w:val="24"/>
                <w:szCs w:val="24"/>
              </w:rPr>
              <w:t>Lecture and Lab: review chapter 6 and 7 homework and start chapters 8 and 9 pipe layout and pipe prints</w:t>
            </w:r>
          </w:p>
          <w:p w14:paraId="2114DCF6" w14:textId="60F09605" w:rsidR="003E4E98" w:rsidRPr="000D1015" w:rsidRDefault="003E4E98" w:rsidP="005D236E">
            <w:pPr>
              <w:tabs>
                <w:tab w:val="left" w:pos="2880"/>
                <w:tab w:val="left" w:pos="4950"/>
              </w:tabs>
              <w:jc w:val="both"/>
              <w:rPr>
                <w:bCs/>
              </w:rPr>
            </w:pPr>
          </w:p>
        </w:tc>
      </w:tr>
      <w:tr w:rsidR="003E4E98" w:rsidRPr="0097298A" w14:paraId="49DB79A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07" w14:textId="0B40BE9D" w:rsidR="003E4E98" w:rsidRPr="0097298A" w:rsidRDefault="003E4E98" w:rsidP="00A95093">
            <w:pPr>
              <w:tabs>
                <w:tab w:val="left" w:pos="2880"/>
                <w:tab w:val="left" w:pos="4950"/>
              </w:tabs>
              <w:jc w:val="both"/>
              <w:rPr>
                <w:bCs/>
                <w:sz w:val="23"/>
                <w:szCs w:val="23"/>
              </w:rPr>
            </w:pPr>
            <w:r>
              <w:rPr>
                <w:bCs/>
                <w:sz w:val="23"/>
                <w:szCs w:val="23"/>
              </w:rPr>
              <w:t>Week 8:</w:t>
            </w:r>
          </w:p>
        </w:tc>
        <w:tc>
          <w:tcPr>
            <w:tcW w:w="7920" w:type="dxa"/>
            <w:tcBorders>
              <w:top w:val="single" w:sz="4" w:space="0" w:color="000000"/>
              <w:left w:val="single" w:sz="4" w:space="0" w:color="000000"/>
              <w:bottom w:val="single" w:sz="4" w:space="0" w:color="000000"/>
              <w:right w:val="single" w:sz="4" w:space="0" w:color="000000"/>
            </w:tcBorders>
          </w:tcPr>
          <w:p w14:paraId="652D8124" w14:textId="1E7F591A" w:rsidR="004F71C6" w:rsidRPr="00EB42A0" w:rsidRDefault="004F71C6" w:rsidP="004F71C6">
            <w:pPr>
              <w:pStyle w:val="NoSpacing"/>
              <w:rPr>
                <w:rFonts w:ascii="Times New Roman" w:hAnsi="Times New Roman" w:cs="Times New Roman"/>
                <w:sz w:val="24"/>
                <w:szCs w:val="24"/>
              </w:rPr>
            </w:pPr>
          </w:p>
          <w:p w14:paraId="1DC02BCE" w14:textId="77777777" w:rsidR="004F71C6" w:rsidRPr="00EB42A0" w:rsidRDefault="004F71C6" w:rsidP="004F71C6">
            <w:pPr>
              <w:pStyle w:val="NoSpacing"/>
              <w:rPr>
                <w:rFonts w:ascii="Times New Roman" w:hAnsi="Times New Roman" w:cs="Times New Roman"/>
                <w:sz w:val="24"/>
                <w:szCs w:val="24"/>
              </w:rPr>
            </w:pPr>
            <w:r w:rsidRPr="00EB42A0">
              <w:rPr>
                <w:rFonts w:ascii="Times New Roman" w:hAnsi="Times New Roman" w:cs="Times New Roman"/>
                <w:sz w:val="24"/>
                <w:szCs w:val="24"/>
              </w:rPr>
              <w:t xml:space="preserve">Review for final exam </w:t>
            </w:r>
          </w:p>
          <w:p w14:paraId="705D3CA0" w14:textId="77777777" w:rsidR="004F71C6" w:rsidRPr="00EB42A0" w:rsidRDefault="004F71C6" w:rsidP="004F71C6">
            <w:pPr>
              <w:pStyle w:val="NoSpacing"/>
              <w:rPr>
                <w:rFonts w:ascii="Times New Roman" w:hAnsi="Times New Roman" w:cs="Times New Roman"/>
                <w:sz w:val="24"/>
                <w:szCs w:val="24"/>
              </w:rPr>
            </w:pPr>
            <w:r w:rsidRPr="00EB42A0">
              <w:rPr>
                <w:rFonts w:ascii="Times New Roman" w:hAnsi="Times New Roman" w:cs="Times New Roman"/>
                <w:sz w:val="24"/>
                <w:szCs w:val="24"/>
              </w:rPr>
              <w:t>Administer final exam</w:t>
            </w:r>
          </w:p>
          <w:p w14:paraId="1567CACB" w14:textId="3AF1B159" w:rsidR="003E4E98" w:rsidRPr="0097298A" w:rsidRDefault="003E4E98" w:rsidP="004F71C6">
            <w:pPr>
              <w:tabs>
                <w:tab w:val="left" w:pos="2880"/>
                <w:tab w:val="left" w:pos="4530"/>
              </w:tabs>
              <w:jc w:val="both"/>
              <w:rPr>
                <w:bCs/>
                <w:sz w:val="23"/>
                <w:szCs w:val="23"/>
              </w:rPr>
            </w:pPr>
          </w:p>
        </w:tc>
      </w:tr>
    </w:tbl>
    <w:p w14:paraId="0C51168C" w14:textId="77777777" w:rsidR="0097298A" w:rsidRDefault="0097298A">
      <w:pPr>
        <w:pStyle w:val="Body"/>
        <w:jc w:val="both"/>
        <w:rPr>
          <w:rFonts w:cs="Times New Roman"/>
          <w:b/>
          <w:bCs/>
          <w:sz w:val="23"/>
          <w:szCs w:val="23"/>
          <w:u w:val="single"/>
        </w:rPr>
      </w:pPr>
    </w:p>
    <w:p w14:paraId="27CF3005" w14:textId="77777777" w:rsidR="009B4F9A" w:rsidRDefault="009B4F9A" w:rsidP="009B4F9A">
      <w:pPr>
        <w:pStyle w:val="Body"/>
        <w:jc w:val="both"/>
        <w:rPr>
          <w:rFonts w:cs="Times New Roman"/>
          <w:b/>
          <w:bCs/>
          <w:sz w:val="23"/>
          <w:szCs w:val="23"/>
          <w:u w:val="single"/>
        </w:rPr>
      </w:pPr>
    </w:p>
    <w:p w14:paraId="0057F221" w14:textId="77777777" w:rsidR="004E2445" w:rsidRDefault="004E2445">
      <w:pPr>
        <w:pStyle w:val="Body"/>
        <w:jc w:val="both"/>
        <w:rPr>
          <w:rFonts w:cs="Times New Roman"/>
          <w:b/>
          <w:bCs/>
          <w:sz w:val="23"/>
          <w:szCs w:val="23"/>
          <w:u w:val="single"/>
        </w:rPr>
      </w:pPr>
    </w:p>
    <w:p w14:paraId="168A0993" w14:textId="77777777" w:rsidR="00EB42A0" w:rsidRDefault="00EB42A0">
      <w:pPr>
        <w:pStyle w:val="Body"/>
        <w:jc w:val="both"/>
        <w:rPr>
          <w:rFonts w:cs="Times New Roman"/>
          <w:b/>
          <w:bCs/>
          <w:sz w:val="23"/>
          <w:szCs w:val="23"/>
          <w:u w:val="single"/>
        </w:rPr>
      </w:pPr>
    </w:p>
    <w:p w14:paraId="489DF8AF" w14:textId="77777777" w:rsidR="00EB42A0" w:rsidRDefault="00EB42A0">
      <w:pPr>
        <w:pStyle w:val="Body"/>
        <w:jc w:val="both"/>
        <w:rPr>
          <w:rFonts w:cs="Times New Roman"/>
          <w:b/>
          <w:bCs/>
          <w:sz w:val="23"/>
          <w:szCs w:val="23"/>
          <w:u w:val="single"/>
        </w:rPr>
      </w:pPr>
    </w:p>
    <w:p w14:paraId="1DDAAB4A"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Weekly Outline and Instructional Plan</w:t>
      </w:r>
    </w:p>
    <w:p w14:paraId="68E9F2B9" w14:textId="77777777" w:rsidR="000E5B49" w:rsidRPr="0097298A" w:rsidRDefault="000E5B49">
      <w:pPr>
        <w:pStyle w:val="Body"/>
        <w:jc w:val="both"/>
        <w:rPr>
          <w:rFonts w:cs="Times New Roman"/>
          <w:b/>
          <w:bCs/>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0E5B49" w:rsidRPr="0097298A" w14:paraId="26CB6671"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2118FED" w14:textId="77777777" w:rsidR="000E5B49" w:rsidRPr="0097298A" w:rsidRDefault="00C324B8">
            <w:pPr>
              <w:pStyle w:val="Body"/>
              <w:jc w:val="center"/>
              <w:rPr>
                <w:rFonts w:cs="Times New Roman"/>
                <w:sz w:val="23"/>
                <w:szCs w:val="23"/>
              </w:rPr>
            </w:pPr>
            <w:r w:rsidRPr="0097298A">
              <w:rPr>
                <w:rFonts w:cs="Times New Roman"/>
                <w:b/>
                <w:bCs/>
                <w:sz w:val="23"/>
                <w:szCs w:val="23"/>
              </w:rPr>
              <w:t>Week 1</w:t>
            </w:r>
          </w:p>
        </w:tc>
      </w:tr>
      <w:tr w:rsidR="000E5B49" w:rsidRPr="0097298A" w14:paraId="420CD414"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5D3E4" w14:textId="77777777" w:rsidR="000E5B49" w:rsidRPr="0097298A" w:rsidRDefault="00C324B8">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BFAD" w14:textId="7C6BCBE0" w:rsidR="000E5B49"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C0E43" w14:textId="77777777" w:rsidR="000E5B49" w:rsidRPr="0097298A" w:rsidRDefault="00C324B8">
            <w:pPr>
              <w:pStyle w:val="Body"/>
              <w:rPr>
                <w:rFonts w:cs="Times New Roman"/>
                <w:b/>
                <w:bCs/>
                <w:sz w:val="23"/>
                <w:szCs w:val="23"/>
              </w:rPr>
            </w:pPr>
            <w:r w:rsidRPr="0097298A">
              <w:rPr>
                <w:rFonts w:cs="Times New Roman"/>
                <w:b/>
                <w:bCs/>
                <w:sz w:val="23"/>
                <w:szCs w:val="23"/>
              </w:rPr>
              <w:t xml:space="preserve">Lab/Learning Activities </w:t>
            </w:r>
          </w:p>
          <w:p w14:paraId="24CC05F2" w14:textId="7C09A026" w:rsidR="000E5B49" w:rsidRPr="0097298A" w:rsidRDefault="000E5B49" w:rsidP="00B82ED7">
            <w:pPr>
              <w:pStyle w:val="Body"/>
              <w:rPr>
                <w:rFonts w:cs="Times New Roman"/>
                <w:sz w:val="23"/>
                <w:szCs w:val="23"/>
              </w:rPr>
            </w:pPr>
          </w:p>
        </w:tc>
      </w:tr>
      <w:tr w:rsidR="000E5B49" w:rsidRPr="0097298A" w14:paraId="6C56137B" w14:textId="77777777" w:rsidTr="00B35F25">
        <w:trPr>
          <w:trHeight w:val="171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03ED2" w14:textId="77777777" w:rsidR="000E5B49" w:rsidRDefault="00DB11B6" w:rsidP="0097298A">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1,2, 3, 4</w:t>
            </w:r>
          </w:p>
          <w:p w14:paraId="0130E1D4" w14:textId="5FE1FA79" w:rsidR="00624C9A" w:rsidRPr="0097298A" w:rsidRDefault="00624C9A" w:rsidP="00624C9A">
            <w:pPr>
              <w:pStyle w:val="NoSpacing"/>
              <w:ind w:left="360"/>
              <w:rPr>
                <w:rFonts w:ascii="Times New Roman" w:hAnsi="Times New Roman" w:cs="Times New Roman"/>
                <w:sz w:val="23"/>
                <w:szCs w:val="23"/>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43E55" w14:textId="77777777" w:rsidR="000E5B49" w:rsidRPr="004E2445" w:rsidRDefault="00C324B8">
            <w:pPr>
              <w:pStyle w:val="Body"/>
              <w:rPr>
                <w:rFonts w:cs="Times New Roman"/>
                <w:b/>
                <w:bCs/>
              </w:rPr>
            </w:pPr>
            <w:r w:rsidRPr="004E2445">
              <w:rPr>
                <w:rFonts w:cs="Times New Roman"/>
                <w:b/>
                <w:bCs/>
              </w:rPr>
              <w:t xml:space="preserve">Homework Assignments </w:t>
            </w:r>
          </w:p>
          <w:p w14:paraId="79E8252F" w14:textId="73E4647F" w:rsidR="000E5B49" w:rsidRPr="004E2445" w:rsidRDefault="000E5B49">
            <w:pPr>
              <w:pStyle w:val="Body"/>
              <w:rPr>
                <w:rFonts w:cs="Times New Roman"/>
                <w:b/>
                <w:bCs/>
              </w:rPr>
            </w:pPr>
          </w:p>
          <w:p w14:paraId="66AEAE81" w14:textId="7369470C" w:rsidR="004D279E" w:rsidRPr="00EB42A0" w:rsidRDefault="00EB42A0" w:rsidP="004D279E">
            <w:r w:rsidRPr="00EB42A0">
              <w:t xml:space="preserve">Read and complete chapter 1 review questions </w:t>
            </w:r>
          </w:p>
          <w:p w14:paraId="459E62EE" w14:textId="56696826" w:rsidR="004D279E" w:rsidRDefault="004D279E" w:rsidP="004D279E"/>
          <w:p w14:paraId="154AA4C7" w14:textId="77777777" w:rsidR="004D279E" w:rsidRDefault="004D279E" w:rsidP="004D279E"/>
          <w:p w14:paraId="6BA02515" w14:textId="77777777" w:rsidR="004D279E" w:rsidRDefault="004D279E" w:rsidP="004D279E"/>
          <w:p w14:paraId="79BB78B5" w14:textId="77777777" w:rsidR="004D279E" w:rsidRDefault="004D279E" w:rsidP="004D279E"/>
          <w:p w14:paraId="2812AF1E" w14:textId="77777777" w:rsidR="004D279E" w:rsidRDefault="004D279E" w:rsidP="004D279E"/>
          <w:p w14:paraId="64FB3C71" w14:textId="77777777" w:rsidR="004D279E" w:rsidRPr="004D279E" w:rsidRDefault="004D279E" w:rsidP="004D279E"/>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7C72"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97DC88"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Skill demonstration and practice</w:t>
            </w:r>
          </w:p>
          <w:p w14:paraId="6AA6BA4E" w14:textId="77777777" w:rsidR="000E5B49" w:rsidRDefault="00C324B8" w:rsidP="004E2445">
            <w:pPr>
              <w:pStyle w:val="Body"/>
              <w:rPr>
                <w:rFonts w:cs="Times New Roman"/>
                <w:sz w:val="23"/>
                <w:szCs w:val="23"/>
              </w:rPr>
            </w:pPr>
            <w:r w:rsidRPr="0097298A">
              <w:rPr>
                <w:rFonts w:cs="Times New Roman"/>
                <w:sz w:val="23"/>
                <w:szCs w:val="23"/>
              </w:rPr>
              <w:t xml:space="preserve"> </w:t>
            </w:r>
          </w:p>
          <w:p w14:paraId="19462F22" w14:textId="77777777" w:rsidR="00624C9A" w:rsidRDefault="00624C9A" w:rsidP="004E2445">
            <w:pPr>
              <w:pStyle w:val="Body"/>
              <w:rPr>
                <w:rFonts w:cs="Times New Roman"/>
                <w:sz w:val="23"/>
                <w:szCs w:val="23"/>
              </w:rPr>
            </w:pPr>
          </w:p>
          <w:p w14:paraId="348AFB4D" w14:textId="77777777" w:rsidR="00624C9A" w:rsidRDefault="00624C9A" w:rsidP="004E2445">
            <w:pPr>
              <w:pStyle w:val="Body"/>
              <w:rPr>
                <w:rFonts w:cs="Times New Roman"/>
                <w:sz w:val="23"/>
                <w:szCs w:val="23"/>
              </w:rPr>
            </w:pPr>
          </w:p>
          <w:p w14:paraId="52D78B8B" w14:textId="77777777" w:rsidR="00624C9A" w:rsidRDefault="00624C9A" w:rsidP="004E2445">
            <w:pPr>
              <w:pStyle w:val="Body"/>
              <w:rPr>
                <w:rFonts w:cs="Times New Roman"/>
                <w:sz w:val="23"/>
                <w:szCs w:val="23"/>
              </w:rPr>
            </w:pPr>
          </w:p>
          <w:p w14:paraId="321133C8" w14:textId="77777777" w:rsidR="00624C9A" w:rsidRDefault="00624C9A" w:rsidP="004E2445">
            <w:pPr>
              <w:pStyle w:val="Body"/>
              <w:rPr>
                <w:rFonts w:cs="Times New Roman"/>
                <w:sz w:val="23"/>
                <w:szCs w:val="23"/>
              </w:rPr>
            </w:pPr>
          </w:p>
          <w:p w14:paraId="58FC42CA" w14:textId="77777777" w:rsidR="00624C9A" w:rsidRDefault="00624C9A" w:rsidP="004E2445">
            <w:pPr>
              <w:pStyle w:val="Body"/>
              <w:rPr>
                <w:rFonts w:cs="Times New Roman"/>
                <w:sz w:val="23"/>
                <w:szCs w:val="23"/>
              </w:rPr>
            </w:pPr>
          </w:p>
          <w:p w14:paraId="609B35FE" w14:textId="77777777" w:rsidR="00624C9A" w:rsidRDefault="00624C9A" w:rsidP="004E2445">
            <w:pPr>
              <w:pStyle w:val="Body"/>
              <w:rPr>
                <w:rFonts w:cs="Times New Roman"/>
                <w:sz w:val="23"/>
                <w:szCs w:val="23"/>
              </w:rPr>
            </w:pPr>
          </w:p>
          <w:p w14:paraId="0BF25FE9" w14:textId="7B1B94D8" w:rsidR="00624C9A" w:rsidRPr="00E452E1" w:rsidRDefault="00624C9A" w:rsidP="004E2445">
            <w:pPr>
              <w:pStyle w:val="Body"/>
              <w:rPr>
                <w:rFonts w:cs="Times New Roman"/>
                <w:sz w:val="23"/>
                <w:szCs w:val="23"/>
              </w:rPr>
            </w:pPr>
          </w:p>
        </w:tc>
      </w:tr>
      <w:tr w:rsidR="000E5B49" w:rsidRPr="0097298A" w14:paraId="68B3654C"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D3656F9" w14:textId="4C97F619" w:rsidR="000E5B49" w:rsidRPr="004D279E" w:rsidRDefault="004D279E" w:rsidP="004D279E">
            <w:pPr>
              <w:pStyle w:val="Body"/>
            </w:pPr>
            <w:r>
              <w:t xml:space="preserve">                                                                      </w:t>
            </w:r>
            <w:r w:rsidR="00C324B8" w:rsidRPr="0097298A">
              <w:rPr>
                <w:rFonts w:cs="Times New Roman"/>
                <w:b/>
                <w:bCs/>
                <w:sz w:val="23"/>
                <w:szCs w:val="23"/>
              </w:rPr>
              <w:t>Week 2</w:t>
            </w:r>
          </w:p>
        </w:tc>
      </w:tr>
      <w:tr w:rsidR="00B82ED7" w:rsidRPr="0097298A" w14:paraId="6BB8DF1B"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20274" w14:textId="4F65217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00EC" w14:textId="0C31E325"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40AE3"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102161FD" w14:textId="5711D82B" w:rsidR="00B82ED7" w:rsidRPr="0097298A" w:rsidRDefault="00B82ED7" w:rsidP="00B82ED7">
            <w:pPr>
              <w:pStyle w:val="Body"/>
              <w:rPr>
                <w:rFonts w:cs="Times New Roman"/>
                <w:sz w:val="23"/>
                <w:szCs w:val="23"/>
              </w:rPr>
            </w:pPr>
          </w:p>
        </w:tc>
      </w:tr>
      <w:tr w:rsidR="00B82ED7" w:rsidRPr="0097298A" w14:paraId="587928DB" w14:textId="77777777" w:rsidTr="00E91CEA">
        <w:trPr>
          <w:trHeight w:val="181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3F17E" w14:textId="362CEEA2" w:rsidR="00B82ED7" w:rsidRPr="00E91CEA" w:rsidRDefault="00DB11B6" w:rsidP="00DB11B6">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DB835" w14:textId="77777777" w:rsidR="004D279E" w:rsidRDefault="00B82ED7" w:rsidP="004E2445">
            <w:pPr>
              <w:pStyle w:val="Body"/>
              <w:rPr>
                <w:rFonts w:cs="Times New Roman"/>
                <w:b/>
                <w:bCs/>
              </w:rPr>
            </w:pPr>
            <w:r w:rsidRPr="0097298A">
              <w:rPr>
                <w:rFonts w:cs="Times New Roman"/>
                <w:sz w:val="23"/>
                <w:szCs w:val="23"/>
              </w:rPr>
              <w:t xml:space="preserve"> </w:t>
            </w:r>
            <w:r w:rsidR="004E2445" w:rsidRPr="004E2445">
              <w:rPr>
                <w:rFonts w:cs="Times New Roman"/>
                <w:b/>
                <w:bCs/>
              </w:rPr>
              <w:t>Homework Assignments</w:t>
            </w:r>
          </w:p>
          <w:p w14:paraId="3128686F" w14:textId="77777777" w:rsidR="004D279E" w:rsidRDefault="004D279E" w:rsidP="004E2445">
            <w:pPr>
              <w:pStyle w:val="Body"/>
              <w:rPr>
                <w:rFonts w:cs="Times New Roman"/>
                <w:b/>
                <w:bCs/>
              </w:rPr>
            </w:pPr>
          </w:p>
          <w:p w14:paraId="311C7A60" w14:textId="154AFCF5" w:rsidR="000D1015" w:rsidRPr="00EB42A0" w:rsidRDefault="004D279E" w:rsidP="000D1015">
            <w:pPr>
              <w:pStyle w:val="NoSpacing"/>
              <w:rPr>
                <w:rFonts w:ascii="Times New Roman" w:hAnsi="Times New Roman" w:cs="Times New Roman"/>
                <w:sz w:val="24"/>
                <w:szCs w:val="24"/>
              </w:rPr>
            </w:pPr>
            <w:r w:rsidRPr="00EB42A0">
              <w:rPr>
                <w:rFonts w:cs="Times New Roman"/>
                <w:sz w:val="24"/>
                <w:szCs w:val="24"/>
              </w:rPr>
              <w:t xml:space="preserve"> </w:t>
            </w:r>
            <w:r w:rsidR="00EB42A0" w:rsidRPr="00EB42A0">
              <w:rPr>
                <w:rFonts w:ascii="Times New Roman" w:hAnsi="Times New Roman" w:cs="Times New Roman"/>
                <w:sz w:val="24"/>
                <w:szCs w:val="24"/>
              </w:rPr>
              <w:t>Read and complete chapter 2 and 11 review questions</w:t>
            </w:r>
          </w:p>
          <w:p w14:paraId="5EB3BDE3" w14:textId="3B6BC976" w:rsidR="00B82ED7" w:rsidRPr="004D279E" w:rsidRDefault="00B82ED7" w:rsidP="004E2445">
            <w:pPr>
              <w:pStyle w:val="Body"/>
              <w:rPr>
                <w:rFonts w:cs="Times New Roman"/>
                <w:b/>
                <w:bCs/>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899E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12640E4E"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E853CC4" w14:textId="1CAA5BDA" w:rsidR="00B82ED7" w:rsidRPr="0097298A" w:rsidRDefault="00B82ED7" w:rsidP="006B5228">
            <w:pPr>
              <w:pStyle w:val="Body"/>
              <w:rPr>
                <w:rFonts w:cs="Times New Roman"/>
                <w:sz w:val="23"/>
                <w:szCs w:val="23"/>
              </w:rPr>
            </w:pPr>
            <w:r w:rsidRPr="0097298A">
              <w:rPr>
                <w:rFonts w:cs="Times New Roman"/>
                <w:sz w:val="23"/>
                <w:szCs w:val="23"/>
              </w:rPr>
              <w:t xml:space="preserve"> </w:t>
            </w:r>
          </w:p>
        </w:tc>
      </w:tr>
      <w:tr w:rsidR="00F74810" w:rsidRPr="0097298A" w14:paraId="1EA74C43"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F5017A0" w14:textId="6A5C298F" w:rsidR="00F74810" w:rsidRPr="0097298A" w:rsidRDefault="00F74810" w:rsidP="00F74810">
            <w:pPr>
              <w:jc w:val="center"/>
              <w:rPr>
                <w:sz w:val="23"/>
                <w:szCs w:val="23"/>
              </w:rPr>
            </w:pPr>
            <w:r w:rsidRPr="0097298A">
              <w:rPr>
                <w:b/>
                <w:bCs/>
                <w:sz w:val="23"/>
                <w:szCs w:val="23"/>
              </w:rPr>
              <w:t>Week 3</w:t>
            </w:r>
          </w:p>
        </w:tc>
      </w:tr>
      <w:tr w:rsidR="00B82ED7" w:rsidRPr="0097298A" w14:paraId="3BB20417"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578D7" w14:textId="276894B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9830F" w14:textId="5CCED3FA"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9F3675"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0CBFF8A2" w14:textId="1AEEE055" w:rsidR="00B82ED7" w:rsidRPr="0097298A" w:rsidRDefault="00B82ED7" w:rsidP="00B82ED7">
            <w:pPr>
              <w:pStyle w:val="Body"/>
              <w:rPr>
                <w:rFonts w:cs="Times New Roman"/>
                <w:sz w:val="23"/>
                <w:szCs w:val="23"/>
              </w:rPr>
            </w:pPr>
          </w:p>
        </w:tc>
      </w:tr>
      <w:tr w:rsidR="00B82ED7" w:rsidRPr="0097298A" w14:paraId="4215A4EF" w14:textId="77777777" w:rsidTr="00EB42A0">
        <w:trPr>
          <w:trHeight w:val="2412"/>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3CAC3" w14:textId="74CB7B57" w:rsidR="00B82ED7" w:rsidRPr="00FF4514" w:rsidRDefault="00DB11B6" w:rsidP="00B82ED7">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1, 2,4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623A8"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8C2A705" w14:textId="566E57E6" w:rsidR="004E2445" w:rsidRPr="004E2445" w:rsidRDefault="004E2445" w:rsidP="004E2445">
            <w:pPr>
              <w:pStyle w:val="Body"/>
              <w:rPr>
                <w:rFonts w:cs="Times New Roman"/>
                <w:b/>
                <w:bCs/>
              </w:rPr>
            </w:pPr>
          </w:p>
          <w:p w14:paraId="2EC37D89" w14:textId="7647BDC2" w:rsidR="00B82ED7" w:rsidRPr="00EB42A0" w:rsidRDefault="00EB42A0" w:rsidP="004E2445">
            <w:pPr>
              <w:pStyle w:val="Body"/>
              <w:rPr>
                <w:rFonts w:cs="Times New Roman"/>
              </w:rPr>
            </w:pPr>
            <w:r w:rsidRPr="00EB42A0">
              <w:rPr>
                <w:rFonts w:cs="Times New Roman"/>
              </w:rPr>
              <w:t>read and complete chapter 3 review questions</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2D4194D"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DDB75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7097D37" w14:textId="5632E3E8"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r w:rsidR="00F74810" w:rsidRPr="0097298A" w14:paraId="6C18C846"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16483B54" w14:textId="2E3F3752" w:rsidR="00F74810" w:rsidRPr="0097298A" w:rsidRDefault="004E2445" w:rsidP="004E2445">
            <w:pPr>
              <w:rPr>
                <w:sz w:val="23"/>
                <w:szCs w:val="23"/>
              </w:rPr>
            </w:pPr>
            <w:r>
              <w:rPr>
                <w:b/>
                <w:bCs/>
                <w:sz w:val="23"/>
                <w:szCs w:val="23"/>
              </w:rPr>
              <w:lastRenderedPageBreak/>
              <w:t xml:space="preserve">                                                               </w:t>
            </w:r>
            <w:r w:rsidR="00F74810" w:rsidRPr="0097298A">
              <w:rPr>
                <w:b/>
                <w:bCs/>
                <w:sz w:val="23"/>
                <w:szCs w:val="23"/>
              </w:rPr>
              <w:t>Week 4</w:t>
            </w:r>
          </w:p>
        </w:tc>
      </w:tr>
      <w:tr w:rsidR="00B82ED7" w:rsidRPr="0097298A" w14:paraId="056CADB6"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00C83" w14:textId="77777777"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D64F" w14:textId="3E9B1AEB"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1086F4"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6067B3E1" w14:textId="7769CD56" w:rsidR="00B82ED7" w:rsidRPr="0097298A" w:rsidRDefault="00B82ED7" w:rsidP="00B82ED7">
            <w:pPr>
              <w:pStyle w:val="Body"/>
              <w:rPr>
                <w:rFonts w:cs="Times New Roman"/>
                <w:sz w:val="23"/>
                <w:szCs w:val="23"/>
              </w:rPr>
            </w:pPr>
          </w:p>
        </w:tc>
      </w:tr>
      <w:tr w:rsidR="00B82ED7" w:rsidRPr="0097298A" w14:paraId="747FED49"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4A17" w14:textId="3D47A52D"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954C" w14:textId="77777777" w:rsidR="004E2445" w:rsidRPr="004E2445" w:rsidRDefault="004E2445" w:rsidP="004E2445">
            <w:pPr>
              <w:pStyle w:val="Body"/>
              <w:rPr>
                <w:rFonts w:cs="Times New Roman"/>
                <w:b/>
                <w:bCs/>
              </w:rPr>
            </w:pPr>
            <w:r w:rsidRPr="004E2445">
              <w:rPr>
                <w:rFonts w:cs="Times New Roman"/>
                <w:b/>
                <w:bCs/>
              </w:rPr>
              <w:t xml:space="preserve"> Homework Assignments </w:t>
            </w:r>
          </w:p>
          <w:p w14:paraId="193977DA" w14:textId="2A6B38A4" w:rsidR="004E2445" w:rsidRPr="004E2445" w:rsidRDefault="004E2445" w:rsidP="004E2445">
            <w:pPr>
              <w:pStyle w:val="Body"/>
              <w:rPr>
                <w:rFonts w:cs="Times New Roman"/>
                <w:b/>
                <w:bCs/>
              </w:rPr>
            </w:pPr>
          </w:p>
          <w:p w14:paraId="08C43A01" w14:textId="7DAFEF14" w:rsidR="00B82ED7" w:rsidRPr="00EB42A0" w:rsidRDefault="00EB42A0" w:rsidP="004E2445">
            <w:pPr>
              <w:pStyle w:val="Body"/>
              <w:rPr>
                <w:rFonts w:cs="Times New Roman"/>
              </w:rPr>
            </w:pPr>
            <w:r w:rsidRPr="00EB42A0">
              <w:rPr>
                <w:rFonts w:cs="Times New Roman"/>
              </w:rPr>
              <w:t xml:space="preserve">Read chapters 4 and 5 and complete review questions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645443"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3015167"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061D6F2" w14:textId="23A3990A"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bl>
    <w:p w14:paraId="39988D1E" w14:textId="77777777" w:rsidR="00DB11B6" w:rsidRDefault="00DB11B6"/>
    <w:p w14:paraId="2C6A8AD8" w14:textId="77777777" w:rsidR="00DB11B6" w:rsidRDefault="00DB11B6"/>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F74810" w:rsidRPr="0097298A" w14:paraId="18D2D50A"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260DB88" w14:textId="2B57941C" w:rsidR="00F74810" w:rsidRPr="0097298A" w:rsidRDefault="00F74810" w:rsidP="00F74810">
            <w:pPr>
              <w:jc w:val="center"/>
              <w:rPr>
                <w:sz w:val="23"/>
                <w:szCs w:val="23"/>
              </w:rPr>
            </w:pPr>
            <w:r w:rsidRPr="0097298A">
              <w:rPr>
                <w:b/>
                <w:bCs/>
                <w:sz w:val="23"/>
                <w:szCs w:val="23"/>
              </w:rPr>
              <w:t>Week 5</w:t>
            </w:r>
          </w:p>
        </w:tc>
      </w:tr>
      <w:tr w:rsidR="00B82ED7" w:rsidRPr="0097298A" w14:paraId="42A581C0"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391EF" w14:textId="401F85A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26B99" w14:textId="0564DE31" w:rsidR="00B82ED7" w:rsidRPr="0097298A" w:rsidRDefault="006B5228" w:rsidP="00B82ED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3DDC8"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3DA6CA23" w14:textId="101B092D" w:rsidR="00B82ED7" w:rsidRPr="0097298A" w:rsidRDefault="00B82ED7" w:rsidP="00B82ED7">
            <w:pPr>
              <w:pStyle w:val="Body"/>
              <w:rPr>
                <w:rFonts w:cs="Times New Roman"/>
                <w:sz w:val="23"/>
                <w:szCs w:val="23"/>
              </w:rPr>
            </w:pPr>
          </w:p>
        </w:tc>
      </w:tr>
      <w:tr w:rsidR="00B82ED7" w:rsidRPr="0097298A" w14:paraId="3B1B749B" w14:textId="77777777" w:rsidTr="009B4F9A">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F6A4E" w14:textId="0E5D5D3C"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52D90"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BF1ABCE" w14:textId="67069D2B" w:rsidR="004E2445" w:rsidRPr="004E2445" w:rsidRDefault="004E2445" w:rsidP="004E2445">
            <w:pPr>
              <w:pStyle w:val="Body"/>
              <w:rPr>
                <w:rFonts w:cs="Times New Roman"/>
                <w:b/>
                <w:bCs/>
              </w:rPr>
            </w:pPr>
          </w:p>
          <w:p w14:paraId="1C9F9D2D" w14:textId="3E75831E" w:rsidR="00B82ED7" w:rsidRPr="00EB42A0" w:rsidRDefault="00EB42A0" w:rsidP="004E2445">
            <w:pPr>
              <w:pStyle w:val="Body"/>
              <w:rPr>
                <w:rFonts w:cs="Times New Roman"/>
              </w:rPr>
            </w:pPr>
            <w:r w:rsidRPr="00EB42A0">
              <w:rPr>
                <w:rFonts w:cs="Times New Roman"/>
              </w:rPr>
              <w:t>read and complete review question for chapters 6 and 7</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6196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CA81F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4AF1D8EA" w14:textId="0AE8E4F1" w:rsidR="00B82ED7" w:rsidRPr="00FF4514" w:rsidRDefault="00B82ED7" w:rsidP="004E2445">
            <w:pPr>
              <w:pStyle w:val="Body"/>
              <w:ind w:left="360"/>
              <w:rPr>
                <w:rFonts w:cs="Times New Roman"/>
                <w:sz w:val="23"/>
                <w:szCs w:val="23"/>
              </w:rPr>
            </w:pPr>
            <w:r w:rsidRPr="0097298A">
              <w:rPr>
                <w:rFonts w:cs="Times New Roman"/>
                <w:sz w:val="23"/>
                <w:szCs w:val="23"/>
              </w:rPr>
              <w:t xml:space="preserve"> </w:t>
            </w:r>
          </w:p>
        </w:tc>
      </w:tr>
    </w:tbl>
    <w:p w14:paraId="24045EC6" w14:textId="77777777" w:rsidR="00EB42A0" w:rsidRDefault="00EB42A0">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48A44A6C"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0A13BF" w14:textId="45DBF2BF" w:rsidR="003E4E98" w:rsidRPr="0097298A" w:rsidRDefault="003E4E98" w:rsidP="001E5897">
            <w:pPr>
              <w:jc w:val="center"/>
              <w:rPr>
                <w:sz w:val="23"/>
                <w:szCs w:val="23"/>
              </w:rPr>
            </w:pPr>
            <w:r w:rsidRPr="0097298A">
              <w:rPr>
                <w:b/>
                <w:bCs/>
                <w:sz w:val="23"/>
                <w:szCs w:val="23"/>
              </w:rPr>
              <w:t xml:space="preserve">Week </w:t>
            </w:r>
            <w:r>
              <w:rPr>
                <w:b/>
                <w:bCs/>
                <w:sz w:val="23"/>
                <w:szCs w:val="23"/>
              </w:rPr>
              <w:t>6</w:t>
            </w:r>
          </w:p>
        </w:tc>
      </w:tr>
      <w:tr w:rsidR="003E4E98" w:rsidRPr="0097298A" w14:paraId="296194ED"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7E860"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A8E3B" w14:textId="4BA502C4"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F41BA"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1CA963AD" w14:textId="2140EB00" w:rsidR="003E4E98" w:rsidRPr="0097298A" w:rsidRDefault="003E4E98" w:rsidP="001E5897">
            <w:pPr>
              <w:pStyle w:val="Body"/>
              <w:rPr>
                <w:rFonts w:cs="Times New Roman"/>
                <w:sz w:val="23"/>
                <w:szCs w:val="23"/>
              </w:rPr>
            </w:pPr>
          </w:p>
        </w:tc>
      </w:tr>
      <w:tr w:rsidR="003E4E98" w:rsidRPr="0097298A" w14:paraId="67387A1D"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B20F7" w14:textId="2ECE7554"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3D5B"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4E584DC" w14:textId="7CA42FE1" w:rsidR="004E2445" w:rsidRPr="004E2445" w:rsidRDefault="004E2445" w:rsidP="004E2445">
            <w:pPr>
              <w:pStyle w:val="Body"/>
              <w:rPr>
                <w:rFonts w:cs="Times New Roman"/>
                <w:b/>
                <w:bCs/>
              </w:rPr>
            </w:pPr>
            <w:r w:rsidRPr="004E2445">
              <w:rPr>
                <w:rFonts w:cs="Times New Roman"/>
                <w:b/>
                <w:bCs/>
              </w:rPr>
              <w:t xml:space="preserve"> </w:t>
            </w:r>
          </w:p>
          <w:p w14:paraId="6F2E96AC" w14:textId="345AFAB8" w:rsidR="003E4E98" w:rsidRPr="00EB42A0" w:rsidRDefault="00EB42A0" w:rsidP="004E2445">
            <w:pPr>
              <w:pStyle w:val="Body"/>
              <w:rPr>
                <w:rFonts w:cs="Times New Roman"/>
              </w:rPr>
            </w:pPr>
            <w:r w:rsidRPr="00EB42A0">
              <w:rPr>
                <w:rFonts w:cs="Times New Roman"/>
              </w:rPr>
              <w:t xml:space="preserve">finish chapters 8 and 9 and do review questions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73E17"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F5F110"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BA5EB16" w14:textId="5DC9345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4E92862C" w14:textId="77777777" w:rsidR="006B5228" w:rsidRDefault="006B5228">
      <w:pPr>
        <w:pStyle w:val="Body"/>
        <w:spacing w:after="200" w:line="276" w:lineRule="auto"/>
        <w:jc w:val="both"/>
        <w:rPr>
          <w:rFonts w:cs="Times New Roman"/>
          <w:sz w:val="23"/>
          <w:szCs w:val="23"/>
        </w:rPr>
      </w:pPr>
    </w:p>
    <w:p w14:paraId="42A2EF57" w14:textId="77777777" w:rsidR="000D1015" w:rsidRDefault="000D1015">
      <w:pPr>
        <w:pStyle w:val="Body"/>
        <w:spacing w:after="200" w:line="276" w:lineRule="auto"/>
        <w:jc w:val="both"/>
        <w:rPr>
          <w:rFonts w:cs="Times New Roman"/>
          <w:sz w:val="23"/>
          <w:szCs w:val="23"/>
        </w:rPr>
      </w:pPr>
    </w:p>
    <w:p w14:paraId="7F008893" w14:textId="52847E97" w:rsidR="00B35F25" w:rsidRDefault="00B35F25">
      <w:pPr>
        <w:pStyle w:val="Body"/>
        <w:spacing w:after="200" w:line="276" w:lineRule="auto"/>
        <w:jc w:val="both"/>
        <w:rPr>
          <w:rFonts w:cs="Times New Roman"/>
          <w:sz w:val="23"/>
          <w:szCs w:val="23"/>
        </w:rPr>
      </w:pPr>
      <w:r>
        <w:rPr>
          <w:rFonts w:cs="Times New Roman"/>
          <w:sz w:val="23"/>
          <w:szCs w:val="23"/>
        </w:rPr>
        <w:t>+</w:t>
      </w:r>
      <w:bookmarkStart w:id="0" w:name="_GoBack"/>
      <w:bookmarkEnd w:id="0"/>
    </w:p>
    <w:p w14:paraId="16E9AF0B" w14:textId="77777777" w:rsidR="000D1015" w:rsidRDefault="000D1015">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30EF5B71"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6ECE5B" w14:textId="0DF697B3" w:rsidR="003E4E98" w:rsidRPr="0097298A" w:rsidRDefault="003E4E98" w:rsidP="001E5897">
            <w:pPr>
              <w:jc w:val="center"/>
              <w:rPr>
                <w:sz w:val="23"/>
                <w:szCs w:val="23"/>
              </w:rPr>
            </w:pPr>
            <w:r w:rsidRPr="0097298A">
              <w:rPr>
                <w:b/>
                <w:bCs/>
                <w:sz w:val="23"/>
                <w:szCs w:val="23"/>
              </w:rPr>
              <w:lastRenderedPageBreak/>
              <w:t xml:space="preserve">Week </w:t>
            </w:r>
            <w:r>
              <w:rPr>
                <w:b/>
                <w:bCs/>
                <w:sz w:val="23"/>
                <w:szCs w:val="23"/>
              </w:rPr>
              <w:t>7</w:t>
            </w:r>
          </w:p>
        </w:tc>
      </w:tr>
      <w:tr w:rsidR="003E4E98" w:rsidRPr="0097298A" w14:paraId="67AA6744"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3C47B"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E4771" w14:textId="77777777" w:rsidR="003E4E98" w:rsidRDefault="006B5228" w:rsidP="001E5897">
            <w:pPr>
              <w:pStyle w:val="Body"/>
              <w:rPr>
                <w:rFonts w:cs="Times New Roman"/>
                <w:b/>
                <w:bCs/>
                <w:sz w:val="23"/>
                <w:szCs w:val="23"/>
              </w:rPr>
            </w:pPr>
            <w:r>
              <w:rPr>
                <w:rFonts w:cs="Times New Roman"/>
                <w:b/>
                <w:bCs/>
                <w:sz w:val="23"/>
                <w:szCs w:val="23"/>
              </w:rPr>
              <w:t xml:space="preserve">Lecture/Assignments </w:t>
            </w:r>
          </w:p>
          <w:p w14:paraId="64E598FE" w14:textId="7E7368BE" w:rsidR="000D1015" w:rsidRPr="0097298A" w:rsidRDefault="000D1015" w:rsidP="001E5897">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B4135"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31716E8A" w14:textId="58ABA662" w:rsidR="003E4E98" w:rsidRPr="0097298A" w:rsidRDefault="003E4E98" w:rsidP="001E5897">
            <w:pPr>
              <w:pStyle w:val="Body"/>
              <w:rPr>
                <w:rFonts w:cs="Times New Roman"/>
                <w:sz w:val="23"/>
                <w:szCs w:val="23"/>
              </w:rPr>
            </w:pPr>
          </w:p>
        </w:tc>
      </w:tr>
      <w:tr w:rsidR="003E4E98" w:rsidRPr="0097298A" w14:paraId="3C2B7E10"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89251" w14:textId="4177E9A3"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D47BE" w14:textId="198FACDF" w:rsidR="004E2445" w:rsidRPr="004E2445" w:rsidRDefault="004E2445" w:rsidP="004E2445">
            <w:pPr>
              <w:pStyle w:val="Body"/>
              <w:rPr>
                <w:rFonts w:cs="Times New Roman"/>
                <w:b/>
                <w:bCs/>
              </w:rPr>
            </w:pPr>
          </w:p>
          <w:p w14:paraId="010AFE57" w14:textId="2A17D040" w:rsidR="003E4E98" w:rsidRPr="0097298A" w:rsidRDefault="003E4E98" w:rsidP="00EB42A0">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BF0CD"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33E1ADDC"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0DD7DAF" w14:textId="3F7A9C4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304AEF0D" w14:textId="77777777" w:rsidR="00DB11B6" w:rsidRDefault="00DB11B6">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60A6064D"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178C18D" w14:textId="009890D5" w:rsidR="003E4E98" w:rsidRPr="0097298A" w:rsidRDefault="003E4E98" w:rsidP="001E5897">
            <w:pPr>
              <w:jc w:val="center"/>
              <w:rPr>
                <w:sz w:val="23"/>
                <w:szCs w:val="23"/>
              </w:rPr>
            </w:pPr>
            <w:r w:rsidRPr="0097298A">
              <w:rPr>
                <w:b/>
                <w:bCs/>
                <w:sz w:val="23"/>
                <w:szCs w:val="23"/>
              </w:rPr>
              <w:t xml:space="preserve">Week </w:t>
            </w:r>
            <w:r w:rsidR="00DB11B6">
              <w:rPr>
                <w:b/>
                <w:bCs/>
                <w:sz w:val="23"/>
                <w:szCs w:val="23"/>
              </w:rPr>
              <w:t>8</w:t>
            </w:r>
          </w:p>
        </w:tc>
      </w:tr>
      <w:tr w:rsidR="003E4E98" w:rsidRPr="0097298A" w14:paraId="35000AFE"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CAE22"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1395A" w14:textId="631A8771"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F3DC"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42B5014F" w14:textId="33737B49" w:rsidR="003E4E98" w:rsidRPr="0097298A" w:rsidRDefault="003E4E98" w:rsidP="001E5897">
            <w:pPr>
              <w:pStyle w:val="Body"/>
              <w:rPr>
                <w:rFonts w:cs="Times New Roman"/>
                <w:sz w:val="23"/>
                <w:szCs w:val="23"/>
              </w:rPr>
            </w:pPr>
          </w:p>
        </w:tc>
      </w:tr>
      <w:tr w:rsidR="003E4E98" w:rsidRPr="0097298A" w14:paraId="6BDB7467"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7D33" w14:textId="45C1A196"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FA852"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E695477" w14:textId="37E7A20E" w:rsidR="004E2445" w:rsidRDefault="004E2445" w:rsidP="004E2445">
            <w:pPr>
              <w:pStyle w:val="Body"/>
              <w:rPr>
                <w:rFonts w:cs="Times New Roman"/>
                <w:b/>
                <w:bCs/>
              </w:rPr>
            </w:pPr>
          </w:p>
          <w:p w14:paraId="52AFEE02" w14:textId="424AAD5A" w:rsidR="004D279E" w:rsidRPr="004E2445" w:rsidRDefault="004D279E" w:rsidP="004E2445">
            <w:pPr>
              <w:pStyle w:val="Body"/>
              <w:rPr>
                <w:rFonts w:cs="Times New Roman"/>
                <w:b/>
                <w:bCs/>
              </w:rPr>
            </w:pPr>
            <w:r>
              <w:rPr>
                <w:rFonts w:cs="Times New Roman"/>
                <w:b/>
                <w:bCs/>
              </w:rPr>
              <w:t>Final exam</w:t>
            </w:r>
          </w:p>
          <w:p w14:paraId="1E09E858" w14:textId="69DA2AAD" w:rsidR="006B5228" w:rsidRPr="0097298A" w:rsidRDefault="006B5228" w:rsidP="004D279E">
            <w:pPr>
              <w:pStyle w:val="NoSpacing"/>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3331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4A6BB8E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92C1982" w14:textId="71A419B1" w:rsidR="003E4E98" w:rsidRPr="00FF4514" w:rsidRDefault="003E4E98" w:rsidP="004E2445">
            <w:pPr>
              <w:pStyle w:val="Body"/>
              <w:rPr>
                <w:rFonts w:cs="Times New Roman"/>
                <w:sz w:val="23"/>
                <w:szCs w:val="23"/>
              </w:rPr>
            </w:pPr>
          </w:p>
        </w:tc>
      </w:tr>
    </w:tbl>
    <w:p w14:paraId="104A67B2" w14:textId="77777777" w:rsidR="003E4E98" w:rsidRDefault="003E4E98">
      <w:pPr>
        <w:pStyle w:val="Body"/>
        <w:spacing w:after="200" w:line="276" w:lineRule="auto"/>
        <w:jc w:val="both"/>
        <w:rPr>
          <w:rFonts w:cs="Times New Roman"/>
          <w:sz w:val="23"/>
          <w:szCs w:val="23"/>
        </w:rPr>
      </w:pPr>
    </w:p>
    <w:p w14:paraId="4C87BD61" w14:textId="77777777" w:rsidR="003E4E98" w:rsidRPr="0097298A" w:rsidRDefault="003E4E98">
      <w:pPr>
        <w:pStyle w:val="Body"/>
        <w:spacing w:after="200" w:line="276" w:lineRule="auto"/>
        <w:jc w:val="both"/>
        <w:rPr>
          <w:rFonts w:cs="Times New Roman"/>
          <w:sz w:val="23"/>
          <w:szCs w:val="23"/>
        </w:rPr>
      </w:pP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80"/>
      </w:tblGrid>
      <w:tr w:rsidR="000E5B49" w:rsidRPr="0097298A" w14:paraId="6AC2E40A" w14:textId="77777777" w:rsidTr="009B4F9A">
        <w:trPr>
          <w:trHeight w:val="2133"/>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666658"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Tutors are available for students. Please speak with your Program Director if you are interested in scheduling a tutorial time.</w:t>
            </w:r>
          </w:p>
          <w:p w14:paraId="1570F1E6" w14:textId="77777777" w:rsidR="000E5B49" w:rsidRPr="0097298A" w:rsidRDefault="000E5B49">
            <w:pPr>
              <w:pStyle w:val="Body"/>
              <w:widowControl w:val="0"/>
              <w:ind w:left="90"/>
              <w:rPr>
                <w:rFonts w:cs="Times New Roman"/>
                <w:sz w:val="23"/>
                <w:szCs w:val="23"/>
              </w:rPr>
            </w:pPr>
          </w:p>
          <w:p w14:paraId="28FCB350" w14:textId="77777777" w:rsidR="000E5B49" w:rsidRPr="0097298A" w:rsidRDefault="00C324B8">
            <w:pPr>
              <w:pStyle w:val="Body"/>
              <w:widowControl w:val="0"/>
              <w:ind w:left="90"/>
              <w:rPr>
                <w:rFonts w:cs="Times New Roman"/>
                <w:b/>
                <w:bCs/>
                <w:sz w:val="23"/>
                <w:szCs w:val="23"/>
              </w:rPr>
            </w:pPr>
            <w:r w:rsidRPr="0097298A">
              <w:rPr>
                <w:rFonts w:cs="Times New Roman"/>
                <w:b/>
                <w:bCs/>
                <w:sz w:val="23"/>
                <w:szCs w:val="23"/>
              </w:rPr>
              <w:t>Late Assignments</w:t>
            </w:r>
          </w:p>
          <w:p w14:paraId="0177C4BB"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1B356FC" w14:textId="77777777" w:rsidR="000E5B49" w:rsidRPr="0097298A" w:rsidRDefault="000E5B49">
      <w:pPr>
        <w:pStyle w:val="Body"/>
        <w:widowControl w:val="0"/>
        <w:spacing w:after="200"/>
        <w:ind w:left="90" w:hanging="90"/>
        <w:jc w:val="both"/>
        <w:rPr>
          <w:rFonts w:cs="Times New Roman"/>
          <w:sz w:val="23"/>
          <w:szCs w:val="23"/>
        </w:rPr>
      </w:pPr>
    </w:p>
    <w:sectPr w:rsidR="000E5B49" w:rsidRPr="0097298A" w:rsidSect="00F4406C">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9F51" w14:textId="77777777" w:rsidR="00EB42A0" w:rsidRDefault="00EB42A0">
      <w:r>
        <w:separator/>
      </w:r>
    </w:p>
  </w:endnote>
  <w:endnote w:type="continuationSeparator" w:id="0">
    <w:p w14:paraId="47ED598A" w14:textId="77777777" w:rsidR="00EB42A0" w:rsidRDefault="00EB4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3249F" w14:textId="6F69CFE3" w:rsidR="00EB42A0" w:rsidRDefault="00EB42A0">
    <w:pPr>
      <w:pStyle w:val="Footer"/>
      <w:tabs>
        <w:tab w:val="clear" w:pos="9360"/>
        <w:tab w:val="right" w:pos="9340"/>
      </w:tabs>
    </w:pPr>
    <w:r>
      <w:t>Latest Revision Date: June 20,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33BC" w14:textId="77777777" w:rsidR="00EB42A0" w:rsidRDefault="00EB42A0">
      <w:r>
        <w:separator/>
      </w:r>
    </w:p>
  </w:footnote>
  <w:footnote w:type="continuationSeparator" w:id="0">
    <w:p w14:paraId="258118B5" w14:textId="77777777" w:rsidR="00EB42A0" w:rsidRDefault="00EB42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5FC8" w14:textId="2628000D" w:rsidR="00EB42A0" w:rsidRDefault="00EB42A0" w:rsidP="002A740E">
    <w:pPr>
      <w:pStyle w:val="Header"/>
      <w:tabs>
        <w:tab w:val="clear" w:pos="9360"/>
        <w:tab w:val="right" w:pos="9340"/>
      </w:tabs>
      <w:jc w:val="center"/>
    </w:pPr>
    <w:r>
      <w:rPr>
        <w:noProof/>
      </w:rPr>
      <w:drawing>
        <wp:inline distT="0" distB="0" distL="0" distR="0" wp14:anchorId="6796ACF1" wp14:editId="1A757890">
          <wp:extent cx="217170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97E"/>
    <w:multiLevelType w:val="hybridMultilevel"/>
    <w:tmpl w:val="F7DC42F8"/>
    <w:lvl w:ilvl="0" w:tplc="9A52CA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9AA9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6EE5A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D0CE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2C37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46FA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0660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F2EF1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2ACE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A65762F"/>
    <w:multiLevelType w:val="hybridMultilevel"/>
    <w:tmpl w:val="79B6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5FAA"/>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953CA"/>
    <w:multiLevelType w:val="hybridMultilevel"/>
    <w:tmpl w:val="474A3144"/>
    <w:lvl w:ilvl="0" w:tplc="5C8859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9265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4CA7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B089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A03F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CC31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BC4B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86BF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7B42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6086FC6"/>
    <w:multiLevelType w:val="hybridMultilevel"/>
    <w:tmpl w:val="93C2E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5E3284"/>
    <w:multiLevelType w:val="hybridMultilevel"/>
    <w:tmpl w:val="43BE66D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99C74F8"/>
    <w:multiLevelType w:val="hybridMultilevel"/>
    <w:tmpl w:val="31A4AA8E"/>
    <w:lvl w:ilvl="0" w:tplc="97620A32">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78B46E">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F60DFE">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AECCE6">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7E0118">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E6DDA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3EB11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C2634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70966E">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CE80945"/>
    <w:multiLevelType w:val="hybridMultilevel"/>
    <w:tmpl w:val="7EE20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E8765D"/>
    <w:multiLevelType w:val="hybridMultilevel"/>
    <w:tmpl w:val="5DF4D79C"/>
    <w:lvl w:ilvl="0" w:tplc="39E8CBB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EAEE7A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508F44">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100CA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6E27F2">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7ED1B0">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86497E">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50BE5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40040">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0F85973"/>
    <w:multiLevelType w:val="hybridMultilevel"/>
    <w:tmpl w:val="B0C86834"/>
    <w:lvl w:ilvl="0" w:tplc="2398007A">
      <w:start w:val="1"/>
      <w:numFmt w:val="decimal"/>
      <w:lvlText w:val="%1."/>
      <w:lvlJc w:val="left"/>
      <w:pPr>
        <w:ind w:left="1028" w:hanging="360"/>
      </w:pPr>
      <w:rPr>
        <w:rFonts w:ascii="Times New Roman" w:eastAsia="Times New Roman" w:hAnsi="Times New Roman" w:hint="default"/>
        <w:spacing w:val="-2"/>
        <w:w w:val="99"/>
        <w:sz w:val="24"/>
        <w:szCs w:val="24"/>
      </w:rPr>
    </w:lvl>
    <w:lvl w:ilvl="1" w:tplc="B0D2D624">
      <w:start w:val="1"/>
      <w:numFmt w:val="bullet"/>
      <w:lvlText w:val="•"/>
      <w:lvlJc w:val="left"/>
      <w:pPr>
        <w:ind w:left="1884" w:hanging="360"/>
      </w:pPr>
      <w:rPr>
        <w:rFonts w:hint="default"/>
      </w:rPr>
    </w:lvl>
    <w:lvl w:ilvl="2" w:tplc="9974A1E4">
      <w:start w:val="1"/>
      <w:numFmt w:val="bullet"/>
      <w:lvlText w:val="•"/>
      <w:lvlJc w:val="left"/>
      <w:pPr>
        <w:ind w:left="2748" w:hanging="360"/>
      </w:pPr>
      <w:rPr>
        <w:rFonts w:hint="default"/>
      </w:rPr>
    </w:lvl>
    <w:lvl w:ilvl="3" w:tplc="1F348202">
      <w:start w:val="1"/>
      <w:numFmt w:val="bullet"/>
      <w:lvlText w:val="•"/>
      <w:lvlJc w:val="left"/>
      <w:pPr>
        <w:ind w:left="3612" w:hanging="360"/>
      </w:pPr>
      <w:rPr>
        <w:rFonts w:hint="default"/>
      </w:rPr>
    </w:lvl>
    <w:lvl w:ilvl="4" w:tplc="EED4FA38">
      <w:start w:val="1"/>
      <w:numFmt w:val="bullet"/>
      <w:lvlText w:val="•"/>
      <w:lvlJc w:val="left"/>
      <w:pPr>
        <w:ind w:left="4476" w:hanging="360"/>
      </w:pPr>
      <w:rPr>
        <w:rFonts w:hint="default"/>
      </w:rPr>
    </w:lvl>
    <w:lvl w:ilvl="5" w:tplc="BBBCB802">
      <w:start w:val="1"/>
      <w:numFmt w:val="bullet"/>
      <w:lvlText w:val="•"/>
      <w:lvlJc w:val="left"/>
      <w:pPr>
        <w:ind w:left="5340" w:hanging="360"/>
      </w:pPr>
      <w:rPr>
        <w:rFonts w:hint="default"/>
      </w:rPr>
    </w:lvl>
    <w:lvl w:ilvl="6" w:tplc="DB94657A">
      <w:start w:val="1"/>
      <w:numFmt w:val="bullet"/>
      <w:lvlText w:val="•"/>
      <w:lvlJc w:val="left"/>
      <w:pPr>
        <w:ind w:left="6204" w:hanging="360"/>
      </w:pPr>
      <w:rPr>
        <w:rFonts w:hint="default"/>
      </w:rPr>
    </w:lvl>
    <w:lvl w:ilvl="7" w:tplc="8FD67B82">
      <w:start w:val="1"/>
      <w:numFmt w:val="bullet"/>
      <w:lvlText w:val="•"/>
      <w:lvlJc w:val="left"/>
      <w:pPr>
        <w:ind w:left="7068" w:hanging="360"/>
      </w:pPr>
      <w:rPr>
        <w:rFonts w:hint="default"/>
      </w:rPr>
    </w:lvl>
    <w:lvl w:ilvl="8" w:tplc="A55E801A">
      <w:start w:val="1"/>
      <w:numFmt w:val="bullet"/>
      <w:lvlText w:val="•"/>
      <w:lvlJc w:val="left"/>
      <w:pPr>
        <w:ind w:left="7932" w:hanging="360"/>
      </w:pPr>
      <w:rPr>
        <w:rFonts w:hint="default"/>
      </w:rPr>
    </w:lvl>
  </w:abstractNum>
  <w:abstractNum w:abstractNumId="10" w15:restartNumberingAfterBreak="0">
    <w:nsid w:val="3829453F"/>
    <w:multiLevelType w:val="hybridMultilevel"/>
    <w:tmpl w:val="B77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51784"/>
    <w:multiLevelType w:val="hybridMultilevel"/>
    <w:tmpl w:val="B7420C16"/>
    <w:lvl w:ilvl="0" w:tplc="16A644A8">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1EA24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A4DA6A">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B6A9E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6600C4">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324D1A">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4960C">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7AE72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EB8C4">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F9A1E8A"/>
    <w:multiLevelType w:val="hybridMultilevel"/>
    <w:tmpl w:val="9DE87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7C2855"/>
    <w:multiLevelType w:val="hybridMultilevel"/>
    <w:tmpl w:val="0A12A20E"/>
    <w:lvl w:ilvl="0" w:tplc="747C57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1E9B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4042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4E07B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ED4BF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867D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78ED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4C8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9289C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57EA75CD"/>
    <w:multiLevelType w:val="hybridMultilevel"/>
    <w:tmpl w:val="F0DA7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5820761"/>
    <w:multiLevelType w:val="hybridMultilevel"/>
    <w:tmpl w:val="6A129C34"/>
    <w:lvl w:ilvl="0" w:tplc="24926B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188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FC19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CF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CC66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D4F4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3843D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8E0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1E81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99D7459"/>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6AFA5058"/>
    <w:multiLevelType w:val="hybridMultilevel"/>
    <w:tmpl w:val="075822FC"/>
    <w:lvl w:ilvl="0" w:tplc="7E5AE3A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7EC47C">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38A07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CE2362">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50509A">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2CBDC6">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2C7EC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90066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DC84D2">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6DA108FC"/>
    <w:multiLevelType w:val="hybridMultilevel"/>
    <w:tmpl w:val="A71A2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D4FA4"/>
    <w:multiLevelType w:val="hybridMultilevel"/>
    <w:tmpl w:val="207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07332"/>
    <w:multiLevelType w:val="hybridMultilevel"/>
    <w:tmpl w:val="09F43872"/>
    <w:lvl w:ilvl="0" w:tplc="CB10C0C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C881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9ADC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B005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7C47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EADFA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68F6C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E894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F6414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09D73E8"/>
    <w:multiLevelType w:val="hybridMultilevel"/>
    <w:tmpl w:val="BA945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AB340D"/>
    <w:multiLevelType w:val="hybridMultilevel"/>
    <w:tmpl w:val="4B8E1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5E76D8"/>
    <w:multiLevelType w:val="hybridMultilevel"/>
    <w:tmpl w:val="37528C00"/>
    <w:lvl w:ilvl="0" w:tplc="5C349496">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8C7AB4">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16BFE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C8EA4A">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B6D2E6">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47AC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29F0A">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817A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B84FD6">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8"/>
  </w:num>
  <w:num w:numId="3">
    <w:abstractNumId w:val="23"/>
  </w:num>
  <w:num w:numId="4">
    <w:abstractNumId w:val="6"/>
  </w:num>
  <w:num w:numId="5">
    <w:abstractNumId w:val="11"/>
  </w:num>
  <w:num w:numId="6">
    <w:abstractNumId w:val="17"/>
  </w:num>
  <w:num w:numId="7">
    <w:abstractNumId w:val="0"/>
  </w:num>
  <w:num w:numId="8">
    <w:abstractNumId w:val="20"/>
  </w:num>
  <w:num w:numId="9">
    <w:abstractNumId w:val="3"/>
  </w:num>
  <w:num w:numId="10">
    <w:abstractNumId w:val="15"/>
  </w:num>
  <w:num w:numId="11">
    <w:abstractNumId w:val="13"/>
  </w:num>
  <w:num w:numId="12">
    <w:abstractNumId w:val="4"/>
  </w:num>
  <w:num w:numId="13">
    <w:abstractNumId w:val="14"/>
  </w:num>
  <w:num w:numId="14">
    <w:abstractNumId w:val="16"/>
  </w:num>
  <w:num w:numId="15">
    <w:abstractNumId w:val="5"/>
  </w:num>
  <w:num w:numId="16">
    <w:abstractNumId w:val="10"/>
  </w:num>
  <w:num w:numId="17">
    <w:abstractNumId w:val="21"/>
  </w:num>
  <w:num w:numId="18">
    <w:abstractNumId w:val="9"/>
  </w:num>
  <w:num w:numId="19">
    <w:abstractNumId w:val="1"/>
  </w:num>
  <w:num w:numId="20">
    <w:abstractNumId w:val="19"/>
  </w:num>
  <w:num w:numId="21">
    <w:abstractNumId w:val="7"/>
  </w:num>
  <w:num w:numId="22">
    <w:abstractNumId w:val="12"/>
  </w:num>
  <w:num w:numId="23">
    <w:abstractNumId w:val="18"/>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readOnly" w:enforcement="0"/>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49"/>
    <w:rsid w:val="00007D88"/>
    <w:rsid w:val="000369E7"/>
    <w:rsid w:val="00075748"/>
    <w:rsid w:val="000D1015"/>
    <w:rsid w:val="000D2D42"/>
    <w:rsid w:val="000D4B19"/>
    <w:rsid w:val="000E5B49"/>
    <w:rsid w:val="00131020"/>
    <w:rsid w:val="00143153"/>
    <w:rsid w:val="0014325F"/>
    <w:rsid w:val="00143E56"/>
    <w:rsid w:val="001E171A"/>
    <w:rsid w:val="001E5897"/>
    <w:rsid w:val="002261D4"/>
    <w:rsid w:val="00227883"/>
    <w:rsid w:val="0023086B"/>
    <w:rsid w:val="00230F3B"/>
    <w:rsid w:val="00281EF0"/>
    <w:rsid w:val="002A740E"/>
    <w:rsid w:val="002D7DFB"/>
    <w:rsid w:val="00345D49"/>
    <w:rsid w:val="003A6CE8"/>
    <w:rsid w:val="003B57DE"/>
    <w:rsid w:val="003D3298"/>
    <w:rsid w:val="003E2A6B"/>
    <w:rsid w:val="003E4E98"/>
    <w:rsid w:val="0044503E"/>
    <w:rsid w:val="00452222"/>
    <w:rsid w:val="00470F60"/>
    <w:rsid w:val="004D279E"/>
    <w:rsid w:val="004E2445"/>
    <w:rsid w:val="004F71C6"/>
    <w:rsid w:val="005022F2"/>
    <w:rsid w:val="00507F9E"/>
    <w:rsid w:val="00513701"/>
    <w:rsid w:val="00562DB2"/>
    <w:rsid w:val="00573F9B"/>
    <w:rsid w:val="00575E9B"/>
    <w:rsid w:val="00590A5F"/>
    <w:rsid w:val="005A1063"/>
    <w:rsid w:val="005A6790"/>
    <w:rsid w:val="005B17FF"/>
    <w:rsid w:val="005B613A"/>
    <w:rsid w:val="005B72FB"/>
    <w:rsid w:val="005D236E"/>
    <w:rsid w:val="00624C9A"/>
    <w:rsid w:val="00634120"/>
    <w:rsid w:val="00652A00"/>
    <w:rsid w:val="006A0A47"/>
    <w:rsid w:val="006A65D8"/>
    <w:rsid w:val="006B1F6D"/>
    <w:rsid w:val="006B5228"/>
    <w:rsid w:val="006F4DAC"/>
    <w:rsid w:val="00722265"/>
    <w:rsid w:val="00722D74"/>
    <w:rsid w:val="00724BDA"/>
    <w:rsid w:val="00750E62"/>
    <w:rsid w:val="00784F92"/>
    <w:rsid w:val="00785296"/>
    <w:rsid w:val="00795AC6"/>
    <w:rsid w:val="007A1D80"/>
    <w:rsid w:val="007B7CA2"/>
    <w:rsid w:val="0080635F"/>
    <w:rsid w:val="008263CE"/>
    <w:rsid w:val="00857237"/>
    <w:rsid w:val="008B14D4"/>
    <w:rsid w:val="008E35C0"/>
    <w:rsid w:val="008E4BA2"/>
    <w:rsid w:val="00947D72"/>
    <w:rsid w:val="00953E66"/>
    <w:rsid w:val="00960246"/>
    <w:rsid w:val="0097298A"/>
    <w:rsid w:val="00996715"/>
    <w:rsid w:val="009B4F9A"/>
    <w:rsid w:val="009D6F52"/>
    <w:rsid w:val="00A11E28"/>
    <w:rsid w:val="00A12A7A"/>
    <w:rsid w:val="00A56E23"/>
    <w:rsid w:val="00A64411"/>
    <w:rsid w:val="00A95093"/>
    <w:rsid w:val="00AA7F81"/>
    <w:rsid w:val="00AC6218"/>
    <w:rsid w:val="00B110C1"/>
    <w:rsid w:val="00B35F25"/>
    <w:rsid w:val="00B52819"/>
    <w:rsid w:val="00B5496E"/>
    <w:rsid w:val="00B76110"/>
    <w:rsid w:val="00B82ED7"/>
    <w:rsid w:val="00BB3B4B"/>
    <w:rsid w:val="00BB4D59"/>
    <w:rsid w:val="00BD730D"/>
    <w:rsid w:val="00C324B8"/>
    <w:rsid w:val="00CD317A"/>
    <w:rsid w:val="00D20E1F"/>
    <w:rsid w:val="00DA19A1"/>
    <w:rsid w:val="00DB11B6"/>
    <w:rsid w:val="00E34AB3"/>
    <w:rsid w:val="00E452E1"/>
    <w:rsid w:val="00E5140B"/>
    <w:rsid w:val="00E70A25"/>
    <w:rsid w:val="00E81ACB"/>
    <w:rsid w:val="00E87BE2"/>
    <w:rsid w:val="00E91CEA"/>
    <w:rsid w:val="00EB1F72"/>
    <w:rsid w:val="00EB42A0"/>
    <w:rsid w:val="00EC474C"/>
    <w:rsid w:val="00EF423D"/>
    <w:rsid w:val="00EF49E6"/>
    <w:rsid w:val="00EF55A8"/>
    <w:rsid w:val="00F07824"/>
    <w:rsid w:val="00F35A6D"/>
    <w:rsid w:val="00F4406C"/>
    <w:rsid w:val="00F63536"/>
    <w:rsid w:val="00F74810"/>
    <w:rsid w:val="00FA2954"/>
    <w:rsid w:val="00FD0CBB"/>
    <w:rsid w:val="00FE273C"/>
    <w:rsid w:val="00FE47BC"/>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E8F03AD"/>
  <w15:docId w15:val="{7EC406AB-F0AA-4B1E-B518-90101701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cs="Arial Unicode MS"/>
      <w:color w:val="000000"/>
      <w:sz w:val="24"/>
      <w:szCs w:val="24"/>
      <w:u w:color="000000"/>
    </w:rPr>
  </w:style>
  <w:style w:type="paragraph" w:styleId="Footer">
    <w:name w:val="footer"/>
    <w:link w:val="FooterChar"/>
    <w:uiPriority w:val="99"/>
    <w:pPr>
      <w:tabs>
        <w:tab w:val="center" w:pos="4680"/>
        <w:tab w:val="right" w:pos="9360"/>
      </w:tabs>
    </w:pPr>
    <w:rPr>
      <w:rFonts w:cs="Arial Unicode MS"/>
      <w:color w:val="000000"/>
      <w:sz w:val="24"/>
      <w:szCs w:val="24"/>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sz w:val="24"/>
      <w:szCs w:val="24"/>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pBdr>
        <w:top w:val="none" w:sz="0" w:space="0" w:color="auto"/>
        <w:left w:val="none" w:sz="0" w:space="0" w:color="auto"/>
        <w:bottom w:val="none" w:sz="0" w:space="0" w:color="auto"/>
        <w:right w:val="none" w:sz="0" w:space="0" w:color="auto"/>
        <w:between w:val="none" w:sz="0" w:space="0" w:color="auto"/>
        <w:bar w:val="none" w:sz="0" w:color="auto"/>
      </w:pBdr>
      <w:tabs>
        <w:tab w:val="center" w:pos="150"/>
      </w:tabs>
      <w:overflowPunct w:val="0"/>
      <w:autoSpaceDE w:val="0"/>
      <w:autoSpaceDN w:val="0"/>
      <w:adjustRightInd w:val="0"/>
      <w:spacing w:after="120" w:line="280" w:lineRule="exact"/>
      <w:ind w:left="480" w:hanging="480"/>
      <w:textAlignment w:val="baseline"/>
    </w:pPr>
    <w:rPr>
      <w:rFonts w:ascii="CronoMM_250 LT 11 OP" w:eastAsia="Times New Roman" w:hAnsi="CronoMM_250 LT 11 OP"/>
      <w:noProof/>
      <w:sz w:val="26"/>
      <w:bdr w:val="none" w:sz="0" w:space="0" w:color="auto"/>
    </w:rPr>
  </w:style>
  <w:style w:type="paragraph" w:styleId="Title">
    <w:name w:val="Title"/>
    <w:basedOn w:val="Normal"/>
    <w:link w:val="TitleChar"/>
    <w:qFormat/>
    <w:rsid w:val="00F4406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b/>
      <w:sz w:val="28"/>
      <w:bdr w:val="none" w:sz="0" w:space="0" w:color="auto"/>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rosby@bealcollege.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collins@bealcolleg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A1728-C279-42F7-A70C-33E92CDA8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BE7E68F6</Template>
  <TotalTime>0</TotalTime>
  <Pages>6</Pages>
  <Words>954</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Jesse Crosby</cp:lastModifiedBy>
  <cp:revision>2</cp:revision>
  <cp:lastPrinted>2019-06-20T12:15:00Z</cp:lastPrinted>
  <dcterms:created xsi:type="dcterms:W3CDTF">2019-06-20T15:11:00Z</dcterms:created>
  <dcterms:modified xsi:type="dcterms:W3CDTF">2019-06-20T15:11:00Z</dcterms:modified>
</cp:coreProperties>
</file>