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3811A" w14:textId="56FB97FF" w:rsidR="00B04FC3" w:rsidRDefault="00672F12" w:rsidP="00672F12">
      <w:pPr>
        <w:pStyle w:val="CRSETMATCHTTL"/>
        <w:spacing w:before="0" w:after="0"/>
        <w:ind w:firstLine="720"/>
        <w:rPr>
          <w:b w:val="0"/>
          <w:color w:val="auto"/>
        </w:rPr>
      </w:pPr>
      <w:r w:rsidRPr="004440B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4C970" wp14:editId="5DF4D8F8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753235" cy="6448425"/>
                <wp:effectExtent l="0" t="0" r="18415" b="285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3235" cy="6448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6B437CC" w14:textId="79232612" w:rsidR="00FF3647" w:rsidRPr="00FF3647" w:rsidRDefault="00FF3647" w:rsidP="004312E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AVERAGE function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2ACD7CAE" w14:textId="547866E4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Comparison operator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2834E472" w14:textId="2A101777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Conditional format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102CBCF6" w14:textId="4660F384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COUNTIF function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1F59F127" w14:textId="106AED24" w:rsid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Criteria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07772040" w14:textId="71183DEA" w:rsid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Data bar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716E2757" w14:textId="4A0C30EB" w:rsid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Detail bar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7E6972D1" w14:textId="50BD8B66" w:rsid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DATE function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20C3BB7E" w14:textId="1299B4B4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Filter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58851918" w14:textId="2DB61F67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Freeze Panes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052082D7" w14:textId="3EDF8D3B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Function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4B4832C5" w14:textId="2139EFF8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IF function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2BD0800A" w14:textId="46B7C746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Logical functions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78CCDC9E" w14:textId="13649B87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Logical test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66388332" w14:textId="15AF4E61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MAX function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210E014A" w14:textId="015EABE5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MEDIAN function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31542B7B" w14:textId="015AD4D3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MIN function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0514DEFC" w14:textId="27F51CB3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Statistical functions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0CBB2019" w14:textId="14A360CF" w:rsid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 w:rsidRPr="00FF3647">
                              <w:rPr>
                                <w:sz w:val="22"/>
                                <w:szCs w:val="22"/>
                              </w:rPr>
                              <w:t>SUM function</w:t>
                            </w:r>
                            <w:r w:rsidR="008E27FA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4B97B814" w14:textId="6E1A34D3" w:rsidR="00FF3647" w:rsidRPr="00FF3647" w:rsidRDefault="00FF3647" w:rsidP="008E27F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ind w:left="461" w:hanging="27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NOW function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24C9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86.85pt;margin-top:0;width:138.05pt;height:50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" filled="f" strokeweight=".5pt">
                <v:textbox>
                  <w:txbxContent>
                    <w:p w14:paraId="66B437CC" w14:textId="79232612" w:rsidR="00FF3647" w:rsidRPr="00FF3647" w:rsidRDefault="00FF3647" w:rsidP="004312E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AVERAGE function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2ACD7CAE" w14:textId="547866E4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Comparison operator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2834E472" w14:textId="2A101777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Conditional format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102CBCF6" w14:textId="4660F384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COUNTIF function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1F59F127" w14:textId="106AED24" w:rsid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Criteria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07772040" w14:textId="71183DEA" w:rsid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Data bar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716E2757" w14:textId="4A0C30EB" w:rsid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Detail bar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7E6972D1" w14:textId="50BD8B66" w:rsid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DATE function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20C3BB7E" w14:textId="1299B4B4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Filter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58851918" w14:textId="2DB61F67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Freeze Panes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052082D7" w14:textId="3EDF8D3B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Function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4B4832C5" w14:textId="2139EFF8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IF function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2BD0800A" w14:textId="46B7C746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Logical functions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78CCDC9E" w14:textId="13649B87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Logical test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66388332" w14:textId="15AF4E61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MAX function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210E014A" w14:textId="015EABE5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MEDIAN function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31542B7B" w14:textId="015AD4D3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MIN function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0514DEFC" w14:textId="27F51CB3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Statistical functions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0CBB2019" w14:textId="14A360CF" w:rsid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 w:rsidRPr="00FF3647">
                        <w:rPr>
                          <w:sz w:val="22"/>
                          <w:szCs w:val="22"/>
                        </w:rPr>
                        <w:t>SUM function</w:t>
                      </w:r>
                      <w:r w:rsidR="008E27FA"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4B97B814" w14:textId="6E1A34D3" w:rsidR="00FF3647" w:rsidRPr="00FF3647" w:rsidRDefault="00FF3647" w:rsidP="008E27F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ind w:left="461" w:hanging="274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NOW function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440BA" w:rsidRPr="00531539">
        <w:rPr>
          <w:sz w:val="28"/>
          <w:szCs w:val="22"/>
        </w:rPr>
        <w:t xml:space="preserve">Chapter </w:t>
      </w:r>
      <w:r w:rsidR="00FF3647">
        <w:rPr>
          <w:sz w:val="28"/>
          <w:szCs w:val="22"/>
        </w:rPr>
        <w:t>16</w:t>
      </w:r>
      <w:r w:rsidR="004440BA" w:rsidRPr="00531539">
        <w:rPr>
          <w:sz w:val="28"/>
          <w:szCs w:val="22"/>
        </w:rPr>
        <w:t xml:space="preserve"> Matching</w:t>
      </w:r>
      <w:r>
        <w:rPr>
          <w:b w:val="0"/>
          <w:color w:val="auto"/>
          <w:sz w:val="28"/>
          <w:szCs w:val="22"/>
        </w:rPr>
        <w:t>.</w:t>
      </w:r>
    </w:p>
    <w:p w14:paraId="64A9E727" w14:textId="6DE52738" w:rsidR="00FF3647" w:rsidRPr="00FF3647" w:rsidRDefault="004312EA" w:rsidP="00FF3647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>_____ 1. P</w:t>
      </w:r>
      <w:r w:rsidR="00FF3647" w:rsidRPr="00FF3647">
        <w:rPr>
          <w:b w:val="0"/>
          <w:color w:val="auto"/>
          <w:szCs w:val="24"/>
        </w:rPr>
        <w:t>redefined formula that performs calculations by using specific</w:t>
      </w:r>
      <w:r w:rsidR="00FF3647">
        <w:rPr>
          <w:b w:val="0"/>
          <w:color w:val="auto"/>
          <w:szCs w:val="24"/>
        </w:rPr>
        <w:br/>
        <w:t xml:space="preserve"> </w:t>
      </w:r>
      <w:r w:rsidR="00FF3647">
        <w:rPr>
          <w:b w:val="0"/>
          <w:color w:val="auto"/>
          <w:szCs w:val="24"/>
        </w:rPr>
        <w:tab/>
      </w:r>
      <w:r>
        <w:rPr>
          <w:b w:val="0"/>
          <w:color w:val="auto"/>
          <w:szCs w:val="24"/>
        </w:rPr>
        <w:t xml:space="preserve">   </w:t>
      </w:r>
      <w:r w:rsidR="00FF3647" w:rsidRPr="00FF3647">
        <w:rPr>
          <w:b w:val="0"/>
          <w:color w:val="auto"/>
          <w:szCs w:val="24"/>
        </w:rPr>
        <w:t xml:space="preserve">values in a particular order or structure. </w:t>
      </w:r>
    </w:p>
    <w:p w14:paraId="6515B0F0" w14:textId="2B9E8067" w:rsidR="00FF3647" w:rsidRPr="00FF3647" w:rsidRDefault="00FF3647" w:rsidP="00FF3647">
      <w:pPr>
        <w:pStyle w:val="CRSETMATCHTTL"/>
        <w:spacing w:before="0" w:after="0"/>
        <w:rPr>
          <w:b w:val="0"/>
          <w:color w:val="auto"/>
          <w:szCs w:val="24"/>
        </w:rPr>
      </w:pPr>
      <w:r w:rsidRPr="00FF3647">
        <w:rPr>
          <w:b w:val="0"/>
          <w:color w:val="auto"/>
          <w:szCs w:val="24"/>
        </w:rPr>
        <w:t>_____ 2.</w:t>
      </w:r>
      <w:r>
        <w:rPr>
          <w:b w:val="0"/>
          <w:color w:val="auto"/>
          <w:szCs w:val="24"/>
        </w:rPr>
        <w:t xml:space="preserve"> </w:t>
      </w:r>
      <w:r w:rsidRPr="00FF3647">
        <w:rPr>
          <w:b w:val="0"/>
          <w:color w:val="auto"/>
          <w:szCs w:val="24"/>
        </w:rPr>
        <w:t>Excel functions</w:t>
      </w:r>
      <w:r w:rsidR="004312EA">
        <w:rPr>
          <w:b w:val="0"/>
          <w:color w:val="auto"/>
          <w:szCs w:val="24"/>
        </w:rPr>
        <w:t xml:space="preserve"> such as AVERAGE</w:t>
      </w:r>
      <w:r w:rsidRPr="00FF3647">
        <w:rPr>
          <w:b w:val="0"/>
          <w:color w:val="auto"/>
          <w:szCs w:val="24"/>
        </w:rPr>
        <w:t xml:space="preserve"> that are useful to analyze a</w:t>
      </w:r>
      <w:r w:rsidR="004312EA">
        <w:rPr>
          <w:b w:val="0"/>
          <w:color w:val="auto"/>
          <w:szCs w:val="24"/>
        </w:rPr>
        <w:t xml:space="preserve"> group</w:t>
      </w:r>
      <w:r>
        <w:rPr>
          <w:b w:val="0"/>
          <w:color w:val="auto"/>
          <w:szCs w:val="24"/>
        </w:rPr>
        <w:br/>
      </w:r>
      <w:r w:rsidRPr="00FF3647">
        <w:rPr>
          <w:b w:val="0"/>
          <w:color w:val="auto"/>
          <w:szCs w:val="24"/>
        </w:rPr>
        <w:t xml:space="preserve"> </w:t>
      </w:r>
      <w:r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</w:t>
      </w:r>
      <w:r w:rsidRPr="00FF3647">
        <w:rPr>
          <w:b w:val="0"/>
          <w:color w:val="auto"/>
          <w:szCs w:val="24"/>
        </w:rPr>
        <w:t>of measurements.</w:t>
      </w:r>
    </w:p>
    <w:p w14:paraId="0C31C500" w14:textId="28B48E30" w:rsidR="00FF3647" w:rsidRPr="004312EA" w:rsidRDefault="00FF3647" w:rsidP="00FF3647">
      <w:pPr>
        <w:pStyle w:val="CRSETMATCHTTL"/>
        <w:spacing w:before="0" w:after="0"/>
        <w:rPr>
          <w:b w:val="0"/>
          <w:color w:val="auto"/>
          <w:sz w:val="12"/>
          <w:szCs w:val="24"/>
        </w:rPr>
      </w:pPr>
      <w:r w:rsidRPr="00FF3647">
        <w:rPr>
          <w:b w:val="0"/>
          <w:color w:val="auto"/>
          <w:szCs w:val="24"/>
        </w:rPr>
        <w:t>_____ 3.</w:t>
      </w:r>
      <w:r>
        <w:rPr>
          <w:b w:val="0"/>
          <w:color w:val="auto"/>
          <w:szCs w:val="24"/>
        </w:rPr>
        <w:t xml:space="preserve"> </w:t>
      </w:r>
      <w:r w:rsidR="004312EA">
        <w:rPr>
          <w:b w:val="0"/>
          <w:color w:val="auto"/>
          <w:szCs w:val="24"/>
        </w:rPr>
        <w:t>P</w:t>
      </w:r>
      <w:r w:rsidRPr="00FF3647">
        <w:rPr>
          <w:b w:val="0"/>
          <w:color w:val="auto"/>
          <w:szCs w:val="24"/>
        </w:rPr>
        <w:t>redefined formula that adds all numbers in a selected range.</w:t>
      </w:r>
      <w:r>
        <w:rPr>
          <w:b w:val="0"/>
          <w:color w:val="auto"/>
          <w:szCs w:val="24"/>
        </w:rPr>
        <w:br/>
      </w:r>
    </w:p>
    <w:p w14:paraId="6C5F545C" w14:textId="6870F9D0" w:rsidR="00FF3647" w:rsidRPr="00FF3647" w:rsidRDefault="00FF3647" w:rsidP="00FF3647">
      <w:pPr>
        <w:pStyle w:val="CRSETMATCHTTL"/>
        <w:spacing w:before="0" w:after="0"/>
        <w:rPr>
          <w:b w:val="0"/>
          <w:color w:val="auto"/>
          <w:szCs w:val="24"/>
        </w:rPr>
      </w:pPr>
      <w:r w:rsidRPr="00FF3647">
        <w:rPr>
          <w:b w:val="0"/>
          <w:color w:val="auto"/>
          <w:szCs w:val="24"/>
        </w:rPr>
        <w:t>_____ 4.</w:t>
      </w:r>
      <w:r>
        <w:rPr>
          <w:b w:val="0"/>
          <w:color w:val="auto"/>
          <w:szCs w:val="24"/>
        </w:rPr>
        <w:t xml:space="preserve"> </w:t>
      </w:r>
      <w:r w:rsidRPr="00FF3647">
        <w:rPr>
          <w:b w:val="0"/>
          <w:color w:val="auto"/>
          <w:szCs w:val="24"/>
        </w:rPr>
        <w:t>Excel function that adds a group of values and then divides the</w:t>
      </w:r>
      <w:r w:rsidR="004312EA">
        <w:rPr>
          <w:b w:val="0"/>
          <w:color w:val="auto"/>
          <w:szCs w:val="24"/>
        </w:rPr>
        <w:t xml:space="preserve"> result</w:t>
      </w:r>
      <w:r>
        <w:rPr>
          <w:b w:val="0"/>
          <w:color w:val="auto"/>
          <w:szCs w:val="24"/>
        </w:rPr>
        <w:br/>
        <w:t xml:space="preserve"> </w:t>
      </w:r>
      <w:r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</w:t>
      </w:r>
      <w:r w:rsidRPr="00FF3647">
        <w:rPr>
          <w:b w:val="0"/>
          <w:color w:val="auto"/>
          <w:szCs w:val="24"/>
        </w:rPr>
        <w:t xml:space="preserve">by the </w:t>
      </w:r>
      <w:r w:rsidR="004312EA">
        <w:rPr>
          <w:b w:val="0"/>
          <w:color w:val="auto"/>
          <w:szCs w:val="24"/>
        </w:rPr>
        <w:t>count</w:t>
      </w:r>
      <w:r w:rsidRPr="00FF3647">
        <w:rPr>
          <w:b w:val="0"/>
          <w:color w:val="auto"/>
          <w:szCs w:val="24"/>
        </w:rPr>
        <w:t xml:space="preserve"> of values in the group.</w:t>
      </w:r>
    </w:p>
    <w:p w14:paraId="20343294" w14:textId="376E18E5" w:rsidR="00FF3647" w:rsidRPr="00FF3647" w:rsidRDefault="00FF3647" w:rsidP="00FF3647">
      <w:pPr>
        <w:pStyle w:val="CRSETMATCHTTL"/>
        <w:spacing w:before="0" w:after="0"/>
        <w:rPr>
          <w:b w:val="0"/>
          <w:color w:val="auto"/>
          <w:szCs w:val="24"/>
        </w:rPr>
      </w:pPr>
      <w:r w:rsidRPr="00FF3647">
        <w:rPr>
          <w:b w:val="0"/>
          <w:color w:val="auto"/>
          <w:szCs w:val="24"/>
        </w:rPr>
        <w:t>_____ 5.</w:t>
      </w:r>
      <w:r w:rsidR="004312EA">
        <w:rPr>
          <w:b w:val="0"/>
          <w:color w:val="auto"/>
          <w:szCs w:val="24"/>
        </w:rPr>
        <w:t xml:space="preserve"> </w:t>
      </w:r>
      <w:r w:rsidRPr="00FF3647">
        <w:rPr>
          <w:b w:val="0"/>
          <w:color w:val="auto"/>
          <w:szCs w:val="24"/>
        </w:rPr>
        <w:t>Excel function that finds the middle value that has as many</w:t>
      </w:r>
      <w:r w:rsidR="004312EA">
        <w:rPr>
          <w:b w:val="0"/>
          <w:color w:val="auto"/>
          <w:szCs w:val="24"/>
        </w:rPr>
        <w:t xml:space="preserve"> values</w:t>
      </w:r>
      <w:r>
        <w:rPr>
          <w:b w:val="0"/>
          <w:color w:val="auto"/>
          <w:szCs w:val="24"/>
        </w:rPr>
        <w:br/>
      </w:r>
      <w:r w:rsidRPr="00FF3647">
        <w:rPr>
          <w:b w:val="0"/>
          <w:color w:val="auto"/>
          <w:szCs w:val="24"/>
        </w:rPr>
        <w:t xml:space="preserve"> </w:t>
      </w:r>
      <w:r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</w:t>
      </w:r>
      <w:r w:rsidRPr="00FF3647">
        <w:rPr>
          <w:b w:val="0"/>
          <w:color w:val="auto"/>
          <w:szCs w:val="24"/>
        </w:rPr>
        <w:t>above it in the group as are below it.</w:t>
      </w:r>
    </w:p>
    <w:p w14:paraId="0D8513A3" w14:textId="60C611D3" w:rsidR="00FF3647" w:rsidRPr="004312EA" w:rsidRDefault="00FF3647" w:rsidP="00FF3647">
      <w:pPr>
        <w:pStyle w:val="CRSETMATCHTTL"/>
        <w:spacing w:before="0" w:after="0"/>
        <w:rPr>
          <w:b w:val="0"/>
          <w:color w:val="auto"/>
          <w:sz w:val="12"/>
          <w:szCs w:val="24"/>
        </w:rPr>
      </w:pPr>
      <w:r w:rsidRPr="00FF3647">
        <w:rPr>
          <w:b w:val="0"/>
          <w:color w:val="auto"/>
          <w:szCs w:val="24"/>
        </w:rPr>
        <w:t>_____ 6.</w:t>
      </w:r>
      <w:r>
        <w:rPr>
          <w:b w:val="0"/>
          <w:color w:val="auto"/>
          <w:szCs w:val="24"/>
        </w:rPr>
        <w:t xml:space="preserve"> </w:t>
      </w:r>
      <w:r w:rsidRPr="00FF3647">
        <w:rPr>
          <w:b w:val="0"/>
          <w:color w:val="auto"/>
          <w:szCs w:val="24"/>
        </w:rPr>
        <w:t>Excel function that determines the smallest value in a range.</w:t>
      </w:r>
      <w:r>
        <w:rPr>
          <w:b w:val="0"/>
          <w:color w:val="auto"/>
          <w:szCs w:val="24"/>
        </w:rPr>
        <w:br/>
      </w:r>
    </w:p>
    <w:p w14:paraId="454F0CB6" w14:textId="75D8CD54" w:rsidR="00FF3647" w:rsidRPr="004312EA" w:rsidRDefault="00FF3647" w:rsidP="00FF3647">
      <w:pPr>
        <w:pStyle w:val="CRSETMATCHTTL"/>
        <w:spacing w:before="0" w:after="0"/>
        <w:rPr>
          <w:b w:val="0"/>
          <w:color w:val="auto"/>
          <w:sz w:val="12"/>
          <w:szCs w:val="24"/>
        </w:rPr>
      </w:pPr>
      <w:r w:rsidRPr="00FF3647">
        <w:rPr>
          <w:b w:val="0"/>
          <w:color w:val="auto"/>
          <w:szCs w:val="24"/>
        </w:rPr>
        <w:t>_____ 7.</w:t>
      </w:r>
      <w:r>
        <w:rPr>
          <w:b w:val="0"/>
          <w:color w:val="auto"/>
          <w:szCs w:val="24"/>
        </w:rPr>
        <w:t xml:space="preserve"> </w:t>
      </w:r>
      <w:r w:rsidRPr="00FF3647">
        <w:rPr>
          <w:b w:val="0"/>
          <w:color w:val="auto"/>
          <w:szCs w:val="24"/>
        </w:rPr>
        <w:t>Excel function that determines the largest value in a range.</w:t>
      </w:r>
      <w:r>
        <w:rPr>
          <w:b w:val="0"/>
          <w:color w:val="auto"/>
          <w:szCs w:val="24"/>
        </w:rPr>
        <w:br/>
      </w:r>
    </w:p>
    <w:p w14:paraId="04A77A50" w14:textId="2EB612DC" w:rsidR="00FF3647" w:rsidRPr="00FF3647" w:rsidRDefault="00FF3647" w:rsidP="00FF3647">
      <w:pPr>
        <w:pStyle w:val="CRSETMATCHTTL"/>
        <w:spacing w:before="0" w:after="0"/>
        <w:rPr>
          <w:b w:val="0"/>
          <w:color w:val="auto"/>
          <w:szCs w:val="24"/>
        </w:rPr>
      </w:pPr>
      <w:r w:rsidRPr="00FF3647">
        <w:rPr>
          <w:b w:val="0"/>
          <w:color w:val="auto"/>
          <w:szCs w:val="24"/>
        </w:rPr>
        <w:t>_____ 8.</w:t>
      </w:r>
      <w:r>
        <w:rPr>
          <w:b w:val="0"/>
          <w:color w:val="auto"/>
          <w:szCs w:val="24"/>
        </w:rPr>
        <w:t xml:space="preserve"> </w:t>
      </w:r>
      <w:r w:rsidR="004312EA">
        <w:rPr>
          <w:b w:val="0"/>
          <w:color w:val="auto"/>
          <w:szCs w:val="24"/>
        </w:rPr>
        <w:t>C</w:t>
      </w:r>
      <w:r w:rsidRPr="00FF3647">
        <w:rPr>
          <w:b w:val="0"/>
          <w:color w:val="auto"/>
          <w:szCs w:val="24"/>
        </w:rPr>
        <w:t>ommand that enables you to select one or more rows or columns</w:t>
      </w:r>
      <w:r w:rsidR="004312EA">
        <w:rPr>
          <w:b w:val="0"/>
          <w:color w:val="auto"/>
          <w:szCs w:val="24"/>
        </w:rPr>
        <w:t xml:space="preserve"> and</w:t>
      </w:r>
      <w:r>
        <w:rPr>
          <w:b w:val="0"/>
          <w:color w:val="auto"/>
          <w:szCs w:val="24"/>
        </w:rPr>
        <w:br/>
      </w:r>
      <w:r w:rsidRPr="00FF3647">
        <w:rPr>
          <w:b w:val="0"/>
          <w:color w:val="auto"/>
          <w:szCs w:val="24"/>
        </w:rPr>
        <w:t xml:space="preserve"> </w:t>
      </w:r>
      <w:r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</w:t>
      </w:r>
      <w:r w:rsidRPr="00FF3647">
        <w:rPr>
          <w:b w:val="0"/>
          <w:color w:val="auto"/>
          <w:szCs w:val="24"/>
        </w:rPr>
        <w:t>lock them in place.</w:t>
      </w:r>
    </w:p>
    <w:p w14:paraId="6E96A7A4" w14:textId="408DAEE7" w:rsidR="00FF3647" w:rsidRPr="004312EA" w:rsidRDefault="00FF3647" w:rsidP="00FF3647">
      <w:pPr>
        <w:pStyle w:val="CRSETMATCHTTL"/>
        <w:spacing w:before="0" w:after="0"/>
        <w:rPr>
          <w:b w:val="0"/>
          <w:color w:val="auto"/>
          <w:sz w:val="12"/>
          <w:szCs w:val="24"/>
        </w:rPr>
      </w:pPr>
      <w:r w:rsidRPr="00FF3647">
        <w:rPr>
          <w:b w:val="0"/>
          <w:color w:val="auto"/>
          <w:szCs w:val="24"/>
        </w:rPr>
        <w:t>_____ 9.</w:t>
      </w:r>
      <w:r w:rsidR="004312EA">
        <w:rPr>
          <w:b w:val="0"/>
          <w:color w:val="auto"/>
          <w:szCs w:val="24"/>
        </w:rPr>
        <w:t xml:space="preserve"> G</w:t>
      </w:r>
      <w:r w:rsidRPr="00FF3647">
        <w:rPr>
          <w:b w:val="0"/>
          <w:color w:val="auto"/>
          <w:szCs w:val="24"/>
        </w:rPr>
        <w:t>roup of functions th</w:t>
      </w:r>
      <w:r w:rsidR="004312EA">
        <w:rPr>
          <w:b w:val="0"/>
          <w:color w:val="auto"/>
          <w:szCs w:val="24"/>
        </w:rPr>
        <w:t>at test for specific conditions</w:t>
      </w:r>
      <w:r w:rsidRPr="00FF3647">
        <w:rPr>
          <w:b w:val="0"/>
          <w:color w:val="auto"/>
          <w:szCs w:val="24"/>
        </w:rPr>
        <w:t xml:space="preserve"> </w:t>
      </w:r>
      <w:r w:rsidR="004312EA">
        <w:rPr>
          <w:b w:val="0"/>
          <w:color w:val="auto"/>
          <w:szCs w:val="24"/>
        </w:rPr>
        <w:t>that</w:t>
      </w:r>
      <w:r w:rsidR="00672F12">
        <w:rPr>
          <w:b w:val="0"/>
          <w:color w:val="auto"/>
          <w:szCs w:val="24"/>
        </w:rPr>
        <w:t xml:space="preserve"> often use</w:t>
      </w:r>
      <w:r w:rsidR="008E27FA">
        <w:rPr>
          <w:b w:val="0"/>
          <w:color w:val="auto"/>
          <w:szCs w:val="24"/>
        </w:rPr>
        <w:br/>
        <w:t xml:space="preserve"> </w:t>
      </w:r>
      <w:r w:rsidR="008E27FA"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</w:t>
      </w:r>
      <w:r w:rsidRPr="00FF3647">
        <w:rPr>
          <w:b w:val="0"/>
          <w:color w:val="auto"/>
          <w:szCs w:val="24"/>
        </w:rPr>
        <w:t xml:space="preserve">conditional tests to determine </w:t>
      </w:r>
      <w:r w:rsidR="004312EA">
        <w:rPr>
          <w:b w:val="0"/>
          <w:color w:val="auto"/>
          <w:szCs w:val="24"/>
        </w:rPr>
        <w:t>if</w:t>
      </w:r>
      <w:r w:rsidRPr="00FF3647">
        <w:rPr>
          <w:b w:val="0"/>
          <w:color w:val="auto"/>
          <w:szCs w:val="24"/>
        </w:rPr>
        <w:t xml:space="preserve"> specified</w:t>
      </w:r>
      <w:r w:rsidR="00672F12">
        <w:rPr>
          <w:b w:val="0"/>
          <w:color w:val="auto"/>
          <w:szCs w:val="24"/>
        </w:rPr>
        <w:t xml:space="preserve"> conditions are</w:t>
      </w:r>
      <w:r w:rsidR="004312EA">
        <w:rPr>
          <w:b w:val="0"/>
          <w:color w:val="auto"/>
          <w:szCs w:val="24"/>
        </w:rPr>
        <w:t xml:space="preserve"> true or false.</w:t>
      </w:r>
      <w:r>
        <w:rPr>
          <w:b w:val="0"/>
          <w:color w:val="auto"/>
          <w:szCs w:val="24"/>
        </w:rPr>
        <w:br/>
      </w:r>
      <w:r w:rsidRPr="00FF3647">
        <w:rPr>
          <w:b w:val="0"/>
          <w:color w:val="auto"/>
          <w:szCs w:val="24"/>
        </w:rPr>
        <w:t>_____ 10.</w:t>
      </w:r>
      <w:r w:rsidR="004312EA">
        <w:rPr>
          <w:b w:val="0"/>
          <w:color w:val="auto"/>
          <w:szCs w:val="24"/>
        </w:rPr>
        <w:t xml:space="preserve"> </w:t>
      </w:r>
      <w:r w:rsidRPr="00FF3647">
        <w:rPr>
          <w:b w:val="0"/>
          <w:color w:val="auto"/>
          <w:szCs w:val="24"/>
        </w:rPr>
        <w:t>Conditions that you specify in a logical function.</w:t>
      </w:r>
      <w:r>
        <w:rPr>
          <w:b w:val="0"/>
          <w:color w:val="auto"/>
          <w:szCs w:val="24"/>
        </w:rPr>
        <w:br/>
      </w:r>
    </w:p>
    <w:p w14:paraId="24AA2AED" w14:textId="3870F7C3" w:rsidR="00FF3647" w:rsidRPr="00FF3647" w:rsidRDefault="00FF3647" w:rsidP="00FF3647">
      <w:pPr>
        <w:pStyle w:val="CRSETMATCHTTL"/>
        <w:spacing w:before="0" w:after="0"/>
        <w:rPr>
          <w:b w:val="0"/>
          <w:color w:val="auto"/>
          <w:szCs w:val="24"/>
        </w:rPr>
      </w:pPr>
      <w:r w:rsidRPr="00FF3647">
        <w:rPr>
          <w:b w:val="0"/>
          <w:color w:val="auto"/>
          <w:szCs w:val="24"/>
        </w:rPr>
        <w:t>_____ 11.</w:t>
      </w:r>
      <w:r>
        <w:rPr>
          <w:b w:val="0"/>
          <w:color w:val="auto"/>
          <w:szCs w:val="24"/>
        </w:rPr>
        <w:t xml:space="preserve"> </w:t>
      </w:r>
      <w:r w:rsidR="00672F12">
        <w:rPr>
          <w:b w:val="0"/>
          <w:color w:val="auto"/>
          <w:szCs w:val="24"/>
        </w:rPr>
        <w:t>S</w:t>
      </w:r>
      <w:r w:rsidRPr="00FF3647">
        <w:rPr>
          <w:b w:val="0"/>
          <w:color w:val="auto"/>
          <w:szCs w:val="24"/>
        </w:rPr>
        <w:t>tatistical function that counts the number of cells within a range</w:t>
      </w:r>
      <w:r w:rsidR="008E27FA">
        <w:rPr>
          <w:b w:val="0"/>
          <w:color w:val="auto"/>
          <w:szCs w:val="24"/>
        </w:rPr>
        <w:br/>
      </w:r>
      <w:r w:rsidRPr="00FF3647">
        <w:rPr>
          <w:b w:val="0"/>
          <w:color w:val="auto"/>
          <w:szCs w:val="24"/>
        </w:rPr>
        <w:t xml:space="preserve"> </w:t>
      </w:r>
      <w:r w:rsidR="008E27FA"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</w:t>
      </w:r>
      <w:r w:rsidR="00672F12">
        <w:rPr>
          <w:b w:val="0"/>
          <w:color w:val="auto"/>
          <w:szCs w:val="24"/>
        </w:rPr>
        <w:t>meeting</w:t>
      </w:r>
      <w:r w:rsidRPr="00FF3647">
        <w:rPr>
          <w:b w:val="0"/>
          <w:color w:val="auto"/>
          <w:szCs w:val="24"/>
        </w:rPr>
        <w:t xml:space="preserve"> </w:t>
      </w:r>
      <w:r w:rsidR="00672F12">
        <w:rPr>
          <w:b w:val="0"/>
          <w:color w:val="auto"/>
          <w:szCs w:val="24"/>
        </w:rPr>
        <w:t>a</w:t>
      </w:r>
      <w:r w:rsidRPr="00FF3647">
        <w:rPr>
          <w:b w:val="0"/>
          <w:color w:val="auto"/>
          <w:szCs w:val="24"/>
        </w:rPr>
        <w:t xml:space="preserve"> given condition and which has two arguments</w:t>
      </w:r>
      <w:r w:rsidR="004312EA">
        <w:rPr>
          <w:b w:val="0"/>
          <w:color w:val="auto"/>
          <w:szCs w:val="24"/>
        </w:rPr>
        <w:t xml:space="preserve">: </w:t>
      </w:r>
      <w:r w:rsidRPr="00FF3647">
        <w:rPr>
          <w:b w:val="0"/>
          <w:color w:val="auto"/>
          <w:szCs w:val="24"/>
        </w:rPr>
        <w:t>the</w:t>
      </w:r>
      <w:r w:rsidR="004312EA">
        <w:rPr>
          <w:b w:val="0"/>
          <w:color w:val="auto"/>
          <w:szCs w:val="24"/>
        </w:rPr>
        <w:t xml:space="preserve"> range of</w:t>
      </w:r>
      <w:r w:rsidR="008E27FA">
        <w:rPr>
          <w:b w:val="0"/>
          <w:color w:val="auto"/>
          <w:szCs w:val="24"/>
        </w:rPr>
        <w:br/>
      </w:r>
      <w:r w:rsidRPr="00FF3647">
        <w:rPr>
          <w:b w:val="0"/>
          <w:color w:val="auto"/>
          <w:szCs w:val="24"/>
        </w:rPr>
        <w:t xml:space="preserve"> </w:t>
      </w:r>
      <w:r w:rsidR="008E27FA"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</w:t>
      </w:r>
      <w:r w:rsidRPr="00FF3647">
        <w:rPr>
          <w:b w:val="0"/>
          <w:color w:val="auto"/>
          <w:szCs w:val="24"/>
        </w:rPr>
        <w:t>cells to check and the criteria.</w:t>
      </w:r>
    </w:p>
    <w:p w14:paraId="2F3D92C0" w14:textId="34C444F1" w:rsidR="00FF3647" w:rsidRPr="004312EA" w:rsidRDefault="00FF3647" w:rsidP="00FF3647">
      <w:pPr>
        <w:pStyle w:val="CRSETMATCHTTL"/>
        <w:spacing w:before="0" w:after="0"/>
        <w:rPr>
          <w:b w:val="0"/>
          <w:color w:val="auto"/>
          <w:sz w:val="12"/>
          <w:szCs w:val="24"/>
        </w:rPr>
      </w:pPr>
      <w:r w:rsidRPr="00FF3647">
        <w:rPr>
          <w:b w:val="0"/>
          <w:color w:val="auto"/>
          <w:szCs w:val="24"/>
        </w:rPr>
        <w:t>_____ 12.</w:t>
      </w:r>
      <w:r w:rsidR="004312EA">
        <w:rPr>
          <w:b w:val="0"/>
          <w:color w:val="auto"/>
          <w:szCs w:val="24"/>
        </w:rPr>
        <w:t xml:space="preserve"> </w:t>
      </w:r>
      <w:r w:rsidRPr="00FF3647">
        <w:rPr>
          <w:b w:val="0"/>
          <w:color w:val="auto"/>
          <w:szCs w:val="24"/>
        </w:rPr>
        <w:t>Any value or expression that can be evaluated as being true or false.</w:t>
      </w:r>
      <w:r w:rsidR="008E27FA">
        <w:rPr>
          <w:b w:val="0"/>
          <w:color w:val="auto"/>
          <w:szCs w:val="24"/>
        </w:rPr>
        <w:br/>
      </w:r>
    </w:p>
    <w:p w14:paraId="6833A29E" w14:textId="54FDB7C8" w:rsidR="00FF3647" w:rsidRPr="00FF3647" w:rsidRDefault="00FF3647" w:rsidP="00FF3647">
      <w:pPr>
        <w:pStyle w:val="CRSETMATCHTTL"/>
        <w:spacing w:before="0" w:after="0"/>
        <w:rPr>
          <w:b w:val="0"/>
          <w:color w:val="auto"/>
          <w:szCs w:val="24"/>
        </w:rPr>
      </w:pPr>
      <w:r w:rsidRPr="00FF3647">
        <w:rPr>
          <w:b w:val="0"/>
          <w:color w:val="auto"/>
          <w:szCs w:val="24"/>
        </w:rPr>
        <w:t>_____ 13.</w:t>
      </w:r>
      <w:r>
        <w:rPr>
          <w:b w:val="0"/>
          <w:color w:val="auto"/>
          <w:szCs w:val="24"/>
        </w:rPr>
        <w:t xml:space="preserve"> </w:t>
      </w:r>
      <w:r w:rsidR="004312EA">
        <w:rPr>
          <w:b w:val="0"/>
          <w:color w:val="auto"/>
          <w:szCs w:val="24"/>
        </w:rPr>
        <w:t>F</w:t>
      </w:r>
      <w:r w:rsidRPr="00FF3647">
        <w:rPr>
          <w:b w:val="0"/>
          <w:color w:val="auto"/>
          <w:szCs w:val="24"/>
        </w:rPr>
        <w:t>unction that uses a logical test to check whether a condition is met,</w:t>
      </w:r>
      <w:r w:rsidR="008E27FA">
        <w:rPr>
          <w:b w:val="0"/>
          <w:color w:val="auto"/>
          <w:szCs w:val="24"/>
        </w:rPr>
        <w:br/>
      </w:r>
      <w:r w:rsidRPr="00FF3647">
        <w:rPr>
          <w:b w:val="0"/>
          <w:color w:val="auto"/>
          <w:szCs w:val="24"/>
        </w:rPr>
        <w:t xml:space="preserve"> </w:t>
      </w:r>
      <w:r w:rsidR="008E27FA"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  </w:t>
      </w:r>
      <w:r w:rsidRPr="00FF3647">
        <w:rPr>
          <w:b w:val="0"/>
          <w:color w:val="auto"/>
          <w:szCs w:val="24"/>
        </w:rPr>
        <w:t>and then returns one value if true and another value if false.</w:t>
      </w:r>
    </w:p>
    <w:p w14:paraId="1FF2838F" w14:textId="719B857D" w:rsidR="00FF3647" w:rsidRPr="00FF3647" w:rsidRDefault="00FF3647" w:rsidP="00FF3647">
      <w:pPr>
        <w:pStyle w:val="CRSETMATCHTTL"/>
        <w:spacing w:before="0" w:after="0"/>
        <w:rPr>
          <w:b w:val="0"/>
          <w:color w:val="auto"/>
          <w:szCs w:val="24"/>
        </w:rPr>
      </w:pPr>
      <w:r w:rsidRPr="00FF3647">
        <w:rPr>
          <w:b w:val="0"/>
          <w:color w:val="auto"/>
          <w:szCs w:val="24"/>
        </w:rPr>
        <w:t>_____ 14.</w:t>
      </w:r>
      <w:r w:rsidR="004312EA">
        <w:rPr>
          <w:b w:val="0"/>
          <w:color w:val="auto"/>
          <w:szCs w:val="24"/>
        </w:rPr>
        <w:t xml:space="preserve"> </w:t>
      </w:r>
      <w:r w:rsidRPr="00FF3647">
        <w:rPr>
          <w:b w:val="0"/>
          <w:color w:val="auto"/>
          <w:szCs w:val="24"/>
        </w:rPr>
        <w:t>Symbols that evaluate</w:t>
      </w:r>
      <w:r w:rsidR="004312EA">
        <w:rPr>
          <w:b w:val="0"/>
          <w:color w:val="auto"/>
          <w:szCs w:val="24"/>
        </w:rPr>
        <w:t xml:space="preserve"> each value to determine if it’</w:t>
      </w:r>
      <w:r w:rsidRPr="00FF3647">
        <w:rPr>
          <w:b w:val="0"/>
          <w:color w:val="auto"/>
          <w:szCs w:val="24"/>
        </w:rPr>
        <w:t>s the same (=),</w:t>
      </w:r>
      <w:r w:rsidR="008E27FA">
        <w:rPr>
          <w:b w:val="0"/>
          <w:color w:val="auto"/>
          <w:szCs w:val="24"/>
        </w:rPr>
        <w:br/>
      </w:r>
      <w:r w:rsidRPr="00FF3647">
        <w:rPr>
          <w:b w:val="0"/>
          <w:color w:val="auto"/>
          <w:szCs w:val="24"/>
        </w:rPr>
        <w:t xml:space="preserve"> </w:t>
      </w:r>
      <w:r w:rsidR="008E27FA"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  </w:t>
      </w:r>
      <w:r w:rsidRPr="00FF3647">
        <w:rPr>
          <w:b w:val="0"/>
          <w:color w:val="auto"/>
          <w:szCs w:val="24"/>
        </w:rPr>
        <w:t>greater than (&gt;), less than (&lt;), or in between a range of values as</w:t>
      </w:r>
      <w:r w:rsidR="008E27FA">
        <w:rPr>
          <w:b w:val="0"/>
          <w:color w:val="auto"/>
          <w:szCs w:val="24"/>
        </w:rPr>
        <w:br/>
      </w:r>
      <w:r w:rsidRPr="00FF3647">
        <w:rPr>
          <w:b w:val="0"/>
          <w:color w:val="auto"/>
          <w:szCs w:val="24"/>
        </w:rPr>
        <w:t xml:space="preserve"> </w:t>
      </w:r>
      <w:r w:rsidR="008E27FA"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  </w:t>
      </w:r>
      <w:r w:rsidRPr="00FF3647">
        <w:rPr>
          <w:b w:val="0"/>
          <w:color w:val="auto"/>
          <w:szCs w:val="24"/>
        </w:rPr>
        <w:t>specified by the criteria.</w:t>
      </w:r>
    </w:p>
    <w:p w14:paraId="35ADB79A" w14:textId="6A283959" w:rsidR="00FF3647" w:rsidRPr="004312EA" w:rsidRDefault="00FF3647" w:rsidP="00FF3647">
      <w:pPr>
        <w:pStyle w:val="CRSETMATCHTTL"/>
        <w:spacing w:before="0" w:after="0"/>
        <w:rPr>
          <w:b w:val="0"/>
          <w:color w:val="auto"/>
          <w:sz w:val="12"/>
          <w:szCs w:val="24"/>
        </w:rPr>
      </w:pPr>
      <w:r w:rsidRPr="00FF3647">
        <w:rPr>
          <w:b w:val="0"/>
          <w:color w:val="auto"/>
          <w:szCs w:val="24"/>
        </w:rPr>
        <w:t>_____ 15.</w:t>
      </w:r>
      <w:r w:rsidR="004312EA">
        <w:rPr>
          <w:b w:val="0"/>
          <w:color w:val="auto"/>
          <w:szCs w:val="24"/>
        </w:rPr>
        <w:t xml:space="preserve"> F</w:t>
      </w:r>
      <w:r w:rsidRPr="00FF3647">
        <w:rPr>
          <w:b w:val="0"/>
          <w:color w:val="auto"/>
          <w:szCs w:val="24"/>
        </w:rPr>
        <w:t>ormat that changes the appearance of a cell based on a condition.</w:t>
      </w:r>
      <w:r w:rsidR="008E27FA">
        <w:rPr>
          <w:b w:val="0"/>
          <w:color w:val="auto"/>
          <w:szCs w:val="24"/>
        </w:rPr>
        <w:br/>
      </w:r>
    </w:p>
    <w:p w14:paraId="0D50DDF3" w14:textId="08B794AC" w:rsidR="00FF3647" w:rsidRPr="00FF3647" w:rsidRDefault="00FF3647" w:rsidP="00FF3647">
      <w:pPr>
        <w:pStyle w:val="CRSETMATCHTTL"/>
        <w:spacing w:before="0" w:after="0"/>
        <w:rPr>
          <w:b w:val="0"/>
          <w:color w:val="auto"/>
          <w:szCs w:val="24"/>
        </w:rPr>
      </w:pPr>
      <w:r w:rsidRPr="00FF3647">
        <w:rPr>
          <w:b w:val="0"/>
          <w:color w:val="auto"/>
          <w:szCs w:val="24"/>
        </w:rPr>
        <w:t>_____ 1</w:t>
      </w:r>
      <w:r>
        <w:rPr>
          <w:b w:val="0"/>
          <w:color w:val="auto"/>
          <w:szCs w:val="24"/>
        </w:rPr>
        <w:t>6</w:t>
      </w:r>
      <w:r w:rsidRPr="00FF3647">
        <w:rPr>
          <w:b w:val="0"/>
          <w:color w:val="auto"/>
          <w:szCs w:val="24"/>
        </w:rPr>
        <w:t>.</w:t>
      </w:r>
      <w:r w:rsidR="004312EA">
        <w:rPr>
          <w:b w:val="0"/>
          <w:color w:val="auto"/>
          <w:szCs w:val="24"/>
        </w:rPr>
        <w:t xml:space="preserve"> S</w:t>
      </w:r>
      <w:r w:rsidRPr="00FF3647">
        <w:rPr>
          <w:b w:val="0"/>
          <w:color w:val="auto"/>
          <w:szCs w:val="24"/>
        </w:rPr>
        <w:t>haded bar that provides a visual cue about the value of a cell</w:t>
      </w:r>
      <w:r w:rsidR="004312EA">
        <w:rPr>
          <w:b w:val="0"/>
          <w:color w:val="auto"/>
          <w:szCs w:val="24"/>
        </w:rPr>
        <w:t xml:space="preserve"> relative</w:t>
      </w:r>
      <w:r w:rsidR="008E27FA">
        <w:rPr>
          <w:b w:val="0"/>
          <w:color w:val="auto"/>
          <w:szCs w:val="24"/>
        </w:rPr>
        <w:br/>
      </w:r>
      <w:r w:rsidRPr="00FF3647">
        <w:rPr>
          <w:b w:val="0"/>
          <w:color w:val="auto"/>
          <w:szCs w:val="24"/>
        </w:rPr>
        <w:t xml:space="preserve"> </w:t>
      </w:r>
      <w:r w:rsidR="008E27FA"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  </w:t>
      </w:r>
      <w:r w:rsidRPr="00FF3647">
        <w:rPr>
          <w:b w:val="0"/>
          <w:color w:val="auto"/>
          <w:szCs w:val="24"/>
        </w:rPr>
        <w:t xml:space="preserve">to other </w:t>
      </w:r>
      <w:r>
        <w:rPr>
          <w:b w:val="0"/>
          <w:color w:val="auto"/>
          <w:szCs w:val="24"/>
        </w:rPr>
        <w:t>cells.</w:t>
      </w:r>
    </w:p>
    <w:p w14:paraId="725F5930" w14:textId="56290981" w:rsidR="00FF3647" w:rsidRDefault="00FF3647" w:rsidP="00FF3647">
      <w:pPr>
        <w:pStyle w:val="CRSETMATCHTTL"/>
        <w:spacing w:before="0" w:after="0"/>
        <w:rPr>
          <w:b w:val="0"/>
          <w:color w:val="auto"/>
          <w:szCs w:val="24"/>
        </w:rPr>
      </w:pPr>
      <w:r w:rsidRPr="00FF3647">
        <w:rPr>
          <w:b w:val="0"/>
          <w:color w:val="auto"/>
          <w:szCs w:val="24"/>
        </w:rPr>
        <w:t>_____ 1</w:t>
      </w:r>
      <w:r>
        <w:rPr>
          <w:b w:val="0"/>
          <w:color w:val="auto"/>
          <w:szCs w:val="24"/>
        </w:rPr>
        <w:t xml:space="preserve">7. </w:t>
      </w:r>
      <w:r w:rsidR="004312EA">
        <w:rPr>
          <w:b w:val="0"/>
          <w:color w:val="auto"/>
          <w:szCs w:val="24"/>
        </w:rPr>
        <w:t>F</w:t>
      </w:r>
      <w:r w:rsidRPr="00FF3647">
        <w:rPr>
          <w:b w:val="0"/>
          <w:color w:val="auto"/>
          <w:szCs w:val="24"/>
        </w:rPr>
        <w:t>unction that retrieves and then displays the date and</w:t>
      </w:r>
      <w:r>
        <w:rPr>
          <w:b w:val="0"/>
          <w:color w:val="auto"/>
          <w:szCs w:val="24"/>
        </w:rPr>
        <w:t xml:space="preserve"> time from</w:t>
      </w:r>
      <w:r w:rsidR="004312EA">
        <w:rPr>
          <w:b w:val="0"/>
          <w:color w:val="auto"/>
          <w:szCs w:val="24"/>
        </w:rPr>
        <w:t xml:space="preserve"> your</w:t>
      </w:r>
      <w:r w:rsidR="008E27FA">
        <w:rPr>
          <w:b w:val="0"/>
          <w:color w:val="auto"/>
          <w:szCs w:val="24"/>
        </w:rPr>
        <w:br/>
      </w:r>
      <w:r>
        <w:rPr>
          <w:b w:val="0"/>
          <w:color w:val="auto"/>
          <w:szCs w:val="24"/>
        </w:rPr>
        <w:t xml:space="preserve"> </w:t>
      </w:r>
      <w:r w:rsidR="008E27FA"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  </w:t>
      </w:r>
      <w:r>
        <w:rPr>
          <w:b w:val="0"/>
          <w:color w:val="auto"/>
          <w:szCs w:val="24"/>
        </w:rPr>
        <w:t>computer.</w:t>
      </w:r>
    </w:p>
    <w:p w14:paraId="68323169" w14:textId="6004483C" w:rsidR="00D77E99" w:rsidRDefault="00D77E99" w:rsidP="00072B0C">
      <w:pPr>
        <w:pStyle w:val="CRSETFIBQSETTTL"/>
        <w:spacing w:before="0" w:after="0"/>
      </w:pPr>
      <w:r>
        <w:t>Multi</w:t>
      </w:r>
      <w:r w:rsidR="004312EA">
        <w:t xml:space="preserve">ple Choice.  Circle your choice – letter and answer – </w:t>
      </w:r>
      <w:r>
        <w:t>completely.</w:t>
      </w:r>
    </w:p>
    <w:p w14:paraId="265BDB54" w14:textId="77777777" w:rsidR="00DD3486" w:rsidRPr="00DD3486" w:rsidRDefault="00DD3486" w:rsidP="00672F12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 w:rsidRPr="00DD3486">
        <w:rPr>
          <w:szCs w:val="24"/>
        </w:rPr>
        <w:t>The process of moving within a worksheet or workbook:</w:t>
      </w:r>
    </w:p>
    <w:p w14:paraId="2CF9F41E" w14:textId="310DAA0B" w:rsidR="00DD3486" w:rsidRPr="00DD3486" w:rsidRDefault="00DD3486" w:rsidP="00DD3486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filter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 xml:space="preserve">B. sort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>C. navigate</w:t>
      </w:r>
      <w:r w:rsidRPr="00DD3486">
        <w:t xml:space="preserve"> </w:t>
      </w:r>
      <w:r>
        <w:tab/>
      </w:r>
      <w:r>
        <w:tab/>
      </w:r>
      <w:r>
        <w:t>D. none of these</w:t>
      </w:r>
    </w:p>
    <w:p w14:paraId="078BF100" w14:textId="77777777" w:rsidR="00DD3486" w:rsidRPr="00672F12" w:rsidRDefault="00DD3486" w:rsidP="00DD3486">
      <w:pPr>
        <w:pStyle w:val="CRPROBSET1MATCHNL"/>
        <w:spacing w:after="0"/>
        <w:rPr>
          <w:sz w:val="12"/>
          <w:szCs w:val="16"/>
        </w:rPr>
      </w:pPr>
    </w:p>
    <w:p w14:paraId="0C16EB22" w14:textId="74413ED6" w:rsidR="00DD3486" w:rsidRPr="00DD3486" w:rsidRDefault="00DD3486" w:rsidP="00DD3486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 w:rsidRPr="00DD3486">
        <w:rPr>
          <w:szCs w:val="24"/>
        </w:rPr>
        <w:t>A series of rows and columns that contains related data and that is managed independently from other data is an Excel:</w:t>
      </w:r>
    </w:p>
    <w:p w14:paraId="66472EB9" w14:textId="4F632215" w:rsidR="00DD3486" w:rsidRPr="00DD3486" w:rsidRDefault="00DD3486" w:rsidP="00DD3486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table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 xml:space="preserve">B. pane </w:t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>C. detail sheet</w:t>
      </w:r>
      <w:r w:rsidRPr="00DD3486"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D. none of these</w:t>
      </w:r>
    </w:p>
    <w:p w14:paraId="1EA950F6" w14:textId="77777777" w:rsidR="00DD3486" w:rsidRPr="00672F12" w:rsidRDefault="00DD3486" w:rsidP="00DD3486">
      <w:pPr>
        <w:pStyle w:val="CRPROBSET1MATCHNL"/>
        <w:spacing w:after="0"/>
        <w:rPr>
          <w:sz w:val="12"/>
          <w:szCs w:val="16"/>
        </w:rPr>
      </w:pPr>
    </w:p>
    <w:p w14:paraId="53D851F6" w14:textId="06148597" w:rsidR="00DD3486" w:rsidRPr="00DD3486" w:rsidRDefault="00DD3486" w:rsidP="00DD3486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 w:rsidRPr="00DD3486">
        <w:rPr>
          <w:szCs w:val="24"/>
        </w:rPr>
        <w:t>The process of arranging data in a specific order based on the value in each field is called:</w:t>
      </w:r>
    </w:p>
    <w:p w14:paraId="70C6FB5F" w14:textId="5B7FE8D2" w:rsidR="00DD3486" w:rsidRDefault="00DD3486" w:rsidP="00DD3486">
      <w:pPr>
        <w:rPr>
          <w:rFonts w:eastAsia="Times"/>
        </w:rPr>
      </w:pPr>
      <w:r>
        <w:t xml:space="preserve">      </w:t>
      </w:r>
      <w:r w:rsidRPr="00DD3486">
        <w:t xml:space="preserve">A. filtering </w:t>
      </w:r>
      <w:r>
        <w:tab/>
      </w:r>
      <w:r>
        <w:tab/>
      </w:r>
      <w:r w:rsidRPr="00DD3486">
        <w:t xml:space="preserve">B. sorting </w:t>
      </w:r>
      <w:r>
        <w:tab/>
      </w:r>
      <w:r>
        <w:tab/>
      </w:r>
      <w:r w:rsidRPr="00DD3486">
        <w:t>C. scaling</w:t>
      </w:r>
      <w:r>
        <w:tab/>
      </w:r>
      <w:r>
        <w:tab/>
      </w:r>
      <w:r>
        <w:t>D. none of these</w:t>
      </w:r>
    </w:p>
    <w:p w14:paraId="731E164B" w14:textId="77777777" w:rsidR="00672F12" w:rsidRPr="00672F12" w:rsidRDefault="00672F12" w:rsidP="00672F12">
      <w:pPr>
        <w:pStyle w:val="CRSETFIBQ0"/>
        <w:tabs>
          <w:tab w:val="clear" w:pos="1728"/>
          <w:tab w:val="clear" w:pos="5328"/>
        </w:tabs>
        <w:spacing w:after="0"/>
        <w:rPr>
          <w:sz w:val="12"/>
          <w:szCs w:val="24"/>
        </w:rPr>
      </w:pPr>
    </w:p>
    <w:p w14:paraId="5742FC49" w14:textId="40AFD1A6" w:rsidR="00DD3486" w:rsidRPr="00DD3486" w:rsidRDefault="00DD3486" w:rsidP="00DD3486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 w:rsidRPr="00DD3486">
        <w:rPr>
          <w:szCs w:val="24"/>
        </w:rPr>
        <w:t>The process of displaying only a portion of the data based on matching a specific value to show only the data that meets the criteria that you specify is called:</w:t>
      </w:r>
    </w:p>
    <w:p w14:paraId="5E1C5583" w14:textId="6220BC5C" w:rsidR="00672F12" w:rsidRPr="00721F5E" w:rsidRDefault="00DD3486" w:rsidP="00721F5E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filtering </w:t>
      </w:r>
      <w:r>
        <w:rPr>
          <w:szCs w:val="24"/>
        </w:rPr>
        <w:tab/>
      </w:r>
      <w:r w:rsidRPr="00DD3486">
        <w:rPr>
          <w:szCs w:val="24"/>
        </w:rPr>
        <w:t xml:space="preserve">B. conditional formatting </w:t>
      </w:r>
      <w:r>
        <w:rPr>
          <w:szCs w:val="24"/>
        </w:rPr>
        <w:tab/>
      </w:r>
      <w:r w:rsidRPr="00DD3486">
        <w:rPr>
          <w:szCs w:val="24"/>
        </w:rPr>
        <w:t>C. sorting</w:t>
      </w:r>
      <w:r w:rsidRPr="00DD3486">
        <w:rPr>
          <w:szCs w:val="24"/>
        </w:rPr>
        <w:t xml:space="preserve"> </w:t>
      </w:r>
      <w:r w:rsidRPr="00DD3486">
        <w:rPr>
          <w:szCs w:val="24"/>
        </w:rPr>
        <w:t xml:space="preserve">sheet </w:t>
      </w:r>
      <w:r>
        <w:rPr>
          <w:szCs w:val="24"/>
        </w:rPr>
        <w:tab/>
        <w:t>D. none of these</w:t>
      </w:r>
      <w:r w:rsidR="00672F12">
        <w:rPr>
          <w:szCs w:val="24"/>
        </w:rPr>
        <w:br w:type="page"/>
      </w:r>
    </w:p>
    <w:p w14:paraId="758FE267" w14:textId="135609B3" w:rsidR="00DD3486" w:rsidRPr="00DD3486" w:rsidRDefault="00DD3486" w:rsidP="00DD3486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 w:rsidRPr="00DD3486">
        <w:rPr>
          <w:szCs w:val="24"/>
        </w:rPr>
        <w:lastRenderedPageBreak/>
        <w:t>The Excel command that enables you to specify rows and columns to repeat on each printed page is:</w:t>
      </w:r>
    </w:p>
    <w:p w14:paraId="2BED7EFB" w14:textId="018FC8DC" w:rsidR="00DD3486" w:rsidRPr="00DD3486" w:rsidRDefault="00DD3486" w:rsidP="00DD3486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navigate </w:t>
      </w:r>
      <w:r>
        <w:rPr>
          <w:szCs w:val="24"/>
        </w:rPr>
        <w:tab/>
      </w:r>
      <w:r w:rsidRPr="00DD3486">
        <w:rPr>
          <w:szCs w:val="24"/>
        </w:rPr>
        <w:t xml:space="preserve">B. print titles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>C. conditional format</w:t>
      </w:r>
      <w:r w:rsidRPr="00DD3486">
        <w:rPr>
          <w:szCs w:val="24"/>
        </w:rPr>
        <w:t xml:space="preserve"> </w:t>
      </w:r>
      <w:r w:rsidRPr="00DD3486">
        <w:rPr>
          <w:szCs w:val="24"/>
        </w:rPr>
        <w:t xml:space="preserve">sheet </w:t>
      </w:r>
      <w:r>
        <w:rPr>
          <w:szCs w:val="24"/>
        </w:rPr>
        <w:tab/>
      </w:r>
      <w:r>
        <w:rPr>
          <w:szCs w:val="24"/>
        </w:rPr>
        <w:tab/>
        <w:t>D. none of these</w:t>
      </w:r>
    </w:p>
    <w:p w14:paraId="15D1B22D" w14:textId="77777777" w:rsidR="007867ED" w:rsidRPr="004312EA" w:rsidRDefault="007867ED" w:rsidP="007867ED">
      <w:pPr>
        <w:pStyle w:val="CRPROBSET1MATCHNL"/>
        <w:spacing w:after="0"/>
        <w:rPr>
          <w:sz w:val="12"/>
          <w:szCs w:val="16"/>
        </w:rPr>
      </w:pPr>
    </w:p>
    <w:p w14:paraId="28AD239E" w14:textId="77777777" w:rsidR="007867ED" w:rsidRPr="00DD3486" w:rsidRDefault="007867ED" w:rsidP="007867ED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 w:rsidRPr="00DD3486">
        <w:rPr>
          <w:szCs w:val="24"/>
        </w:rPr>
        <w:t>The Excel command that recognizes a pattern in your data and then automatically fills in the values when you enter examples of the desired output is:</w:t>
      </w:r>
    </w:p>
    <w:p w14:paraId="153C31E1" w14:textId="77777777" w:rsidR="007867ED" w:rsidRPr="00DD3486" w:rsidRDefault="007867ED" w:rsidP="007867ED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split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 xml:space="preserve">B. find and replace </w:t>
      </w:r>
      <w:r>
        <w:rPr>
          <w:szCs w:val="24"/>
        </w:rPr>
        <w:tab/>
      </w:r>
      <w:r w:rsidRPr="00DD3486">
        <w:rPr>
          <w:szCs w:val="24"/>
        </w:rPr>
        <w:t xml:space="preserve">C. flash fill sheet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D. none of these</w:t>
      </w:r>
    </w:p>
    <w:p w14:paraId="4152312C" w14:textId="77777777" w:rsidR="007867ED" w:rsidRPr="004312EA" w:rsidRDefault="007867ED" w:rsidP="007867ED">
      <w:pPr>
        <w:pStyle w:val="CRPROBSET1MATCHNL"/>
        <w:spacing w:after="0"/>
        <w:rPr>
          <w:sz w:val="12"/>
          <w:szCs w:val="16"/>
        </w:rPr>
      </w:pPr>
    </w:p>
    <w:p w14:paraId="093533D0" w14:textId="77B1B918" w:rsidR="007867ED" w:rsidRPr="00DD3486" w:rsidRDefault="004312EA" w:rsidP="007867ED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>
        <w:rPr>
          <w:szCs w:val="24"/>
        </w:rPr>
        <w:t>V</w:t>
      </w:r>
      <w:r w:rsidR="007867ED" w:rsidRPr="00DD3486">
        <w:rPr>
          <w:szCs w:val="24"/>
        </w:rPr>
        <w:t>alues that an Excel function uses to perform calculations or operations are the:</w:t>
      </w:r>
    </w:p>
    <w:p w14:paraId="59116955" w14:textId="77777777" w:rsidR="007867ED" w:rsidRPr="00DD3486" w:rsidRDefault="007867ED" w:rsidP="007867ED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data bars </w:t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 xml:space="preserve">B. arguments </w:t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>C. comparison operators sheet</w:t>
      </w:r>
      <w:r>
        <w:rPr>
          <w:szCs w:val="24"/>
        </w:rPr>
        <w:tab/>
        <w:t>D. none of these</w:t>
      </w:r>
    </w:p>
    <w:p w14:paraId="0C02D99E" w14:textId="77777777" w:rsidR="007867ED" w:rsidRPr="004312EA" w:rsidRDefault="007867ED" w:rsidP="007867ED">
      <w:pPr>
        <w:pStyle w:val="CRPROBSET1MATCHNL"/>
        <w:spacing w:after="0"/>
        <w:rPr>
          <w:sz w:val="12"/>
          <w:szCs w:val="16"/>
        </w:rPr>
      </w:pPr>
    </w:p>
    <w:p w14:paraId="64633FEA" w14:textId="1E486416" w:rsidR="007867ED" w:rsidRPr="00DD3486" w:rsidRDefault="004312EA" w:rsidP="007867ED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>
        <w:rPr>
          <w:szCs w:val="24"/>
        </w:rPr>
        <w:t>The t</w:t>
      </w:r>
      <w:r w:rsidR="007867ED" w:rsidRPr="00DD3486">
        <w:rPr>
          <w:szCs w:val="24"/>
        </w:rPr>
        <w:t>arget destination for data that has been cut or copied using the Office Clipboard is the:</w:t>
      </w:r>
    </w:p>
    <w:p w14:paraId="4E97D2B7" w14:textId="77777777" w:rsidR="007867ED" w:rsidRPr="00DD3486" w:rsidRDefault="007867ED" w:rsidP="007867ED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pane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 xml:space="preserve">B. paste options gallery </w:t>
      </w:r>
      <w:r>
        <w:rPr>
          <w:szCs w:val="24"/>
        </w:rPr>
        <w:tab/>
      </w:r>
      <w:r w:rsidRPr="00DD3486">
        <w:rPr>
          <w:szCs w:val="24"/>
        </w:rPr>
        <w:t xml:space="preserve">C. paste area sheet </w:t>
      </w:r>
      <w:r>
        <w:rPr>
          <w:szCs w:val="24"/>
        </w:rPr>
        <w:tab/>
      </w:r>
      <w:r>
        <w:rPr>
          <w:szCs w:val="24"/>
        </w:rPr>
        <w:tab/>
        <w:t>D. none of these</w:t>
      </w:r>
    </w:p>
    <w:p w14:paraId="317BA719" w14:textId="77777777" w:rsidR="007867ED" w:rsidRPr="004312EA" w:rsidRDefault="007867ED" w:rsidP="007867ED">
      <w:pPr>
        <w:pStyle w:val="CRPROBSET1MATCHNL"/>
        <w:spacing w:after="0"/>
        <w:rPr>
          <w:sz w:val="12"/>
          <w:szCs w:val="16"/>
        </w:rPr>
      </w:pPr>
    </w:p>
    <w:p w14:paraId="6FC64425" w14:textId="3E891F9D" w:rsidR="007867ED" w:rsidRPr="00DD3486" w:rsidRDefault="00721F5E" w:rsidP="007867ED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>
        <w:rPr>
          <w:szCs w:val="24"/>
        </w:rPr>
        <w:t>T</w:t>
      </w:r>
      <w:r w:rsidR="007867ED" w:rsidRPr="00DD3486">
        <w:rPr>
          <w:szCs w:val="24"/>
        </w:rPr>
        <w:t>erm used to describe an Excel function subject to change each time the workbook is opened is called:</w:t>
      </w:r>
    </w:p>
    <w:p w14:paraId="24312605" w14:textId="0C8C5AEC" w:rsidR="007867ED" w:rsidRDefault="007867ED" w:rsidP="007867ED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volatile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 xml:space="preserve">B. frozen </w:t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 xml:space="preserve">C. detailed sheet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D. none of these</w:t>
      </w:r>
    </w:p>
    <w:p w14:paraId="3C2EA65E" w14:textId="77777777" w:rsidR="007867ED" w:rsidRPr="004312EA" w:rsidRDefault="007867ED" w:rsidP="007867ED">
      <w:pPr>
        <w:pStyle w:val="CRPROBSET1MATCHNL"/>
        <w:spacing w:after="0"/>
        <w:rPr>
          <w:sz w:val="12"/>
          <w:szCs w:val="16"/>
        </w:rPr>
      </w:pPr>
    </w:p>
    <w:p w14:paraId="512D3CDF" w14:textId="08A77C07" w:rsidR="00DD3486" w:rsidRPr="00DD3486" w:rsidRDefault="00DD3486" w:rsidP="00DD3486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 w:rsidRPr="00DD3486">
        <w:rPr>
          <w:szCs w:val="24"/>
        </w:rPr>
        <w:t>The labels along the lower border of the workbook window that identify each worksheet are the:</w:t>
      </w:r>
    </w:p>
    <w:p w14:paraId="4F85211C" w14:textId="6C235C21" w:rsidR="00DD3486" w:rsidRPr="00DD3486" w:rsidRDefault="00DD3486" w:rsidP="00DD3486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data bars </w:t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 xml:space="preserve">B. sheet tabs </w:t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>C. detail sheets</w:t>
      </w:r>
      <w:r w:rsidRPr="00DD3486">
        <w:rPr>
          <w:szCs w:val="24"/>
        </w:rPr>
        <w:t xml:space="preserve"> </w:t>
      </w:r>
      <w:r w:rsidRPr="00DD3486">
        <w:rPr>
          <w:szCs w:val="24"/>
        </w:rPr>
        <w:t xml:space="preserve">sheet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D. none of these</w:t>
      </w:r>
    </w:p>
    <w:p w14:paraId="0B4F77DF" w14:textId="77777777" w:rsidR="00DD3486" w:rsidRPr="004312EA" w:rsidRDefault="00DD3486" w:rsidP="00DD3486">
      <w:pPr>
        <w:pStyle w:val="CRPROBSET1MATCHNL"/>
        <w:spacing w:after="0"/>
        <w:rPr>
          <w:sz w:val="12"/>
          <w:szCs w:val="16"/>
        </w:rPr>
      </w:pPr>
    </w:p>
    <w:p w14:paraId="415410CE" w14:textId="10761A0C" w:rsidR="00DD3486" w:rsidRPr="00DD3486" w:rsidRDefault="00DD3486" w:rsidP="00DD3486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 w:rsidRPr="00DD3486">
        <w:rPr>
          <w:szCs w:val="24"/>
        </w:rPr>
        <w:t>A worksheet where totals from other worksheets are displayed and summarized is a:</w:t>
      </w:r>
    </w:p>
    <w:p w14:paraId="51157C50" w14:textId="53AF55A8" w:rsidR="00DD3486" w:rsidRPr="00DD3486" w:rsidRDefault="00DD3486" w:rsidP="00DD3486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summary sheet </w:t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 xml:space="preserve">B. detail sheet </w:t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>C. table</w:t>
      </w:r>
      <w:r w:rsidRPr="00DD3486">
        <w:rPr>
          <w:szCs w:val="24"/>
        </w:rPr>
        <w:t xml:space="preserve"> </w:t>
      </w:r>
      <w:r w:rsidRPr="00DD3486">
        <w:rPr>
          <w:szCs w:val="24"/>
        </w:rPr>
        <w:t xml:space="preserve">sheet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D. none of these</w:t>
      </w:r>
    </w:p>
    <w:p w14:paraId="02B66B1A" w14:textId="77777777" w:rsidR="00DD3486" w:rsidRPr="004312EA" w:rsidRDefault="00DD3486" w:rsidP="00DD3486">
      <w:pPr>
        <w:pStyle w:val="CRPROBSET1MATCHNL"/>
        <w:spacing w:after="0"/>
        <w:rPr>
          <w:sz w:val="12"/>
          <w:szCs w:val="16"/>
        </w:rPr>
      </w:pPr>
    </w:p>
    <w:p w14:paraId="404EDBDC" w14:textId="4A0143A3" w:rsidR="00DD3486" w:rsidRPr="00DD3486" w:rsidRDefault="00DD3486" w:rsidP="00DD3486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 w:rsidRPr="00DD3486">
        <w:rPr>
          <w:szCs w:val="24"/>
        </w:rPr>
        <w:t>The worksheets that contain the details of the information summarized on a summary sheet are called:</w:t>
      </w:r>
    </w:p>
    <w:p w14:paraId="2C5555BF" w14:textId="2392611D" w:rsidR="00DD3486" w:rsidRPr="00DD3486" w:rsidRDefault="00DD3486" w:rsidP="00DD3486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summary sheets </w:t>
      </w:r>
      <w:r>
        <w:rPr>
          <w:szCs w:val="24"/>
        </w:rPr>
        <w:tab/>
      </w:r>
      <w:r w:rsidRPr="00DD3486">
        <w:rPr>
          <w:szCs w:val="24"/>
        </w:rPr>
        <w:t xml:space="preserve">B. detail sheets </w:t>
      </w:r>
      <w:r>
        <w:rPr>
          <w:szCs w:val="24"/>
        </w:rPr>
        <w:tab/>
      </w:r>
      <w:r w:rsidRPr="00DD3486">
        <w:rPr>
          <w:szCs w:val="24"/>
        </w:rPr>
        <w:t>C. master worksheets</w:t>
      </w:r>
      <w:r w:rsidRPr="00DD3486">
        <w:rPr>
          <w:szCs w:val="24"/>
        </w:rPr>
        <w:t xml:space="preserve"> </w:t>
      </w:r>
      <w:r w:rsidRPr="00DD3486">
        <w:rPr>
          <w:szCs w:val="24"/>
        </w:rPr>
        <w:t xml:space="preserve">sheet </w:t>
      </w:r>
      <w:r>
        <w:rPr>
          <w:szCs w:val="24"/>
        </w:rPr>
        <w:tab/>
      </w:r>
      <w:r>
        <w:rPr>
          <w:szCs w:val="24"/>
        </w:rPr>
        <w:tab/>
        <w:t>D. none of these</w:t>
      </w:r>
    </w:p>
    <w:p w14:paraId="2B3763B1" w14:textId="7A53DD67" w:rsidR="00DD3486" w:rsidRPr="004312EA" w:rsidRDefault="00DD3486" w:rsidP="00DD3486">
      <w:pPr>
        <w:pStyle w:val="CRPROBSET1MATCHNL"/>
        <w:spacing w:after="0"/>
        <w:rPr>
          <w:sz w:val="12"/>
          <w:szCs w:val="16"/>
        </w:rPr>
      </w:pPr>
    </w:p>
    <w:p w14:paraId="60C75D85" w14:textId="2A195055" w:rsidR="00DD3486" w:rsidRPr="00DD3486" w:rsidRDefault="00DD3486" w:rsidP="00DD3486">
      <w:pPr>
        <w:pStyle w:val="CRSETFIBQ0"/>
        <w:numPr>
          <w:ilvl w:val="0"/>
          <w:numId w:val="19"/>
        </w:numPr>
        <w:tabs>
          <w:tab w:val="clear" w:pos="1728"/>
          <w:tab w:val="clear" w:pos="5328"/>
        </w:tabs>
        <w:spacing w:after="0"/>
        <w:rPr>
          <w:szCs w:val="24"/>
        </w:rPr>
      </w:pPr>
      <w:r w:rsidRPr="00DD3486">
        <w:rPr>
          <w:szCs w:val="24"/>
        </w:rPr>
        <w:t>The action of placing cell contents that have been copied or moved to the Clipboard into another location is called:</w:t>
      </w:r>
    </w:p>
    <w:p w14:paraId="5B5BAF0D" w14:textId="0E725B80" w:rsidR="00DD3486" w:rsidRPr="00DD3486" w:rsidRDefault="00DD3486" w:rsidP="00DD3486">
      <w:pPr>
        <w:pStyle w:val="CRSETFIBQ0"/>
        <w:tabs>
          <w:tab w:val="clear" w:pos="1728"/>
          <w:tab w:val="clear" w:pos="5328"/>
        </w:tabs>
        <w:spacing w:after="0"/>
        <w:ind w:left="360" w:firstLine="0"/>
        <w:rPr>
          <w:szCs w:val="24"/>
        </w:rPr>
      </w:pPr>
      <w:r w:rsidRPr="00DD3486">
        <w:rPr>
          <w:szCs w:val="24"/>
        </w:rPr>
        <w:t xml:space="preserve">A. find and replace </w:t>
      </w:r>
      <w:r>
        <w:rPr>
          <w:szCs w:val="24"/>
        </w:rPr>
        <w:tab/>
      </w:r>
      <w:r w:rsidRPr="00DD3486">
        <w:rPr>
          <w:szCs w:val="24"/>
        </w:rPr>
        <w:t xml:space="preserve">B. paste </w:t>
      </w:r>
      <w:r>
        <w:rPr>
          <w:szCs w:val="24"/>
        </w:rPr>
        <w:tab/>
      </w:r>
      <w:r>
        <w:rPr>
          <w:szCs w:val="24"/>
        </w:rPr>
        <w:tab/>
      </w:r>
      <w:r w:rsidRPr="00DD3486">
        <w:rPr>
          <w:szCs w:val="24"/>
        </w:rPr>
        <w:t>C. freeze panes</w:t>
      </w:r>
      <w:r w:rsidRPr="00DD3486">
        <w:rPr>
          <w:szCs w:val="24"/>
        </w:rPr>
        <w:t xml:space="preserve"> </w:t>
      </w:r>
      <w:r w:rsidRPr="00DD3486">
        <w:rPr>
          <w:szCs w:val="24"/>
        </w:rPr>
        <w:t xml:space="preserve">sheet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D. none of these</w:t>
      </w:r>
    </w:p>
    <w:p w14:paraId="22DBC7F2" w14:textId="77777777" w:rsidR="00DD3486" w:rsidRPr="00C034D0" w:rsidRDefault="00DD3486" w:rsidP="00DD3486">
      <w:pPr>
        <w:pStyle w:val="CRPROBSET1MATCHNL"/>
        <w:spacing w:after="0"/>
        <w:rPr>
          <w:sz w:val="8"/>
          <w:szCs w:val="16"/>
        </w:rPr>
      </w:pPr>
      <w:bookmarkStart w:id="0" w:name="_GoBack"/>
      <w:bookmarkEnd w:id="0"/>
    </w:p>
    <w:p w14:paraId="6F3FDAF6" w14:textId="006C33D0" w:rsidR="00672F12" w:rsidRPr="00672F12" w:rsidRDefault="00672F12" w:rsidP="00721F5E">
      <w:pPr>
        <w:pStyle w:val="CRSETFIBQ0"/>
        <w:spacing w:after="0"/>
        <w:ind w:left="360" w:firstLine="360"/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A52907" wp14:editId="3284D0CD">
                <wp:simplePos x="0" y="0"/>
                <wp:positionH relativeFrom="margin">
                  <wp:align>right</wp:align>
                </wp:positionH>
                <wp:positionV relativeFrom="paragraph">
                  <wp:posOffset>22225</wp:posOffset>
                </wp:positionV>
                <wp:extent cx="1908810" cy="2895600"/>
                <wp:effectExtent l="0" t="0" r="1524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8810" cy="289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1A6EE" w14:textId="5649DF5B" w:rsidR="00672F12" w:rsidRPr="00B759ED" w:rsidRDefault="00672F12" w:rsidP="004312EA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Black slide</w:t>
                            </w:r>
                          </w:p>
                          <w:p w14:paraId="386DDEBD" w14:textId="7AEAD9C0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 xml:space="preserve">Clip </w:t>
                            </w:r>
                          </w:p>
                          <w:p w14:paraId="6A06D040" w14:textId="1EB08946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List Level</w:t>
                            </w:r>
                          </w:p>
                          <w:p w14:paraId="22700E0E" w14:textId="758EF2E8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Normal view</w:t>
                            </w:r>
                          </w:p>
                          <w:p w14:paraId="3FD7EAA7" w14:textId="08099C21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Notes page</w:t>
                            </w:r>
                          </w:p>
                          <w:p w14:paraId="5951F204" w14:textId="73B75C8D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 xml:space="preserve">Paragraph </w:t>
                            </w:r>
                          </w:p>
                          <w:p w14:paraId="37BE6C21" w14:textId="5C6680C3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Placeholder</w:t>
                            </w:r>
                          </w:p>
                          <w:p w14:paraId="1F46FE50" w14:textId="63669646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Rotation handle</w:t>
                            </w:r>
                          </w:p>
                          <w:p w14:paraId="0197121E" w14:textId="719FE8AC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Sizing handles</w:t>
                            </w:r>
                          </w:p>
                          <w:p w14:paraId="1B9EAE37" w14:textId="1EAE083F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Slide</w:t>
                            </w:r>
                          </w:p>
                          <w:p w14:paraId="318E38FE" w14:textId="157F12CF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Slide handouts</w:t>
                            </w:r>
                          </w:p>
                          <w:p w14:paraId="382D326A" w14:textId="47015256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Style</w:t>
                            </w:r>
                          </w:p>
                          <w:p w14:paraId="38F3EF4D" w14:textId="18C07D7E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Text effects</w:t>
                            </w:r>
                          </w:p>
                          <w:p w14:paraId="01303697" w14:textId="2B9B12DB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>Theme</w:t>
                            </w:r>
                          </w:p>
                          <w:p w14:paraId="31AAFBA0" w14:textId="772F2B5B" w:rsidR="00672F12" w:rsidRPr="00B759ED" w:rsidRDefault="00672F12" w:rsidP="00B759ED">
                            <w:pPr>
                              <w:pStyle w:val="NoSpacing"/>
                              <w:numPr>
                                <w:ilvl w:val="0"/>
                                <w:numId w:val="39"/>
                              </w:numPr>
                              <w:rPr>
                                <w:sz w:val="24"/>
                              </w:rPr>
                            </w:pPr>
                            <w:r w:rsidRPr="00B759ED">
                              <w:rPr>
                                <w:sz w:val="24"/>
                              </w:rPr>
                              <w:t xml:space="preserve">Title slide </w:t>
                            </w:r>
                          </w:p>
                          <w:p w14:paraId="0783E885" w14:textId="77777777" w:rsidR="00672F12" w:rsidRDefault="00672F12" w:rsidP="00672F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A52907" id="Text Box 2" o:spid="_x0000_s1027" type="#_x0000_t202" style="position:absolute;left:0;text-align:left;margin-left:99.1pt;margin-top:1.75pt;width:150.3pt;height:228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">
                <v:textbox>
                  <w:txbxContent>
                    <w:p w14:paraId="7601A6EE" w14:textId="5649DF5B" w:rsidR="00672F12" w:rsidRPr="00B759ED" w:rsidRDefault="00672F12" w:rsidP="004312EA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Black slide</w:t>
                      </w:r>
                    </w:p>
                    <w:p w14:paraId="386DDEBD" w14:textId="7AEAD9C0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 xml:space="preserve">Clip </w:t>
                      </w:r>
                    </w:p>
                    <w:p w14:paraId="6A06D040" w14:textId="1EB08946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List Level</w:t>
                      </w:r>
                    </w:p>
                    <w:p w14:paraId="22700E0E" w14:textId="758EF2E8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Normal view</w:t>
                      </w:r>
                    </w:p>
                    <w:p w14:paraId="3FD7EAA7" w14:textId="08099C21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Notes page</w:t>
                      </w:r>
                    </w:p>
                    <w:p w14:paraId="5951F204" w14:textId="73B75C8D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 xml:space="preserve">Paragraph </w:t>
                      </w:r>
                    </w:p>
                    <w:p w14:paraId="37BE6C21" w14:textId="5C6680C3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Placeholder</w:t>
                      </w:r>
                    </w:p>
                    <w:p w14:paraId="1F46FE50" w14:textId="63669646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Rotation handle</w:t>
                      </w:r>
                    </w:p>
                    <w:p w14:paraId="0197121E" w14:textId="719FE8AC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Sizing handles</w:t>
                      </w:r>
                    </w:p>
                    <w:p w14:paraId="1B9EAE37" w14:textId="1EAE083F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Slide</w:t>
                      </w:r>
                    </w:p>
                    <w:p w14:paraId="318E38FE" w14:textId="157F12CF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Slide handouts</w:t>
                      </w:r>
                    </w:p>
                    <w:p w14:paraId="382D326A" w14:textId="47015256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Style</w:t>
                      </w:r>
                    </w:p>
                    <w:p w14:paraId="38F3EF4D" w14:textId="18C07D7E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Text effects</w:t>
                      </w:r>
                    </w:p>
                    <w:p w14:paraId="01303697" w14:textId="2B9B12DB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>Theme</w:t>
                      </w:r>
                    </w:p>
                    <w:p w14:paraId="31AAFBA0" w14:textId="772F2B5B" w:rsidR="00672F12" w:rsidRPr="00B759ED" w:rsidRDefault="00672F12" w:rsidP="00B759ED">
                      <w:pPr>
                        <w:pStyle w:val="NoSpacing"/>
                        <w:numPr>
                          <w:ilvl w:val="0"/>
                          <w:numId w:val="39"/>
                        </w:numPr>
                        <w:rPr>
                          <w:sz w:val="24"/>
                        </w:rPr>
                      </w:pPr>
                      <w:r w:rsidRPr="00B759ED">
                        <w:rPr>
                          <w:sz w:val="24"/>
                        </w:rPr>
                        <w:t xml:space="preserve">Title slide </w:t>
                      </w:r>
                    </w:p>
                    <w:p w14:paraId="0783E885" w14:textId="77777777" w:rsidR="00672F12" w:rsidRDefault="00672F12" w:rsidP="00672F12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szCs w:val="24"/>
        </w:rPr>
        <w:t xml:space="preserve">Chapter 18 </w:t>
      </w:r>
      <w:r w:rsidRPr="00672F12">
        <w:rPr>
          <w:b/>
          <w:szCs w:val="24"/>
        </w:rPr>
        <w:t>Matc</w:t>
      </w:r>
      <w:r>
        <w:rPr>
          <w:b/>
          <w:szCs w:val="24"/>
        </w:rPr>
        <w:t>hing</w:t>
      </w:r>
      <w:r>
        <w:rPr>
          <w:szCs w:val="24"/>
        </w:rPr>
        <w:t>.  Look ahead and review Chapter 18 first.</w:t>
      </w:r>
    </w:p>
    <w:p w14:paraId="7FC00261" w14:textId="5316E5DC" w:rsidR="00672F12" w:rsidRPr="00672F12" w:rsidRDefault="00672F12" w:rsidP="00672F12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>_____31</w:t>
      </w:r>
      <w:r w:rsidRPr="00672F12">
        <w:rPr>
          <w:b w:val="0"/>
          <w:color w:val="auto"/>
          <w:szCs w:val="24"/>
        </w:rPr>
        <w:t>.</w:t>
      </w:r>
      <w:r>
        <w:rPr>
          <w:b w:val="0"/>
          <w:color w:val="auto"/>
          <w:szCs w:val="24"/>
        </w:rPr>
        <w:t xml:space="preserve"> </w:t>
      </w:r>
      <w:r w:rsidRPr="00672F12">
        <w:rPr>
          <w:b w:val="0"/>
          <w:color w:val="auto"/>
          <w:szCs w:val="24"/>
        </w:rPr>
        <w:t>The primary editing view in PowerPoint.</w:t>
      </w:r>
    </w:p>
    <w:p w14:paraId="04283C8D" w14:textId="77777777" w:rsidR="00672F12" w:rsidRPr="004312EA" w:rsidRDefault="00672F12" w:rsidP="00672F12">
      <w:pPr>
        <w:pStyle w:val="CRSETMATCHTTL"/>
        <w:spacing w:before="0" w:after="0"/>
        <w:rPr>
          <w:b w:val="0"/>
          <w:color w:val="auto"/>
          <w:sz w:val="12"/>
          <w:szCs w:val="24"/>
        </w:rPr>
      </w:pPr>
    </w:p>
    <w:p w14:paraId="10DEC16D" w14:textId="13CDA3F0" w:rsidR="00B759ED" w:rsidRPr="00672F12" w:rsidRDefault="00B759ED" w:rsidP="00B759ED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>_____32</w:t>
      </w:r>
      <w:r w:rsidRPr="00672F12">
        <w:rPr>
          <w:b w:val="0"/>
          <w:color w:val="auto"/>
          <w:szCs w:val="24"/>
        </w:rPr>
        <w:t>.</w:t>
      </w:r>
      <w:r>
        <w:rPr>
          <w:b w:val="0"/>
          <w:color w:val="auto"/>
          <w:szCs w:val="24"/>
        </w:rPr>
        <w:t xml:space="preserve"> </w:t>
      </w:r>
      <w:r w:rsidRPr="00672F12">
        <w:rPr>
          <w:b w:val="0"/>
          <w:color w:val="auto"/>
          <w:szCs w:val="24"/>
        </w:rPr>
        <w:t>Printed images of slides on a sheet of paper.</w:t>
      </w:r>
    </w:p>
    <w:p w14:paraId="4CAF2D7E" w14:textId="77777777" w:rsidR="00B759ED" w:rsidRPr="004312EA" w:rsidRDefault="00B759ED" w:rsidP="00B759ED">
      <w:pPr>
        <w:pStyle w:val="CRSETMATCHTTL"/>
        <w:spacing w:before="0" w:after="0"/>
        <w:rPr>
          <w:b w:val="0"/>
          <w:color w:val="auto"/>
          <w:sz w:val="12"/>
          <w:szCs w:val="24"/>
        </w:rPr>
      </w:pPr>
    </w:p>
    <w:p w14:paraId="00A36C0C" w14:textId="10186B00" w:rsidR="00672F12" w:rsidRPr="00672F12" w:rsidRDefault="00672F12" w:rsidP="00672F12">
      <w:pPr>
        <w:pStyle w:val="CRSETMATCHTTL"/>
        <w:spacing w:before="0" w:after="0"/>
        <w:rPr>
          <w:b w:val="0"/>
          <w:color w:val="auto"/>
          <w:szCs w:val="24"/>
        </w:rPr>
      </w:pPr>
      <w:r w:rsidRPr="00672F12">
        <w:rPr>
          <w:b w:val="0"/>
          <w:color w:val="auto"/>
          <w:szCs w:val="24"/>
        </w:rPr>
        <w:t>_____3</w:t>
      </w:r>
      <w:r>
        <w:rPr>
          <w:b w:val="0"/>
          <w:color w:val="auto"/>
          <w:szCs w:val="24"/>
        </w:rPr>
        <w:t>3</w:t>
      </w:r>
      <w:r w:rsidRPr="00672F12">
        <w:rPr>
          <w:b w:val="0"/>
          <w:color w:val="auto"/>
          <w:szCs w:val="24"/>
        </w:rPr>
        <w:t>.</w:t>
      </w:r>
      <w:r>
        <w:rPr>
          <w:b w:val="0"/>
          <w:color w:val="auto"/>
          <w:szCs w:val="24"/>
        </w:rPr>
        <w:t xml:space="preserve"> </w:t>
      </w:r>
      <w:r w:rsidRPr="00672F12">
        <w:rPr>
          <w:b w:val="0"/>
          <w:color w:val="auto"/>
          <w:szCs w:val="24"/>
        </w:rPr>
        <w:t>The first slide in a presentation, the purpose of which is to provide</w:t>
      </w:r>
      <w:r>
        <w:rPr>
          <w:b w:val="0"/>
          <w:color w:val="auto"/>
          <w:szCs w:val="24"/>
        </w:rPr>
        <w:br/>
      </w:r>
      <w:r w:rsidRPr="00672F12">
        <w:rPr>
          <w:b w:val="0"/>
          <w:color w:val="auto"/>
          <w:szCs w:val="24"/>
        </w:rPr>
        <w:t xml:space="preserve"> </w:t>
      </w:r>
      <w:r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 </w:t>
      </w:r>
      <w:r w:rsidRPr="00672F12">
        <w:rPr>
          <w:b w:val="0"/>
          <w:color w:val="auto"/>
          <w:szCs w:val="24"/>
        </w:rPr>
        <w:t>an introduction to the presentation topic.</w:t>
      </w:r>
    </w:p>
    <w:p w14:paraId="51D82C98" w14:textId="307D0130" w:rsidR="00672F12" w:rsidRPr="00672F12" w:rsidRDefault="00672F12" w:rsidP="00672F12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>_____34</w:t>
      </w:r>
      <w:r w:rsidRPr="00672F12">
        <w:rPr>
          <w:b w:val="0"/>
          <w:color w:val="auto"/>
          <w:szCs w:val="24"/>
        </w:rPr>
        <w:t>.</w:t>
      </w:r>
      <w:r>
        <w:rPr>
          <w:b w:val="0"/>
          <w:color w:val="auto"/>
          <w:szCs w:val="24"/>
        </w:rPr>
        <w:t xml:space="preserve"> </w:t>
      </w:r>
      <w:r w:rsidRPr="00672F12">
        <w:rPr>
          <w:b w:val="0"/>
          <w:color w:val="auto"/>
          <w:szCs w:val="24"/>
        </w:rPr>
        <w:t>A box on a slide that holds title and body text or other content.</w:t>
      </w:r>
    </w:p>
    <w:p w14:paraId="6D33AE7A" w14:textId="77777777" w:rsidR="00672F12" w:rsidRPr="004312EA" w:rsidRDefault="00672F12" w:rsidP="00672F12">
      <w:pPr>
        <w:pStyle w:val="CRSETMATCHTTL"/>
        <w:spacing w:before="0" w:after="0"/>
        <w:rPr>
          <w:b w:val="0"/>
          <w:color w:val="auto"/>
          <w:sz w:val="12"/>
          <w:szCs w:val="24"/>
        </w:rPr>
      </w:pPr>
    </w:p>
    <w:p w14:paraId="72B96C03" w14:textId="183D0D27" w:rsidR="00672F12" w:rsidRPr="00672F12" w:rsidRDefault="00672F12" w:rsidP="00672F12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 xml:space="preserve">_____35. </w:t>
      </w:r>
      <w:r w:rsidRPr="00672F12">
        <w:rPr>
          <w:b w:val="0"/>
          <w:color w:val="auto"/>
          <w:szCs w:val="24"/>
        </w:rPr>
        <w:t>A set of unified design elements that provides a look for your</w:t>
      </w:r>
      <w:r>
        <w:rPr>
          <w:b w:val="0"/>
          <w:color w:val="auto"/>
          <w:szCs w:val="24"/>
        </w:rPr>
        <w:br/>
      </w:r>
      <w:r w:rsidRPr="00672F12">
        <w:rPr>
          <w:b w:val="0"/>
          <w:color w:val="auto"/>
          <w:szCs w:val="24"/>
        </w:rPr>
        <w:t xml:space="preserve"> </w:t>
      </w:r>
      <w:r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 </w:t>
      </w:r>
      <w:r w:rsidRPr="00672F12">
        <w:rPr>
          <w:b w:val="0"/>
          <w:color w:val="auto"/>
          <w:szCs w:val="24"/>
        </w:rPr>
        <w:t>presentation by applying colors, fonts, and effects.</w:t>
      </w:r>
    </w:p>
    <w:p w14:paraId="79EBA72A" w14:textId="34E1FA1F" w:rsidR="00672F12" w:rsidRPr="00672F12" w:rsidRDefault="00672F12" w:rsidP="00672F12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>_____36. O</w:t>
      </w:r>
      <w:r w:rsidRPr="00672F12">
        <w:rPr>
          <w:b w:val="0"/>
          <w:color w:val="auto"/>
          <w:szCs w:val="24"/>
        </w:rPr>
        <w:t>utline level in a presentation represented by a bullet symbol</w:t>
      </w:r>
      <w:r w:rsidR="00B759ED">
        <w:rPr>
          <w:b w:val="0"/>
          <w:color w:val="auto"/>
          <w:szCs w:val="24"/>
        </w:rPr>
        <w:t xml:space="preserve"> and</w:t>
      </w:r>
      <w:r>
        <w:rPr>
          <w:b w:val="0"/>
          <w:color w:val="auto"/>
          <w:szCs w:val="24"/>
        </w:rPr>
        <w:br/>
      </w:r>
      <w:r w:rsidRPr="00672F12">
        <w:rPr>
          <w:b w:val="0"/>
          <w:color w:val="auto"/>
          <w:szCs w:val="24"/>
        </w:rPr>
        <w:t xml:space="preserve"> </w:t>
      </w:r>
      <w:r>
        <w:rPr>
          <w:b w:val="0"/>
          <w:color w:val="auto"/>
          <w:szCs w:val="24"/>
        </w:rPr>
        <w:tab/>
      </w:r>
      <w:r w:rsidR="004312EA">
        <w:rPr>
          <w:b w:val="0"/>
          <w:color w:val="auto"/>
          <w:szCs w:val="24"/>
        </w:rPr>
        <w:t xml:space="preserve">    </w:t>
      </w:r>
      <w:r w:rsidRPr="00672F12">
        <w:rPr>
          <w:b w:val="0"/>
          <w:color w:val="auto"/>
          <w:szCs w:val="24"/>
        </w:rPr>
        <w:t>identified in a slide by the indentation and the size of the text.</w:t>
      </w:r>
    </w:p>
    <w:p w14:paraId="188321FF" w14:textId="5C4544E3" w:rsidR="00672F12" w:rsidRPr="00672F12" w:rsidRDefault="00672F12" w:rsidP="00672F12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 xml:space="preserve">_____37. </w:t>
      </w:r>
      <w:r w:rsidRPr="00672F12">
        <w:rPr>
          <w:b w:val="0"/>
          <w:color w:val="auto"/>
          <w:szCs w:val="24"/>
        </w:rPr>
        <w:t xml:space="preserve">Small circles </w:t>
      </w:r>
      <w:r w:rsidR="00B759ED">
        <w:rPr>
          <w:b w:val="0"/>
          <w:color w:val="auto"/>
          <w:szCs w:val="24"/>
        </w:rPr>
        <w:t>around</w:t>
      </w:r>
      <w:r w:rsidRPr="00672F12">
        <w:rPr>
          <w:b w:val="0"/>
          <w:color w:val="auto"/>
          <w:szCs w:val="24"/>
        </w:rPr>
        <w:t xml:space="preserve"> a picture indicat</w:t>
      </w:r>
      <w:r w:rsidR="00B759ED">
        <w:rPr>
          <w:b w:val="0"/>
          <w:color w:val="auto"/>
          <w:szCs w:val="24"/>
        </w:rPr>
        <w:t xml:space="preserve">ing </w:t>
      </w:r>
      <w:r w:rsidRPr="00672F12">
        <w:rPr>
          <w:b w:val="0"/>
          <w:color w:val="auto"/>
          <w:szCs w:val="24"/>
        </w:rPr>
        <w:t>that the picture is selected.</w:t>
      </w:r>
    </w:p>
    <w:p w14:paraId="79BC011C" w14:textId="77777777" w:rsidR="00672F12" w:rsidRPr="004312EA" w:rsidRDefault="00672F12" w:rsidP="00672F12">
      <w:pPr>
        <w:pStyle w:val="CRSETMATCHTTL"/>
        <w:spacing w:before="0" w:after="0"/>
        <w:rPr>
          <w:b w:val="0"/>
          <w:color w:val="auto"/>
          <w:sz w:val="12"/>
          <w:szCs w:val="24"/>
        </w:rPr>
      </w:pPr>
    </w:p>
    <w:p w14:paraId="54C1FD65" w14:textId="62FFA231" w:rsidR="00672F12" w:rsidRPr="00672F12" w:rsidRDefault="00672F12" w:rsidP="00672F12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>_____3</w:t>
      </w:r>
      <w:r w:rsidR="00721F5E">
        <w:rPr>
          <w:b w:val="0"/>
          <w:color w:val="auto"/>
          <w:szCs w:val="24"/>
        </w:rPr>
        <w:t>8</w:t>
      </w:r>
      <w:r>
        <w:rPr>
          <w:b w:val="0"/>
          <w:color w:val="auto"/>
          <w:szCs w:val="24"/>
        </w:rPr>
        <w:t xml:space="preserve">. </w:t>
      </w:r>
      <w:r w:rsidR="004312EA">
        <w:rPr>
          <w:b w:val="0"/>
          <w:color w:val="auto"/>
          <w:szCs w:val="24"/>
        </w:rPr>
        <w:t>C</w:t>
      </w:r>
      <w:r w:rsidRPr="00672F12">
        <w:rPr>
          <w:b w:val="0"/>
          <w:color w:val="auto"/>
          <w:szCs w:val="24"/>
        </w:rPr>
        <w:t>ollection of formatting options that can be applied to a picture,</w:t>
      </w:r>
      <w:r w:rsidR="00721F5E">
        <w:rPr>
          <w:b w:val="0"/>
          <w:color w:val="auto"/>
          <w:szCs w:val="24"/>
        </w:rPr>
        <w:br/>
      </w:r>
      <w:r w:rsidRPr="00672F12">
        <w:rPr>
          <w:b w:val="0"/>
          <w:color w:val="auto"/>
          <w:szCs w:val="24"/>
        </w:rPr>
        <w:t xml:space="preserve"> </w:t>
      </w:r>
      <w:r w:rsidR="00721F5E">
        <w:rPr>
          <w:b w:val="0"/>
          <w:color w:val="auto"/>
          <w:szCs w:val="24"/>
        </w:rPr>
        <w:tab/>
        <w:t xml:space="preserve">    </w:t>
      </w:r>
      <w:r w:rsidRPr="00672F12">
        <w:rPr>
          <w:b w:val="0"/>
          <w:color w:val="auto"/>
          <w:szCs w:val="24"/>
        </w:rPr>
        <w:t>text, or object.</w:t>
      </w:r>
    </w:p>
    <w:p w14:paraId="430225DB" w14:textId="159C43D7" w:rsidR="00721F5E" w:rsidRPr="00672F12" w:rsidRDefault="00721F5E" w:rsidP="00721F5E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>____</w:t>
      </w:r>
      <w:r>
        <w:rPr>
          <w:b w:val="0"/>
          <w:color w:val="auto"/>
          <w:szCs w:val="24"/>
        </w:rPr>
        <w:t>_39</w:t>
      </w:r>
      <w:r>
        <w:rPr>
          <w:b w:val="0"/>
          <w:color w:val="auto"/>
          <w:szCs w:val="24"/>
        </w:rPr>
        <w:t>. C</w:t>
      </w:r>
      <w:r w:rsidRPr="00672F12">
        <w:rPr>
          <w:b w:val="0"/>
          <w:color w:val="auto"/>
          <w:szCs w:val="24"/>
        </w:rPr>
        <w:t>ircular arrow that provides a way to rotate a selected image.</w:t>
      </w:r>
    </w:p>
    <w:p w14:paraId="447329E2" w14:textId="77777777" w:rsidR="00721F5E" w:rsidRPr="004312EA" w:rsidRDefault="00721F5E" w:rsidP="00721F5E">
      <w:pPr>
        <w:pStyle w:val="CRSETMATCHTTL"/>
        <w:spacing w:before="0" w:after="0"/>
        <w:rPr>
          <w:b w:val="0"/>
          <w:color w:val="auto"/>
          <w:sz w:val="12"/>
          <w:szCs w:val="24"/>
        </w:rPr>
      </w:pPr>
    </w:p>
    <w:p w14:paraId="26A93798" w14:textId="2FBA4318" w:rsidR="00672F12" w:rsidRPr="00672F12" w:rsidRDefault="00672F12" w:rsidP="00672F12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 xml:space="preserve">_____40. </w:t>
      </w:r>
      <w:r w:rsidR="004312EA">
        <w:rPr>
          <w:b w:val="0"/>
          <w:color w:val="auto"/>
          <w:szCs w:val="24"/>
        </w:rPr>
        <w:t>S</w:t>
      </w:r>
      <w:r w:rsidRPr="00672F12">
        <w:rPr>
          <w:b w:val="0"/>
          <w:color w:val="auto"/>
          <w:szCs w:val="24"/>
        </w:rPr>
        <w:t>lide that displays at the end of every slide show to indicate that the presentation is over.</w:t>
      </w:r>
    </w:p>
    <w:p w14:paraId="44C6770B" w14:textId="77777777" w:rsidR="00672F12" w:rsidRPr="004312EA" w:rsidRDefault="00672F12" w:rsidP="00672F12">
      <w:pPr>
        <w:pStyle w:val="CRSETMATCHTTL"/>
        <w:spacing w:before="0" w:after="0"/>
        <w:rPr>
          <w:b w:val="0"/>
          <w:color w:val="auto"/>
          <w:sz w:val="12"/>
          <w:szCs w:val="24"/>
        </w:rPr>
      </w:pPr>
    </w:p>
    <w:p w14:paraId="325C4678" w14:textId="77777777" w:rsidR="00721F5E" w:rsidRDefault="00B759ED" w:rsidP="00B759ED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>_____41</w:t>
      </w:r>
      <w:r>
        <w:rPr>
          <w:b w:val="0"/>
          <w:color w:val="auto"/>
          <w:szCs w:val="24"/>
        </w:rPr>
        <w:t xml:space="preserve">. </w:t>
      </w:r>
      <w:r>
        <w:rPr>
          <w:b w:val="0"/>
          <w:color w:val="auto"/>
          <w:szCs w:val="24"/>
        </w:rPr>
        <w:t>P</w:t>
      </w:r>
      <w:r w:rsidRPr="00672F12">
        <w:rPr>
          <w:b w:val="0"/>
          <w:color w:val="auto"/>
          <w:szCs w:val="24"/>
        </w:rPr>
        <w:t>resentation page</w:t>
      </w:r>
      <w:r>
        <w:rPr>
          <w:b w:val="0"/>
          <w:color w:val="auto"/>
          <w:szCs w:val="24"/>
        </w:rPr>
        <w:t xml:space="preserve"> that can contain text, picture</w:t>
      </w:r>
      <w:r w:rsidR="004312EA">
        <w:rPr>
          <w:b w:val="0"/>
          <w:color w:val="auto"/>
          <w:szCs w:val="24"/>
        </w:rPr>
        <w:t>s</w:t>
      </w:r>
      <w:r w:rsidRPr="00672F12">
        <w:rPr>
          <w:b w:val="0"/>
          <w:color w:val="auto"/>
          <w:szCs w:val="24"/>
        </w:rPr>
        <w:t>, table</w:t>
      </w:r>
      <w:r w:rsidR="00721F5E">
        <w:rPr>
          <w:b w:val="0"/>
          <w:color w:val="auto"/>
          <w:szCs w:val="24"/>
        </w:rPr>
        <w:t>/</w:t>
      </w:r>
      <w:r w:rsidRPr="00672F12">
        <w:rPr>
          <w:b w:val="0"/>
          <w:color w:val="auto"/>
          <w:szCs w:val="24"/>
        </w:rPr>
        <w:t>chart</w:t>
      </w:r>
      <w:r w:rsidR="00721F5E">
        <w:rPr>
          <w:b w:val="0"/>
          <w:color w:val="auto"/>
          <w:szCs w:val="24"/>
        </w:rPr>
        <w:t>s</w:t>
      </w:r>
      <w:r w:rsidRPr="00672F12">
        <w:rPr>
          <w:b w:val="0"/>
          <w:color w:val="auto"/>
          <w:szCs w:val="24"/>
        </w:rPr>
        <w:t>,</w:t>
      </w:r>
      <w:r>
        <w:rPr>
          <w:b w:val="0"/>
          <w:color w:val="auto"/>
          <w:szCs w:val="24"/>
        </w:rPr>
        <w:t xml:space="preserve"> </w:t>
      </w:r>
      <w:r w:rsidRPr="00672F12">
        <w:rPr>
          <w:b w:val="0"/>
          <w:color w:val="auto"/>
          <w:szCs w:val="24"/>
        </w:rPr>
        <w:t>and other multimedia or graphic objects.</w:t>
      </w:r>
    </w:p>
    <w:p w14:paraId="19148124" w14:textId="77777777" w:rsidR="00721F5E" w:rsidRPr="004312EA" w:rsidRDefault="00721F5E" w:rsidP="00721F5E">
      <w:pPr>
        <w:pStyle w:val="CRSETMATCHTTL"/>
        <w:spacing w:before="0" w:after="0"/>
        <w:rPr>
          <w:b w:val="0"/>
          <w:color w:val="auto"/>
          <w:sz w:val="12"/>
          <w:szCs w:val="24"/>
        </w:rPr>
      </w:pPr>
    </w:p>
    <w:p w14:paraId="55F205DF" w14:textId="43E5A09B" w:rsidR="00721F5E" w:rsidRDefault="00721F5E" w:rsidP="00B759ED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 xml:space="preserve">_____42. </w:t>
      </w:r>
      <w:r w:rsidRPr="00721F5E">
        <w:rPr>
          <w:b w:val="0"/>
          <w:color w:val="auto"/>
          <w:szCs w:val="24"/>
        </w:rPr>
        <w:t>A single media file, such as art, sound, animation, or a movie.</w:t>
      </w:r>
      <w:r>
        <w:rPr>
          <w:b w:val="0"/>
          <w:color w:val="auto"/>
          <w:szCs w:val="24"/>
        </w:rPr>
        <w:tab/>
      </w:r>
      <w:r>
        <w:rPr>
          <w:b w:val="0"/>
          <w:color w:val="auto"/>
          <w:szCs w:val="24"/>
        </w:rPr>
        <w:tab/>
      </w:r>
      <w:r>
        <w:rPr>
          <w:b w:val="0"/>
          <w:color w:val="auto"/>
          <w:szCs w:val="24"/>
        </w:rPr>
        <w:tab/>
      </w:r>
      <w:r>
        <w:rPr>
          <w:b w:val="0"/>
          <w:color w:val="auto"/>
          <w:szCs w:val="24"/>
        </w:rPr>
        <w:tab/>
      </w:r>
      <w:r>
        <w:rPr>
          <w:b w:val="0"/>
          <w:color w:val="auto"/>
          <w:szCs w:val="24"/>
        </w:rPr>
        <w:tab/>
      </w:r>
      <w:r w:rsidRPr="00721F5E">
        <w:rPr>
          <w:b w:val="0"/>
          <w:i/>
          <w:color w:val="auto"/>
          <w:szCs w:val="24"/>
        </w:rPr>
        <w:t>GA3</w:t>
      </w:r>
    </w:p>
    <w:p w14:paraId="527622CE" w14:textId="77777777" w:rsidR="00721F5E" w:rsidRPr="00721F5E" w:rsidRDefault="00721F5E" w:rsidP="00B759ED">
      <w:pPr>
        <w:pStyle w:val="CRSETMATCHTTL"/>
        <w:spacing w:before="0" w:after="0"/>
        <w:rPr>
          <w:b w:val="0"/>
          <w:color w:val="auto"/>
          <w:sz w:val="12"/>
          <w:szCs w:val="24"/>
        </w:rPr>
      </w:pPr>
    </w:p>
    <w:p w14:paraId="7901D01F" w14:textId="22E792E1" w:rsidR="00721F5E" w:rsidRPr="00672F12" w:rsidRDefault="00721F5E" w:rsidP="00B759ED">
      <w:pPr>
        <w:pStyle w:val="CRSETMATCHTTL"/>
        <w:spacing w:before="0" w:after="0"/>
        <w:rPr>
          <w:b w:val="0"/>
          <w:color w:val="auto"/>
          <w:szCs w:val="24"/>
        </w:rPr>
      </w:pPr>
      <w:r>
        <w:rPr>
          <w:b w:val="0"/>
          <w:color w:val="auto"/>
          <w:szCs w:val="24"/>
        </w:rPr>
        <w:t xml:space="preserve">_____43. </w:t>
      </w:r>
      <w:r w:rsidRPr="00721F5E">
        <w:rPr>
          <w:b w:val="0"/>
          <w:color w:val="auto"/>
          <w:szCs w:val="24"/>
        </w:rPr>
        <w:t>A common format for a slide that contains a single point without a bullet symbol.</w:t>
      </w:r>
    </w:p>
    <w:sectPr w:rsidR="00721F5E" w:rsidRPr="00672F12" w:rsidSect="006454F7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198FB" w14:textId="77777777" w:rsidR="005E089E" w:rsidRDefault="005E089E">
      <w:r>
        <w:separator/>
      </w:r>
    </w:p>
  </w:endnote>
  <w:endnote w:type="continuationSeparator" w:id="0">
    <w:p w14:paraId="3D859778" w14:textId="77777777" w:rsidR="005E089E" w:rsidRDefault="005E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illSans-Bold">
    <w:altName w:val="Arial"/>
    <w:panose1 w:val="00000000000000000000"/>
    <w:charset w:val="4D"/>
    <w:family w:val="swiss"/>
    <w:notTrueType/>
    <w:pitch w:val="default"/>
    <w:sig w:usb0="03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B Bookman Demi">
    <w:altName w:val="Times New Roman"/>
    <w:charset w:val="00"/>
    <w:family w:val="roman"/>
    <w:pitch w:val="variable"/>
  </w:font>
  <w:font w:name="Frutiger-Blac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2F668" w14:textId="77777777" w:rsidR="005E089E" w:rsidRDefault="005E089E">
      <w:r>
        <w:separator/>
      </w:r>
    </w:p>
  </w:footnote>
  <w:footnote w:type="continuationSeparator" w:id="0">
    <w:p w14:paraId="4F2E9F02" w14:textId="77777777" w:rsidR="005E089E" w:rsidRDefault="005E0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BF69A" w14:textId="114BC655" w:rsidR="009F0D9F" w:rsidRDefault="006454F7" w:rsidP="006454F7">
    <w:pPr>
      <w:pStyle w:val="Header"/>
    </w:pPr>
    <w:r w:rsidRPr="009F0D9F">
      <w:rPr>
        <w:rFonts w:asciiTheme="minorHAnsi" w:hAnsiTheme="minorHAnsi" w:cstheme="minorHAnsi"/>
        <w:bCs/>
        <w:sz w:val="22"/>
        <w:szCs w:val="18"/>
      </w:rPr>
      <w:t>Name ___________________</w:t>
    </w:r>
    <w:r>
      <w:rPr>
        <w:rFonts w:asciiTheme="minorHAnsi" w:hAnsiTheme="minorHAnsi" w:cstheme="minorHAnsi"/>
        <w:bCs/>
        <w:sz w:val="22"/>
        <w:szCs w:val="18"/>
      </w:rPr>
      <w:t xml:space="preserve">_________________________                                 </w:t>
    </w:r>
    <w:r w:rsidR="009F0D9F">
      <w:t>CS115</w:t>
    </w:r>
    <w:r w:rsidR="000318E7">
      <w:t xml:space="preserve"> – 2020 Mod 3 - </w:t>
    </w:r>
    <w:r w:rsidR="009E2EE3">
      <w:t xml:space="preserve">Assignment </w:t>
    </w:r>
    <w:r w:rsidR="00FF3647"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bullet"/>
      <w:pStyle w:val="SECBLLA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E760F"/>
    <w:multiLevelType w:val="hybridMultilevel"/>
    <w:tmpl w:val="E6D4F9BC"/>
    <w:lvl w:ilvl="0" w:tplc="EE8AEDD8">
      <w:start w:val="1"/>
      <w:numFmt w:val="upperLetter"/>
      <w:pStyle w:val="CRPROBSET1MATCHANS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014D4"/>
    <w:multiLevelType w:val="hybridMultilevel"/>
    <w:tmpl w:val="BFAA78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C5F7B"/>
    <w:multiLevelType w:val="hybridMultilevel"/>
    <w:tmpl w:val="A1B88FD2"/>
    <w:lvl w:ilvl="0" w:tplc="E2E4F88C">
      <w:start w:val="1"/>
      <w:numFmt w:val="upperLetter"/>
      <w:lvlText w:val="%1-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19CE311C"/>
    <w:multiLevelType w:val="multilevel"/>
    <w:tmpl w:val="0F30E7E6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374A4E"/>
    <w:multiLevelType w:val="hybridMultilevel"/>
    <w:tmpl w:val="5C24594C"/>
    <w:lvl w:ilvl="0" w:tplc="B7582E5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D364DA2"/>
    <w:multiLevelType w:val="singleLevel"/>
    <w:tmpl w:val="F1167B5E"/>
    <w:lvl w:ilvl="0">
      <w:start w:val="1"/>
      <w:numFmt w:val="bullet"/>
      <w:pStyle w:val="EXRINTROB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4"/>
      </w:rPr>
    </w:lvl>
  </w:abstractNum>
  <w:abstractNum w:abstractNumId="7" w15:restartNumberingAfterBreak="0">
    <w:nsid w:val="20FE6529"/>
    <w:multiLevelType w:val="hybridMultilevel"/>
    <w:tmpl w:val="418275E0"/>
    <w:lvl w:ilvl="0" w:tplc="FC74A73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6268D"/>
    <w:multiLevelType w:val="hybridMultilevel"/>
    <w:tmpl w:val="223EEA3C"/>
    <w:lvl w:ilvl="0" w:tplc="F5A0AAE2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837F2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9125EEE"/>
    <w:multiLevelType w:val="hybridMultilevel"/>
    <w:tmpl w:val="A1B88FD2"/>
    <w:lvl w:ilvl="0" w:tplc="E2E4F88C">
      <w:start w:val="1"/>
      <w:numFmt w:val="upperLetter"/>
      <w:lvlText w:val="%1-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1" w15:restartNumberingAfterBreak="0">
    <w:nsid w:val="2BF91964"/>
    <w:multiLevelType w:val="hybridMultilevel"/>
    <w:tmpl w:val="328CAEFE"/>
    <w:lvl w:ilvl="0" w:tplc="E80838AA">
      <w:start w:val="1"/>
      <w:numFmt w:val="upperLetter"/>
      <w:lvlText w:val="%1-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2" w15:restartNumberingAfterBreak="0">
    <w:nsid w:val="2D055CF0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39C87085"/>
    <w:multiLevelType w:val="hybridMultilevel"/>
    <w:tmpl w:val="B8E6FDB8"/>
    <w:lvl w:ilvl="0" w:tplc="9BC68A3E">
      <w:start w:val="1"/>
      <w:numFmt w:val="bullet"/>
      <w:pStyle w:val="Poin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057A0"/>
    <w:multiLevelType w:val="hybridMultilevel"/>
    <w:tmpl w:val="A5427442"/>
    <w:lvl w:ilvl="0" w:tplc="B1661F2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51B20"/>
    <w:multiLevelType w:val="hybridMultilevel"/>
    <w:tmpl w:val="E9A4CD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25F1C"/>
    <w:multiLevelType w:val="hybridMultilevel"/>
    <w:tmpl w:val="DC625908"/>
    <w:lvl w:ilvl="0" w:tplc="A7CEF28E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07193F"/>
    <w:multiLevelType w:val="hybridMultilevel"/>
    <w:tmpl w:val="1AA0B3E0"/>
    <w:lvl w:ilvl="0" w:tplc="F000B7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97262"/>
    <w:multiLevelType w:val="hybridMultilevel"/>
    <w:tmpl w:val="C3947F76"/>
    <w:lvl w:ilvl="0" w:tplc="B7582E5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7192B"/>
    <w:multiLevelType w:val="singleLevel"/>
    <w:tmpl w:val="288A7CB0"/>
    <w:lvl w:ilvl="0">
      <w:start w:val="1"/>
      <w:numFmt w:val="bullet"/>
      <w:pStyle w:val="EXRINTROBLLA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4"/>
      </w:rPr>
    </w:lvl>
  </w:abstractNum>
  <w:abstractNum w:abstractNumId="20" w15:restartNumberingAfterBreak="0">
    <w:nsid w:val="442D32CD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47DA33A9"/>
    <w:multiLevelType w:val="hybridMultilevel"/>
    <w:tmpl w:val="CDC22EA4"/>
    <w:lvl w:ilvl="0" w:tplc="96E204DC">
      <w:start w:val="1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 w15:restartNumberingAfterBreak="0">
    <w:nsid w:val="48385D7E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49906667"/>
    <w:multiLevelType w:val="hybridMultilevel"/>
    <w:tmpl w:val="A1B88FD2"/>
    <w:lvl w:ilvl="0" w:tplc="E2E4F88C">
      <w:start w:val="1"/>
      <w:numFmt w:val="upperLetter"/>
      <w:lvlText w:val="%1-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4" w15:restartNumberingAfterBreak="0">
    <w:nsid w:val="4AB65BE8"/>
    <w:multiLevelType w:val="hybridMultilevel"/>
    <w:tmpl w:val="A1B88FD2"/>
    <w:lvl w:ilvl="0" w:tplc="E2E4F88C">
      <w:start w:val="1"/>
      <w:numFmt w:val="upperLetter"/>
      <w:lvlText w:val="%1-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5" w15:restartNumberingAfterBreak="0">
    <w:nsid w:val="4E137C28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57ED695D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5AA95883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61815CC6"/>
    <w:multiLevelType w:val="hybridMultilevel"/>
    <w:tmpl w:val="1770A9C4"/>
    <w:lvl w:ilvl="0" w:tplc="655E6228">
      <w:start w:val="1"/>
      <w:numFmt w:val="bullet"/>
      <w:pStyle w:val="ACTBL"/>
      <w:lvlText w:val=""/>
      <w:lvlJc w:val="left"/>
      <w:pPr>
        <w:tabs>
          <w:tab w:val="num" w:pos="1944"/>
        </w:tabs>
        <w:ind w:left="1944" w:hanging="50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40C67D7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6B090C35"/>
    <w:multiLevelType w:val="hybridMultilevel"/>
    <w:tmpl w:val="02887458"/>
    <w:lvl w:ilvl="0" w:tplc="6324C9B6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83267"/>
    <w:multiLevelType w:val="multilevel"/>
    <w:tmpl w:val="D9E844D4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2E20C9B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72F50036"/>
    <w:multiLevelType w:val="hybridMultilevel"/>
    <w:tmpl w:val="A8CE6668"/>
    <w:lvl w:ilvl="0" w:tplc="9A788D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B5E57"/>
    <w:multiLevelType w:val="hybridMultilevel"/>
    <w:tmpl w:val="A1B88FD2"/>
    <w:lvl w:ilvl="0" w:tplc="E2E4F88C">
      <w:start w:val="1"/>
      <w:numFmt w:val="upperLetter"/>
      <w:lvlText w:val="%1-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5" w15:restartNumberingAfterBreak="0">
    <w:nsid w:val="76AA1CAA"/>
    <w:multiLevelType w:val="hybridMultilevel"/>
    <w:tmpl w:val="0882D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8437D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7BD01CC2"/>
    <w:multiLevelType w:val="hybridMultilevel"/>
    <w:tmpl w:val="4ECEAE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61169"/>
    <w:multiLevelType w:val="multilevel"/>
    <w:tmpl w:val="DC3A2E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28"/>
  </w:num>
  <w:num w:numId="5">
    <w:abstractNumId w:val="13"/>
  </w:num>
  <w:num w:numId="6">
    <w:abstractNumId w:val="3"/>
  </w:num>
  <w:num w:numId="7">
    <w:abstractNumId w:val="10"/>
  </w:num>
  <w:num w:numId="8">
    <w:abstractNumId w:val="34"/>
  </w:num>
  <w:num w:numId="9">
    <w:abstractNumId w:val="24"/>
  </w:num>
  <w:num w:numId="10">
    <w:abstractNumId w:val="23"/>
  </w:num>
  <w:num w:numId="11">
    <w:abstractNumId w:val="35"/>
  </w:num>
  <w:num w:numId="12">
    <w:abstractNumId w:val="2"/>
  </w:num>
  <w:num w:numId="13">
    <w:abstractNumId w:val="17"/>
  </w:num>
  <w:num w:numId="14">
    <w:abstractNumId w:val="33"/>
  </w:num>
  <w:num w:numId="15">
    <w:abstractNumId w:val="11"/>
  </w:num>
  <w:num w:numId="16">
    <w:abstractNumId w:val="21"/>
  </w:num>
  <w:num w:numId="17">
    <w:abstractNumId w:val="5"/>
  </w:num>
  <w:num w:numId="18">
    <w:abstractNumId w:val="18"/>
  </w:num>
  <w:num w:numId="19">
    <w:abstractNumId w:val="4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1"/>
  </w:num>
  <w:num w:numId="23">
    <w:abstractNumId w:val="27"/>
  </w:num>
  <w:num w:numId="24">
    <w:abstractNumId w:val="20"/>
  </w:num>
  <w:num w:numId="25">
    <w:abstractNumId w:val="12"/>
  </w:num>
  <w:num w:numId="26">
    <w:abstractNumId w:val="9"/>
  </w:num>
  <w:num w:numId="27">
    <w:abstractNumId w:val="32"/>
  </w:num>
  <w:num w:numId="28">
    <w:abstractNumId w:val="25"/>
  </w:num>
  <w:num w:numId="29">
    <w:abstractNumId w:val="26"/>
  </w:num>
  <w:num w:numId="30">
    <w:abstractNumId w:val="29"/>
  </w:num>
  <w:num w:numId="31">
    <w:abstractNumId w:val="36"/>
  </w:num>
  <w:num w:numId="32">
    <w:abstractNumId w:val="22"/>
  </w:num>
  <w:num w:numId="33">
    <w:abstractNumId w:val="38"/>
  </w:num>
  <w:num w:numId="34">
    <w:abstractNumId w:val="15"/>
  </w:num>
  <w:num w:numId="35">
    <w:abstractNumId w:val="8"/>
  </w:num>
  <w:num w:numId="36">
    <w:abstractNumId w:val="16"/>
  </w:num>
  <w:num w:numId="37">
    <w:abstractNumId w:val="31"/>
  </w:num>
  <w:num w:numId="38">
    <w:abstractNumId w:val="14"/>
  </w:num>
  <w:num w:numId="39">
    <w:abstractNumId w:val="7"/>
  </w:num>
  <w:num w:numId="40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4C"/>
    <w:rsid w:val="000020EC"/>
    <w:rsid w:val="00002372"/>
    <w:rsid w:val="00002B52"/>
    <w:rsid w:val="00005809"/>
    <w:rsid w:val="00005F56"/>
    <w:rsid w:val="0001162C"/>
    <w:rsid w:val="0001214E"/>
    <w:rsid w:val="00012452"/>
    <w:rsid w:val="00012BA5"/>
    <w:rsid w:val="00013E30"/>
    <w:rsid w:val="000148B7"/>
    <w:rsid w:val="000158E6"/>
    <w:rsid w:val="00015FF7"/>
    <w:rsid w:val="000168E4"/>
    <w:rsid w:val="00016D9A"/>
    <w:rsid w:val="0002042F"/>
    <w:rsid w:val="0002076F"/>
    <w:rsid w:val="0002229B"/>
    <w:rsid w:val="0002403D"/>
    <w:rsid w:val="000240ED"/>
    <w:rsid w:val="00024627"/>
    <w:rsid w:val="000251EF"/>
    <w:rsid w:val="00025BB1"/>
    <w:rsid w:val="00025C2A"/>
    <w:rsid w:val="00025CE4"/>
    <w:rsid w:val="0002737E"/>
    <w:rsid w:val="0002759C"/>
    <w:rsid w:val="00027B26"/>
    <w:rsid w:val="0003107C"/>
    <w:rsid w:val="000318E7"/>
    <w:rsid w:val="00033122"/>
    <w:rsid w:val="00033615"/>
    <w:rsid w:val="0003377B"/>
    <w:rsid w:val="000345C9"/>
    <w:rsid w:val="000348CD"/>
    <w:rsid w:val="00034B86"/>
    <w:rsid w:val="0003502A"/>
    <w:rsid w:val="00035782"/>
    <w:rsid w:val="00035C6F"/>
    <w:rsid w:val="000402C1"/>
    <w:rsid w:val="00041667"/>
    <w:rsid w:val="000438CB"/>
    <w:rsid w:val="00043EDA"/>
    <w:rsid w:val="00044862"/>
    <w:rsid w:val="00045071"/>
    <w:rsid w:val="000457D5"/>
    <w:rsid w:val="00046F9B"/>
    <w:rsid w:val="0004718A"/>
    <w:rsid w:val="000479B9"/>
    <w:rsid w:val="00050EC2"/>
    <w:rsid w:val="000512BF"/>
    <w:rsid w:val="00052993"/>
    <w:rsid w:val="0005450E"/>
    <w:rsid w:val="000547AF"/>
    <w:rsid w:val="00054DAA"/>
    <w:rsid w:val="00055BDC"/>
    <w:rsid w:val="00055F11"/>
    <w:rsid w:val="00056274"/>
    <w:rsid w:val="0005690E"/>
    <w:rsid w:val="00056BC1"/>
    <w:rsid w:val="00056D6C"/>
    <w:rsid w:val="00057FB6"/>
    <w:rsid w:val="0006097E"/>
    <w:rsid w:val="00061F61"/>
    <w:rsid w:val="00062C45"/>
    <w:rsid w:val="00063194"/>
    <w:rsid w:val="000651BF"/>
    <w:rsid w:val="000663E8"/>
    <w:rsid w:val="000664F8"/>
    <w:rsid w:val="00067E32"/>
    <w:rsid w:val="00070EEF"/>
    <w:rsid w:val="00071645"/>
    <w:rsid w:val="00072B0C"/>
    <w:rsid w:val="000737CC"/>
    <w:rsid w:val="000751D5"/>
    <w:rsid w:val="0007562D"/>
    <w:rsid w:val="000762C2"/>
    <w:rsid w:val="00076630"/>
    <w:rsid w:val="00076F13"/>
    <w:rsid w:val="00077279"/>
    <w:rsid w:val="000776E5"/>
    <w:rsid w:val="00080D7A"/>
    <w:rsid w:val="00081185"/>
    <w:rsid w:val="000817D8"/>
    <w:rsid w:val="00081BE8"/>
    <w:rsid w:val="00082569"/>
    <w:rsid w:val="00082F2E"/>
    <w:rsid w:val="000830C4"/>
    <w:rsid w:val="000844AD"/>
    <w:rsid w:val="00084CB5"/>
    <w:rsid w:val="000850AC"/>
    <w:rsid w:val="00085C14"/>
    <w:rsid w:val="00086BD1"/>
    <w:rsid w:val="00086DF7"/>
    <w:rsid w:val="00087888"/>
    <w:rsid w:val="00087A46"/>
    <w:rsid w:val="00092284"/>
    <w:rsid w:val="000922BB"/>
    <w:rsid w:val="0009330C"/>
    <w:rsid w:val="00094319"/>
    <w:rsid w:val="00094FC9"/>
    <w:rsid w:val="00095518"/>
    <w:rsid w:val="0009586C"/>
    <w:rsid w:val="0009705F"/>
    <w:rsid w:val="000A02F9"/>
    <w:rsid w:val="000A1FA2"/>
    <w:rsid w:val="000A3E77"/>
    <w:rsid w:val="000A55AD"/>
    <w:rsid w:val="000A5CC5"/>
    <w:rsid w:val="000A60D8"/>
    <w:rsid w:val="000A6206"/>
    <w:rsid w:val="000A6427"/>
    <w:rsid w:val="000A6F2D"/>
    <w:rsid w:val="000A74EB"/>
    <w:rsid w:val="000B1559"/>
    <w:rsid w:val="000B4000"/>
    <w:rsid w:val="000B6494"/>
    <w:rsid w:val="000B7464"/>
    <w:rsid w:val="000C0AE4"/>
    <w:rsid w:val="000C1658"/>
    <w:rsid w:val="000C1EF3"/>
    <w:rsid w:val="000C2221"/>
    <w:rsid w:val="000C267D"/>
    <w:rsid w:val="000C3829"/>
    <w:rsid w:val="000C43DA"/>
    <w:rsid w:val="000C52E3"/>
    <w:rsid w:val="000C62ED"/>
    <w:rsid w:val="000C74BB"/>
    <w:rsid w:val="000C7973"/>
    <w:rsid w:val="000D1128"/>
    <w:rsid w:val="000D3826"/>
    <w:rsid w:val="000D423D"/>
    <w:rsid w:val="000D4F54"/>
    <w:rsid w:val="000E1047"/>
    <w:rsid w:val="000E177F"/>
    <w:rsid w:val="000E21C6"/>
    <w:rsid w:val="000E28E6"/>
    <w:rsid w:val="000E2A2E"/>
    <w:rsid w:val="000E2F2A"/>
    <w:rsid w:val="000E3BD1"/>
    <w:rsid w:val="000E4486"/>
    <w:rsid w:val="000E540D"/>
    <w:rsid w:val="000E5B0A"/>
    <w:rsid w:val="000E60ED"/>
    <w:rsid w:val="000E7362"/>
    <w:rsid w:val="000E7CDD"/>
    <w:rsid w:val="000F1288"/>
    <w:rsid w:val="000F1C4C"/>
    <w:rsid w:val="000F1CBD"/>
    <w:rsid w:val="000F1DCC"/>
    <w:rsid w:val="000F3059"/>
    <w:rsid w:val="000F308A"/>
    <w:rsid w:val="000F3819"/>
    <w:rsid w:val="000F3D5A"/>
    <w:rsid w:val="000F6817"/>
    <w:rsid w:val="001001E8"/>
    <w:rsid w:val="00100293"/>
    <w:rsid w:val="00101D53"/>
    <w:rsid w:val="00101E20"/>
    <w:rsid w:val="001026E5"/>
    <w:rsid w:val="00102D1F"/>
    <w:rsid w:val="00102E2D"/>
    <w:rsid w:val="001035C6"/>
    <w:rsid w:val="00103CC0"/>
    <w:rsid w:val="00103DBE"/>
    <w:rsid w:val="00103E49"/>
    <w:rsid w:val="001049EE"/>
    <w:rsid w:val="001058F2"/>
    <w:rsid w:val="00105E73"/>
    <w:rsid w:val="0010607C"/>
    <w:rsid w:val="001070D7"/>
    <w:rsid w:val="00107F51"/>
    <w:rsid w:val="0011013D"/>
    <w:rsid w:val="001112BC"/>
    <w:rsid w:val="001123EF"/>
    <w:rsid w:val="0011261A"/>
    <w:rsid w:val="001141CC"/>
    <w:rsid w:val="00114B50"/>
    <w:rsid w:val="00114D7D"/>
    <w:rsid w:val="00114E55"/>
    <w:rsid w:val="001156BC"/>
    <w:rsid w:val="001157AC"/>
    <w:rsid w:val="00116812"/>
    <w:rsid w:val="001168DE"/>
    <w:rsid w:val="00116A67"/>
    <w:rsid w:val="00117205"/>
    <w:rsid w:val="001203E0"/>
    <w:rsid w:val="00120995"/>
    <w:rsid w:val="00121C43"/>
    <w:rsid w:val="00123806"/>
    <w:rsid w:val="00123929"/>
    <w:rsid w:val="0012534A"/>
    <w:rsid w:val="00125725"/>
    <w:rsid w:val="00125EAA"/>
    <w:rsid w:val="00126984"/>
    <w:rsid w:val="001269B2"/>
    <w:rsid w:val="00126B43"/>
    <w:rsid w:val="00126C99"/>
    <w:rsid w:val="00131866"/>
    <w:rsid w:val="00131AC1"/>
    <w:rsid w:val="001320FF"/>
    <w:rsid w:val="00133C4B"/>
    <w:rsid w:val="001340C7"/>
    <w:rsid w:val="0013600E"/>
    <w:rsid w:val="00137B27"/>
    <w:rsid w:val="001406BF"/>
    <w:rsid w:val="00140BA3"/>
    <w:rsid w:val="001426B0"/>
    <w:rsid w:val="001455D3"/>
    <w:rsid w:val="001459DE"/>
    <w:rsid w:val="001466A6"/>
    <w:rsid w:val="00150E0C"/>
    <w:rsid w:val="00151633"/>
    <w:rsid w:val="00151820"/>
    <w:rsid w:val="00151BE0"/>
    <w:rsid w:val="00152F52"/>
    <w:rsid w:val="0015519B"/>
    <w:rsid w:val="001578AB"/>
    <w:rsid w:val="00157C7B"/>
    <w:rsid w:val="00160188"/>
    <w:rsid w:val="00160ED2"/>
    <w:rsid w:val="00162C8F"/>
    <w:rsid w:val="00163ED2"/>
    <w:rsid w:val="001642F2"/>
    <w:rsid w:val="00164E2A"/>
    <w:rsid w:val="00165234"/>
    <w:rsid w:val="00166C26"/>
    <w:rsid w:val="00166ECE"/>
    <w:rsid w:val="00171138"/>
    <w:rsid w:val="001713F8"/>
    <w:rsid w:val="00173221"/>
    <w:rsid w:val="001743E0"/>
    <w:rsid w:val="00175158"/>
    <w:rsid w:val="00175D0E"/>
    <w:rsid w:val="0017617F"/>
    <w:rsid w:val="00180337"/>
    <w:rsid w:val="00180B2E"/>
    <w:rsid w:val="00180BF8"/>
    <w:rsid w:val="00180F30"/>
    <w:rsid w:val="00181882"/>
    <w:rsid w:val="00181ED8"/>
    <w:rsid w:val="001825AB"/>
    <w:rsid w:val="00182AF7"/>
    <w:rsid w:val="00182F5E"/>
    <w:rsid w:val="0018454A"/>
    <w:rsid w:val="001847F6"/>
    <w:rsid w:val="00184896"/>
    <w:rsid w:val="00186F45"/>
    <w:rsid w:val="00190762"/>
    <w:rsid w:val="001913D1"/>
    <w:rsid w:val="001931EE"/>
    <w:rsid w:val="00194B95"/>
    <w:rsid w:val="0019692C"/>
    <w:rsid w:val="001A0451"/>
    <w:rsid w:val="001A04F6"/>
    <w:rsid w:val="001A0D7C"/>
    <w:rsid w:val="001A0DB7"/>
    <w:rsid w:val="001A1108"/>
    <w:rsid w:val="001A1733"/>
    <w:rsid w:val="001A1C8C"/>
    <w:rsid w:val="001A2210"/>
    <w:rsid w:val="001A263D"/>
    <w:rsid w:val="001A40B6"/>
    <w:rsid w:val="001A6B61"/>
    <w:rsid w:val="001A780B"/>
    <w:rsid w:val="001B0861"/>
    <w:rsid w:val="001B273E"/>
    <w:rsid w:val="001B2ED3"/>
    <w:rsid w:val="001B2FC1"/>
    <w:rsid w:val="001B3211"/>
    <w:rsid w:val="001B46DD"/>
    <w:rsid w:val="001B73CA"/>
    <w:rsid w:val="001C6868"/>
    <w:rsid w:val="001C6EC8"/>
    <w:rsid w:val="001C7E2A"/>
    <w:rsid w:val="001D0D48"/>
    <w:rsid w:val="001D0E0A"/>
    <w:rsid w:val="001D1522"/>
    <w:rsid w:val="001D1CF5"/>
    <w:rsid w:val="001D3D9C"/>
    <w:rsid w:val="001D5B9D"/>
    <w:rsid w:val="001D62A8"/>
    <w:rsid w:val="001D6A98"/>
    <w:rsid w:val="001D7625"/>
    <w:rsid w:val="001E0D84"/>
    <w:rsid w:val="001E227B"/>
    <w:rsid w:val="001E2663"/>
    <w:rsid w:val="001E288D"/>
    <w:rsid w:val="001E2D7D"/>
    <w:rsid w:val="001E2E1B"/>
    <w:rsid w:val="001E2FDF"/>
    <w:rsid w:val="001E35DC"/>
    <w:rsid w:val="001E5FD8"/>
    <w:rsid w:val="001E71EB"/>
    <w:rsid w:val="001F00EB"/>
    <w:rsid w:val="001F11B5"/>
    <w:rsid w:val="001F167F"/>
    <w:rsid w:val="001F1C25"/>
    <w:rsid w:val="001F1FA1"/>
    <w:rsid w:val="001F27F8"/>
    <w:rsid w:val="001F452E"/>
    <w:rsid w:val="001F4766"/>
    <w:rsid w:val="001F535F"/>
    <w:rsid w:val="001F5578"/>
    <w:rsid w:val="001F5865"/>
    <w:rsid w:val="001F68C8"/>
    <w:rsid w:val="001F7071"/>
    <w:rsid w:val="001F7606"/>
    <w:rsid w:val="001F7F54"/>
    <w:rsid w:val="002008BD"/>
    <w:rsid w:val="00205F6B"/>
    <w:rsid w:val="00206E43"/>
    <w:rsid w:val="00210134"/>
    <w:rsid w:val="00210BFF"/>
    <w:rsid w:val="00212196"/>
    <w:rsid w:val="00212369"/>
    <w:rsid w:val="002133FB"/>
    <w:rsid w:val="00214BD4"/>
    <w:rsid w:val="00215406"/>
    <w:rsid w:val="00216684"/>
    <w:rsid w:val="00217066"/>
    <w:rsid w:val="00217ECD"/>
    <w:rsid w:val="00220DBC"/>
    <w:rsid w:val="00220EB3"/>
    <w:rsid w:val="002225ED"/>
    <w:rsid w:val="00222F8A"/>
    <w:rsid w:val="00223903"/>
    <w:rsid w:val="00223AB7"/>
    <w:rsid w:val="00223E2C"/>
    <w:rsid w:val="0022471A"/>
    <w:rsid w:val="002252BB"/>
    <w:rsid w:val="002265F1"/>
    <w:rsid w:val="00226B7B"/>
    <w:rsid w:val="00227293"/>
    <w:rsid w:val="00227991"/>
    <w:rsid w:val="00227C50"/>
    <w:rsid w:val="00231D52"/>
    <w:rsid w:val="00232395"/>
    <w:rsid w:val="00232419"/>
    <w:rsid w:val="00237258"/>
    <w:rsid w:val="00240000"/>
    <w:rsid w:val="002403AA"/>
    <w:rsid w:val="00240698"/>
    <w:rsid w:val="00240AD4"/>
    <w:rsid w:val="002453A1"/>
    <w:rsid w:val="00245966"/>
    <w:rsid w:val="00245C01"/>
    <w:rsid w:val="00246043"/>
    <w:rsid w:val="002477AF"/>
    <w:rsid w:val="00250122"/>
    <w:rsid w:val="00251C44"/>
    <w:rsid w:val="002543E0"/>
    <w:rsid w:val="00256268"/>
    <w:rsid w:val="0025753B"/>
    <w:rsid w:val="00260605"/>
    <w:rsid w:val="00261656"/>
    <w:rsid w:val="00261939"/>
    <w:rsid w:val="00264A90"/>
    <w:rsid w:val="00265F6F"/>
    <w:rsid w:val="00266542"/>
    <w:rsid w:val="00267E40"/>
    <w:rsid w:val="002703B6"/>
    <w:rsid w:val="00270418"/>
    <w:rsid w:val="00270E74"/>
    <w:rsid w:val="00271087"/>
    <w:rsid w:val="00271CDD"/>
    <w:rsid w:val="00272216"/>
    <w:rsid w:val="00274495"/>
    <w:rsid w:val="00274876"/>
    <w:rsid w:val="00274A48"/>
    <w:rsid w:val="00274BA8"/>
    <w:rsid w:val="00274C2A"/>
    <w:rsid w:val="00275597"/>
    <w:rsid w:val="002756B8"/>
    <w:rsid w:val="00275809"/>
    <w:rsid w:val="002760CC"/>
    <w:rsid w:val="00276320"/>
    <w:rsid w:val="0027710F"/>
    <w:rsid w:val="00277436"/>
    <w:rsid w:val="00280550"/>
    <w:rsid w:val="00281800"/>
    <w:rsid w:val="002821C2"/>
    <w:rsid w:val="002823CA"/>
    <w:rsid w:val="00282E07"/>
    <w:rsid w:val="0028348C"/>
    <w:rsid w:val="00285D4E"/>
    <w:rsid w:val="00286515"/>
    <w:rsid w:val="002869D6"/>
    <w:rsid w:val="00286F01"/>
    <w:rsid w:val="00287A1E"/>
    <w:rsid w:val="002903AB"/>
    <w:rsid w:val="00291433"/>
    <w:rsid w:val="00291BEB"/>
    <w:rsid w:val="00291C7C"/>
    <w:rsid w:val="00291D07"/>
    <w:rsid w:val="00291D5F"/>
    <w:rsid w:val="00293133"/>
    <w:rsid w:val="0029374B"/>
    <w:rsid w:val="00294B9D"/>
    <w:rsid w:val="00294E0F"/>
    <w:rsid w:val="002955DD"/>
    <w:rsid w:val="00296996"/>
    <w:rsid w:val="002A2A45"/>
    <w:rsid w:val="002A2EF9"/>
    <w:rsid w:val="002A3831"/>
    <w:rsid w:val="002A46B6"/>
    <w:rsid w:val="002A4FC9"/>
    <w:rsid w:val="002A63FE"/>
    <w:rsid w:val="002A6F30"/>
    <w:rsid w:val="002B04CE"/>
    <w:rsid w:val="002B05F1"/>
    <w:rsid w:val="002B2ED1"/>
    <w:rsid w:val="002B31CE"/>
    <w:rsid w:val="002B4105"/>
    <w:rsid w:val="002B43FF"/>
    <w:rsid w:val="002B4A2B"/>
    <w:rsid w:val="002B6C27"/>
    <w:rsid w:val="002C0216"/>
    <w:rsid w:val="002C0E5A"/>
    <w:rsid w:val="002C29A2"/>
    <w:rsid w:val="002C2D4E"/>
    <w:rsid w:val="002C458E"/>
    <w:rsid w:val="002C4EA2"/>
    <w:rsid w:val="002C4ED7"/>
    <w:rsid w:val="002C7B5E"/>
    <w:rsid w:val="002C7BF5"/>
    <w:rsid w:val="002D038C"/>
    <w:rsid w:val="002D082C"/>
    <w:rsid w:val="002D10EA"/>
    <w:rsid w:val="002D2801"/>
    <w:rsid w:val="002D3004"/>
    <w:rsid w:val="002D3BC1"/>
    <w:rsid w:val="002D443E"/>
    <w:rsid w:val="002D5796"/>
    <w:rsid w:val="002D5C87"/>
    <w:rsid w:val="002D67FC"/>
    <w:rsid w:val="002D793C"/>
    <w:rsid w:val="002E12C9"/>
    <w:rsid w:val="002E2370"/>
    <w:rsid w:val="002E372A"/>
    <w:rsid w:val="002E66C4"/>
    <w:rsid w:val="002E79B2"/>
    <w:rsid w:val="002F0291"/>
    <w:rsid w:val="002F0C5D"/>
    <w:rsid w:val="002F4177"/>
    <w:rsid w:val="002F5A2C"/>
    <w:rsid w:val="002F63C7"/>
    <w:rsid w:val="002F67CB"/>
    <w:rsid w:val="002F6D4D"/>
    <w:rsid w:val="002F7053"/>
    <w:rsid w:val="002F7058"/>
    <w:rsid w:val="002F7869"/>
    <w:rsid w:val="00302C2C"/>
    <w:rsid w:val="003047DC"/>
    <w:rsid w:val="00304A5E"/>
    <w:rsid w:val="00304C7D"/>
    <w:rsid w:val="003067E0"/>
    <w:rsid w:val="003074CB"/>
    <w:rsid w:val="003104E0"/>
    <w:rsid w:val="00311905"/>
    <w:rsid w:val="00313A91"/>
    <w:rsid w:val="00313F37"/>
    <w:rsid w:val="00314498"/>
    <w:rsid w:val="0031514A"/>
    <w:rsid w:val="00315E56"/>
    <w:rsid w:val="00320574"/>
    <w:rsid w:val="00320F71"/>
    <w:rsid w:val="003219F2"/>
    <w:rsid w:val="00321F45"/>
    <w:rsid w:val="00322F38"/>
    <w:rsid w:val="003236D3"/>
    <w:rsid w:val="00325835"/>
    <w:rsid w:val="00325963"/>
    <w:rsid w:val="00325DCD"/>
    <w:rsid w:val="003272D4"/>
    <w:rsid w:val="0032790F"/>
    <w:rsid w:val="00327AE0"/>
    <w:rsid w:val="00331808"/>
    <w:rsid w:val="00331E98"/>
    <w:rsid w:val="00332999"/>
    <w:rsid w:val="00332CC2"/>
    <w:rsid w:val="00332E6F"/>
    <w:rsid w:val="00334535"/>
    <w:rsid w:val="00337538"/>
    <w:rsid w:val="003400C6"/>
    <w:rsid w:val="00340CCC"/>
    <w:rsid w:val="00340EF4"/>
    <w:rsid w:val="00343ED8"/>
    <w:rsid w:val="003442D4"/>
    <w:rsid w:val="003448D2"/>
    <w:rsid w:val="00344AF9"/>
    <w:rsid w:val="00344DAC"/>
    <w:rsid w:val="00345041"/>
    <w:rsid w:val="003455AC"/>
    <w:rsid w:val="00345942"/>
    <w:rsid w:val="00346668"/>
    <w:rsid w:val="00346B54"/>
    <w:rsid w:val="00347FCD"/>
    <w:rsid w:val="00350D3B"/>
    <w:rsid w:val="003534DE"/>
    <w:rsid w:val="00353610"/>
    <w:rsid w:val="003543B3"/>
    <w:rsid w:val="003544A0"/>
    <w:rsid w:val="00354B24"/>
    <w:rsid w:val="00354F3C"/>
    <w:rsid w:val="0035529A"/>
    <w:rsid w:val="003563A0"/>
    <w:rsid w:val="00356816"/>
    <w:rsid w:val="00357AB6"/>
    <w:rsid w:val="00357E9D"/>
    <w:rsid w:val="00361E86"/>
    <w:rsid w:val="003628AC"/>
    <w:rsid w:val="003636D8"/>
    <w:rsid w:val="003664EC"/>
    <w:rsid w:val="003670D5"/>
    <w:rsid w:val="00367C60"/>
    <w:rsid w:val="0037104C"/>
    <w:rsid w:val="00371DA2"/>
    <w:rsid w:val="003729C5"/>
    <w:rsid w:val="00373BCE"/>
    <w:rsid w:val="0037424C"/>
    <w:rsid w:val="00375FB5"/>
    <w:rsid w:val="003766A2"/>
    <w:rsid w:val="00376DA9"/>
    <w:rsid w:val="003775D0"/>
    <w:rsid w:val="00380034"/>
    <w:rsid w:val="003803DB"/>
    <w:rsid w:val="00382475"/>
    <w:rsid w:val="00382DD1"/>
    <w:rsid w:val="00383218"/>
    <w:rsid w:val="00383593"/>
    <w:rsid w:val="00384043"/>
    <w:rsid w:val="00385030"/>
    <w:rsid w:val="00385ECE"/>
    <w:rsid w:val="00386A25"/>
    <w:rsid w:val="00387B9A"/>
    <w:rsid w:val="0039119D"/>
    <w:rsid w:val="00391B15"/>
    <w:rsid w:val="00392EEC"/>
    <w:rsid w:val="0039407E"/>
    <w:rsid w:val="003941B0"/>
    <w:rsid w:val="00394533"/>
    <w:rsid w:val="00394C90"/>
    <w:rsid w:val="00395FA6"/>
    <w:rsid w:val="003975EA"/>
    <w:rsid w:val="003A02C2"/>
    <w:rsid w:val="003A2361"/>
    <w:rsid w:val="003A2BA8"/>
    <w:rsid w:val="003A3686"/>
    <w:rsid w:val="003A5669"/>
    <w:rsid w:val="003A5D59"/>
    <w:rsid w:val="003A6A77"/>
    <w:rsid w:val="003B05FE"/>
    <w:rsid w:val="003B0F8E"/>
    <w:rsid w:val="003B1639"/>
    <w:rsid w:val="003B1662"/>
    <w:rsid w:val="003B2E3F"/>
    <w:rsid w:val="003B3717"/>
    <w:rsid w:val="003B4986"/>
    <w:rsid w:val="003B49AA"/>
    <w:rsid w:val="003B5C64"/>
    <w:rsid w:val="003B6AAB"/>
    <w:rsid w:val="003B6EBA"/>
    <w:rsid w:val="003C08FA"/>
    <w:rsid w:val="003C3280"/>
    <w:rsid w:val="003C3701"/>
    <w:rsid w:val="003C4722"/>
    <w:rsid w:val="003C59C5"/>
    <w:rsid w:val="003C5C4D"/>
    <w:rsid w:val="003C5E83"/>
    <w:rsid w:val="003C6711"/>
    <w:rsid w:val="003D149F"/>
    <w:rsid w:val="003D18CA"/>
    <w:rsid w:val="003D2DBE"/>
    <w:rsid w:val="003D4718"/>
    <w:rsid w:val="003D4FEF"/>
    <w:rsid w:val="003D7967"/>
    <w:rsid w:val="003D7AB4"/>
    <w:rsid w:val="003E01B3"/>
    <w:rsid w:val="003E0573"/>
    <w:rsid w:val="003E16FD"/>
    <w:rsid w:val="003E1E92"/>
    <w:rsid w:val="003E274C"/>
    <w:rsid w:val="003E2A5F"/>
    <w:rsid w:val="003E2B94"/>
    <w:rsid w:val="003E300B"/>
    <w:rsid w:val="003E367A"/>
    <w:rsid w:val="003E3BEA"/>
    <w:rsid w:val="003E483F"/>
    <w:rsid w:val="003E5318"/>
    <w:rsid w:val="003E57D9"/>
    <w:rsid w:val="003E6BAF"/>
    <w:rsid w:val="003F18B5"/>
    <w:rsid w:val="003F33F5"/>
    <w:rsid w:val="003F7146"/>
    <w:rsid w:val="003F737C"/>
    <w:rsid w:val="003F75FE"/>
    <w:rsid w:val="003F7BD0"/>
    <w:rsid w:val="00401149"/>
    <w:rsid w:val="00401224"/>
    <w:rsid w:val="00402927"/>
    <w:rsid w:val="00402E78"/>
    <w:rsid w:val="0040369F"/>
    <w:rsid w:val="00403E0A"/>
    <w:rsid w:val="004055C9"/>
    <w:rsid w:val="00406082"/>
    <w:rsid w:val="004100C7"/>
    <w:rsid w:val="00410A09"/>
    <w:rsid w:val="004149E7"/>
    <w:rsid w:val="004152FF"/>
    <w:rsid w:val="0041536E"/>
    <w:rsid w:val="00415DBF"/>
    <w:rsid w:val="00416DF2"/>
    <w:rsid w:val="00417527"/>
    <w:rsid w:val="00417B79"/>
    <w:rsid w:val="00417C06"/>
    <w:rsid w:val="00421722"/>
    <w:rsid w:val="00423B41"/>
    <w:rsid w:val="00425269"/>
    <w:rsid w:val="004252AE"/>
    <w:rsid w:val="00425E8B"/>
    <w:rsid w:val="00427AB9"/>
    <w:rsid w:val="00427B29"/>
    <w:rsid w:val="0043006F"/>
    <w:rsid w:val="004301A6"/>
    <w:rsid w:val="00430338"/>
    <w:rsid w:val="004312EA"/>
    <w:rsid w:val="0043166E"/>
    <w:rsid w:val="0043176F"/>
    <w:rsid w:val="0043439E"/>
    <w:rsid w:val="00434677"/>
    <w:rsid w:val="00435006"/>
    <w:rsid w:val="004354C8"/>
    <w:rsid w:val="004356FF"/>
    <w:rsid w:val="004372AD"/>
    <w:rsid w:val="0044038F"/>
    <w:rsid w:val="00441A92"/>
    <w:rsid w:val="00442C6C"/>
    <w:rsid w:val="004433BC"/>
    <w:rsid w:val="00443BC3"/>
    <w:rsid w:val="004440BA"/>
    <w:rsid w:val="00444392"/>
    <w:rsid w:val="00444B2D"/>
    <w:rsid w:val="00444E90"/>
    <w:rsid w:val="0044576F"/>
    <w:rsid w:val="00445DBE"/>
    <w:rsid w:val="00452199"/>
    <w:rsid w:val="00454074"/>
    <w:rsid w:val="004544CF"/>
    <w:rsid w:val="00454845"/>
    <w:rsid w:val="00454C42"/>
    <w:rsid w:val="00455018"/>
    <w:rsid w:val="00455688"/>
    <w:rsid w:val="0045611D"/>
    <w:rsid w:val="004562A8"/>
    <w:rsid w:val="00457DF7"/>
    <w:rsid w:val="00461846"/>
    <w:rsid w:val="004619EC"/>
    <w:rsid w:val="00463CC6"/>
    <w:rsid w:val="00463ECC"/>
    <w:rsid w:val="00464479"/>
    <w:rsid w:val="00464B3D"/>
    <w:rsid w:val="0046548D"/>
    <w:rsid w:val="00465500"/>
    <w:rsid w:val="00465642"/>
    <w:rsid w:val="00465F21"/>
    <w:rsid w:val="00466025"/>
    <w:rsid w:val="00466A2E"/>
    <w:rsid w:val="00472707"/>
    <w:rsid w:val="0047468E"/>
    <w:rsid w:val="00474A3C"/>
    <w:rsid w:val="00474E62"/>
    <w:rsid w:val="00475509"/>
    <w:rsid w:val="0047566D"/>
    <w:rsid w:val="0047632A"/>
    <w:rsid w:val="00477B70"/>
    <w:rsid w:val="00480234"/>
    <w:rsid w:val="004805B9"/>
    <w:rsid w:val="00480638"/>
    <w:rsid w:val="00483159"/>
    <w:rsid w:val="004837F3"/>
    <w:rsid w:val="00484584"/>
    <w:rsid w:val="00490BAF"/>
    <w:rsid w:val="00490D6E"/>
    <w:rsid w:val="004915BD"/>
    <w:rsid w:val="00491D83"/>
    <w:rsid w:val="004928A9"/>
    <w:rsid w:val="00493D6A"/>
    <w:rsid w:val="00494114"/>
    <w:rsid w:val="004975D0"/>
    <w:rsid w:val="0049761F"/>
    <w:rsid w:val="0049785B"/>
    <w:rsid w:val="00497D86"/>
    <w:rsid w:val="004A0CBC"/>
    <w:rsid w:val="004A1BD7"/>
    <w:rsid w:val="004A1DA3"/>
    <w:rsid w:val="004A26F7"/>
    <w:rsid w:val="004A29E5"/>
    <w:rsid w:val="004A36C4"/>
    <w:rsid w:val="004A4AD1"/>
    <w:rsid w:val="004A4B2A"/>
    <w:rsid w:val="004A4C50"/>
    <w:rsid w:val="004B00FB"/>
    <w:rsid w:val="004B06FD"/>
    <w:rsid w:val="004B0C10"/>
    <w:rsid w:val="004B253E"/>
    <w:rsid w:val="004B3D75"/>
    <w:rsid w:val="004B42E9"/>
    <w:rsid w:val="004B4CE0"/>
    <w:rsid w:val="004B4D11"/>
    <w:rsid w:val="004B5303"/>
    <w:rsid w:val="004B550A"/>
    <w:rsid w:val="004B62E6"/>
    <w:rsid w:val="004B64B5"/>
    <w:rsid w:val="004B6B9E"/>
    <w:rsid w:val="004B6D88"/>
    <w:rsid w:val="004B7600"/>
    <w:rsid w:val="004C1635"/>
    <w:rsid w:val="004C1693"/>
    <w:rsid w:val="004C18A8"/>
    <w:rsid w:val="004C6BA1"/>
    <w:rsid w:val="004C724E"/>
    <w:rsid w:val="004C7388"/>
    <w:rsid w:val="004C75A5"/>
    <w:rsid w:val="004D12D4"/>
    <w:rsid w:val="004D1B45"/>
    <w:rsid w:val="004D1F21"/>
    <w:rsid w:val="004D40D0"/>
    <w:rsid w:val="004D46D0"/>
    <w:rsid w:val="004D4DBB"/>
    <w:rsid w:val="004D50D5"/>
    <w:rsid w:val="004D57C0"/>
    <w:rsid w:val="004D5CDC"/>
    <w:rsid w:val="004E048E"/>
    <w:rsid w:val="004E056F"/>
    <w:rsid w:val="004E1CB6"/>
    <w:rsid w:val="004E24B6"/>
    <w:rsid w:val="004E270A"/>
    <w:rsid w:val="004E3516"/>
    <w:rsid w:val="004E4764"/>
    <w:rsid w:val="004E53C3"/>
    <w:rsid w:val="004E6074"/>
    <w:rsid w:val="004E7477"/>
    <w:rsid w:val="004F05FC"/>
    <w:rsid w:val="004F2F7C"/>
    <w:rsid w:val="004F4251"/>
    <w:rsid w:val="004F45FD"/>
    <w:rsid w:val="004F5D63"/>
    <w:rsid w:val="004F6CFA"/>
    <w:rsid w:val="004F6D7E"/>
    <w:rsid w:val="004F72B5"/>
    <w:rsid w:val="005001F9"/>
    <w:rsid w:val="00500239"/>
    <w:rsid w:val="00500A74"/>
    <w:rsid w:val="0050200C"/>
    <w:rsid w:val="00503718"/>
    <w:rsid w:val="005039BE"/>
    <w:rsid w:val="0050566C"/>
    <w:rsid w:val="00505B21"/>
    <w:rsid w:val="0050797D"/>
    <w:rsid w:val="00510386"/>
    <w:rsid w:val="00510929"/>
    <w:rsid w:val="00511181"/>
    <w:rsid w:val="0051189A"/>
    <w:rsid w:val="00511AB8"/>
    <w:rsid w:val="0051421D"/>
    <w:rsid w:val="005154FA"/>
    <w:rsid w:val="00516D32"/>
    <w:rsid w:val="005171D1"/>
    <w:rsid w:val="00517BAD"/>
    <w:rsid w:val="00520AE8"/>
    <w:rsid w:val="00520F97"/>
    <w:rsid w:val="00521B78"/>
    <w:rsid w:val="00523A29"/>
    <w:rsid w:val="00524428"/>
    <w:rsid w:val="00524C6F"/>
    <w:rsid w:val="0052551D"/>
    <w:rsid w:val="005278D0"/>
    <w:rsid w:val="00530483"/>
    <w:rsid w:val="00531539"/>
    <w:rsid w:val="00531A90"/>
    <w:rsid w:val="005354AB"/>
    <w:rsid w:val="005355C7"/>
    <w:rsid w:val="00535AFA"/>
    <w:rsid w:val="00535D48"/>
    <w:rsid w:val="00536B5A"/>
    <w:rsid w:val="00536FF0"/>
    <w:rsid w:val="00537434"/>
    <w:rsid w:val="00537EE8"/>
    <w:rsid w:val="00540EBA"/>
    <w:rsid w:val="005416ED"/>
    <w:rsid w:val="005424E9"/>
    <w:rsid w:val="005437E0"/>
    <w:rsid w:val="00543E2C"/>
    <w:rsid w:val="00544C98"/>
    <w:rsid w:val="005451DC"/>
    <w:rsid w:val="00545358"/>
    <w:rsid w:val="005503D1"/>
    <w:rsid w:val="00551175"/>
    <w:rsid w:val="00551659"/>
    <w:rsid w:val="00551CDF"/>
    <w:rsid w:val="00551EE6"/>
    <w:rsid w:val="0055283A"/>
    <w:rsid w:val="0055426B"/>
    <w:rsid w:val="005549AA"/>
    <w:rsid w:val="00554CC9"/>
    <w:rsid w:val="00555834"/>
    <w:rsid w:val="00557D12"/>
    <w:rsid w:val="00561EF9"/>
    <w:rsid w:val="00563052"/>
    <w:rsid w:val="005639B0"/>
    <w:rsid w:val="00564A03"/>
    <w:rsid w:val="00565601"/>
    <w:rsid w:val="005657AC"/>
    <w:rsid w:val="00567349"/>
    <w:rsid w:val="00570302"/>
    <w:rsid w:val="00570F6C"/>
    <w:rsid w:val="0057193C"/>
    <w:rsid w:val="00572F64"/>
    <w:rsid w:val="00574203"/>
    <w:rsid w:val="005747D7"/>
    <w:rsid w:val="00574B31"/>
    <w:rsid w:val="00575176"/>
    <w:rsid w:val="00575217"/>
    <w:rsid w:val="00575580"/>
    <w:rsid w:val="0057567C"/>
    <w:rsid w:val="005758C2"/>
    <w:rsid w:val="00575E69"/>
    <w:rsid w:val="00576819"/>
    <w:rsid w:val="00576F66"/>
    <w:rsid w:val="0057779C"/>
    <w:rsid w:val="0058078A"/>
    <w:rsid w:val="0058100A"/>
    <w:rsid w:val="00582444"/>
    <w:rsid w:val="0058244E"/>
    <w:rsid w:val="005826F0"/>
    <w:rsid w:val="00582CC1"/>
    <w:rsid w:val="00582E0F"/>
    <w:rsid w:val="00583D77"/>
    <w:rsid w:val="00583E82"/>
    <w:rsid w:val="0058485E"/>
    <w:rsid w:val="0058549A"/>
    <w:rsid w:val="00585659"/>
    <w:rsid w:val="00586A24"/>
    <w:rsid w:val="00586BB6"/>
    <w:rsid w:val="00591531"/>
    <w:rsid w:val="00592519"/>
    <w:rsid w:val="0059285C"/>
    <w:rsid w:val="00593C08"/>
    <w:rsid w:val="005944CC"/>
    <w:rsid w:val="005949D5"/>
    <w:rsid w:val="00594F31"/>
    <w:rsid w:val="00595471"/>
    <w:rsid w:val="005957DF"/>
    <w:rsid w:val="005968C3"/>
    <w:rsid w:val="005A0165"/>
    <w:rsid w:val="005A057A"/>
    <w:rsid w:val="005A05FD"/>
    <w:rsid w:val="005A1088"/>
    <w:rsid w:val="005A13A5"/>
    <w:rsid w:val="005A2C93"/>
    <w:rsid w:val="005A3188"/>
    <w:rsid w:val="005A33E2"/>
    <w:rsid w:val="005A4275"/>
    <w:rsid w:val="005A5706"/>
    <w:rsid w:val="005A7EBA"/>
    <w:rsid w:val="005B0A77"/>
    <w:rsid w:val="005B0EFA"/>
    <w:rsid w:val="005B1CDE"/>
    <w:rsid w:val="005B2239"/>
    <w:rsid w:val="005B28CB"/>
    <w:rsid w:val="005B3496"/>
    <w:rsid w:val="005B3D89"/>
    <w:rsid w:val="005B6137"/>
    <w:rsid w:val="005B6783"/>
    <w:rsid w:val="005B72E7"/>
    <w:rsid w:val="005C14D5"/>
    <w:rsid w:val="005C19C1"/>
    <w:rsid w:val="005C4D02"/>
    <w:rsid w:val="005C50E1"/>
    <w:rsid w:val="005C5FB6"/>
    <w:rsid w:val="005C6311"/>
    <w:rsid w:val="005C684B"/>
    <w:rsid w:val="005C77D8"/>
    <w:rsid w:val="005C7D12"/>
    <w:rsid w:val="005D0104"/>
    <w:rsid w:val="005D064B"/>
    <w:rsid w:val="005D361C"/>
    <w:rsid w:val="005D436D"/>
    <w:rsid w:val="005D4C40"/>
    <w:rsid w:val="005D5783"/>
    <w:rsid w:val="005D607E"/>
    <w:rsid w:val="005D6092"/>
    <w:rsid w:val="005E089E"/>
    <w:rsid w:val="005E120C"/>
    <w:rsid w:val="005E17F2"/>
    <w:rsid w:val="005E4900"/>
    <w:rsid w:val="005E4905"/>
    <w:rsid w:val="005E5256"/>
    <w:rsid w:val="005E5F84"/>
    <w:rsid w:val="005E6997"/>
    <w:rsid w:val="005E69B0"/>
    <w:rsid w:val="005E6E67"/>
    <w:rsid w:val="005F17DA"/>
    <w:rsid w:val="005F2DE5"/>
    <w:rsid w:val="005F32F2"/>
    <w:rsid w:val="005F38ED"/>
    <w:rsid w:val="005F568A"/>
    <w:rsid w:val="00600D93"/>
    <w:rsid w:val="0060117D"/>
    <w:rsid w:val="00601610"/>
    <w:rsid w:val="00603733"/>
    <w:rsid w:val="00603974"/>
    <w:rsid w:val="006052C5"/>
    <w:rsid w:val="00605CE4"/>
    <w:rsid w:val="00606124"/>
    <w:rsid w:val="00607368"/>
    <w:rsid w:val="00612530"/>
    <w:rsid w:val="00612585"/>
    <w:rsid w:val="006135F2"/>
    <w:rsid w:val="00614A7C"/>
    <w:rsid w:val="00615F0E"/>
    <w:rsid w:val="00616425"/>
    <w:rsid w:val="006171A3"/>
    <w:rsid w:val="006178D4"/>
    <w:rsid w:val="0062208D"/>
    <w:rsid w:val="00622243"/>
    <w:rsid w:val="00624440"/>
    <w:rsid w:val="0062447D"/>
    <w:rsid w:val="00625FE5"/>
    <w:rsid w:val="0062616B"/>
    <w:rsid w:val="00626181"/>
    <w:rsid w:val="006268D8"/>
    <w:rsid w:val="006269C3"/>
    <w:rsid w:val="00626EC6"/>
    <w:rsid w:val="00630097"/>
    <w:rsid w:val="0063029B"/>
    <w:rsid w:val="0063621E"/>
    <w:rsid w:val="0063735A"/>
    <w:rsid w:val="006375A0"/>
    <w:rsid w:val="00637A5E"/>
    <w:rsid w:val="00637F1A"/>
    <w:rsid w:val="00641161"/>
    <w:rsid w:val="0064191E"/>
    <w:rsid w:val="0064272C"/>
    <w:rsid w:val="0064378C"/>
    <w:rsid w:val="0064408E"/>
    <w:rsid w:val="006443B8"/>
    <w:rsid w:val="00645057"/>
    <w:rsid w:val="006454F7"/>
    <w:rsid w:val="006466D4"/>
    <w:rsid w:val="00647024"/>
    <w:rsid w:val="0064709C"/>
    <w:rsid w:val="006476B6"/>
    <w:rsid w:val="0065055B"/>
    <w:rsid w:val="00650877"/>
    <w:rsid w:val="00650FC6"/>
    <w:rsid w:val="00651032"/>
    <w:rsid w:val="00651BAF"/>
    <w:rsid w:val="00651FD4"/>
    <w:rsid w:val="00652054"/>
    <w:rsid w:val="006525AF"/>
    <w:rsid w:val="00652C07"/>
    <w:rsid w:val="00652EF1"/>
    <w:rsid w:val="00655506"/>
    <w:rsid w:val="0065559E"/>
    <w:rsid w:val="00657F9C"/>
    <w:rsid w:val="006614EA"/>
    <w:rsid w:val="00663CBF"/>
    <w:rsid w:val="00664EB2"/>
    <w:rsid w:val="00665323"/>
    <w:rsid w:val="0066560A"/>
    <w:rsid w:val="00665B8B"/>
    <w:rsid w:val="0066684C"/>
    <w:rsid w:val="006679AF"/>
    <w:rsid w:val="00667B02"/>
    <w:rsid w:val="00670D13"/>
    <w:rsid w:val="006721AD"/>
    <w:rsid w:val="00672727"/>
    <w:rsid w:val="00672F12"/>
    <w:rsid w:val="00673B84"/>
    <w:rsid w:val="00673BF4"/>
    <w:rsid w:val="006745D8"/>
    <w:rsid w:val="00674C6A"/>
    <w:rsid w:val="00674C86"/>
    <w:rsid w:val="0067556C"/>
    <w:rsid w:val="006775AA"/>
    <w:rsid w:val="00680AF3"/>
    <w:rsid w:val="0068149B"/>
    <w:rsid w:val="00682309"/>
    <w:rsid w:val="006825C7"/>
    <w:rsid w:val="0068267C"/>
    <w:rsid w:val="006827EB"/>
    <w:rsid w:val="00684570"/>
    <w:rsid w:val="00685183"/>
    <w:rsid w:val="006855A7"/>
    <w:rsid w:val="006855D5"/>
    <w:rsid w:val="00686C53"/>
    <w:rsid w:val="00686FE4"/>
    <w:rsid w:val="00692440"/>
    <w:rsid w:val="00692736"/>
    <w:rsid w:val="00692743"/>
    <w:rsid w:val="00692FBA"/>
    <w:rsid w:val="006934DE"/>
    <w:rsid w:val="006940E0"/>
    <w:rsid w:val="006948AC"/>
    <w:rsid w:val="00696601"/>
    <w:rsid w:val="006967B2"/>
    <w:rsid w:val="006972A5"/>
    <w:rsid w:val="00697506"/>
    <w:rsid w:val="00697863"/>
    <w:rsid w:val="00697B27"/>
    <w:rsid w:val="00697E72"/>
    <w:rsid w:val="00697E81"/>
    <w:rsid w:val="006A07F7"/>
    <w:rsid w:val="006A0F42"/>
    <w:rsid w:val="006A3A0F"/>
    <w:rsid w:val="006A4413"/>
    <w:rsid w:val="006A4601"/>
    <w:rsid w:val="006A4AF5"/>
    <w:rsid w:val="006A6548"/>
    <w:rsid w:val="006A6D1C"/>
    <w:rsid w:val="006A7DE8"/>
    <w:rsid w:val="006B1077"/>
    <w:rsid w:val="006B17FD"/>
    <w:rsid w:val="006B5768"/>
    <w:rsid w:val="006B6281"/>
    <w:rsid w:val="006B6591"/>
    <w:rsid w:val="006B7703"/>
    <w:rsid w:val="006B7A59"/>
    <w:rsid w:val="006C0DC7"/>
    <w:rsid w:val="006C1A4A"/>
    <w:rsid w:val="006C3D0C"/>
    <w:rsid w:val="006C4D83"/>
    <w:rsid w:val="006C6671"/>
    <w:rsid w:val="006C703F"/>
    <w:rsid w:val="006C76BC"/>
    <w:rsid w:val="006D1D50"/>
    <w:rsid w:val="006D1EFB"/>
    <w:rsid w:val="006D2584"/>
    <w:rsid w:val="006D2C08"/>
    <w:rsid w:val="006D422F"/>
    <w:rsid w:val="006D43D6"/>
    <w:rsid w:val="006D5013"/>
    <w:rsid w:val="006D776B"/>
    <w:rsid w:val="006D7CBB"/>
    <w:rsid w:val="006E2221"/>
    <w:rsid w:val="006E22A9"/>
    <w:rsid w:val="006E3B2A"/>
    <w:rsid w:val="006E4ACC"/>
    <w:rsid w:val="006E4DA3"/>
    <w:rsid w:val="006E5778"/>
    <w:rsid w:val="006F29D9"/>
    <w:rsid w:val="006F30F6"/>
    <w:rsid w:val="006F368C"/>
    <w:rsid w:val="006F4032"/>
    <w:rsid w:val="006F4107"/>
    <w:rsid w:val="006F6C23"/>
    <w:rsid w:val="006F7236"/>
    <w:rsid w:val="006F7BF2"/>
    <w:rsid w:val="006F7ECB"/>
    <w:rsid w:val="00700889"/>
    <w:rsid w:val="0070253B"/>
    <w:rsid w:val="00702AB4"/>
    <w:rsid w:val="00704AB8"/>
    <w:rsid w:val="00706619"/>
    <w:rsid w:val="00706A08"/>
    <w:rsid w:val="00707453"/>
    <w:rsid w:val="00710C32"/>
    <w:rsid w:val="007125B9"/>
    <w:rsid w:val="0071270A"/>
    <w:rsid w:val="00713237"/>
    <w:rsid w:val="00713E37"/>
    <w:rsid w:val="00713FC4"/>
    <w:rsid w:val="00715D10"/>
    <w:rsid w:val="0071763E"/>
    <w:rsid w:val="007177E7"/>
    <w:rsid w:val="00721F5E"/>
    <w:rsid w:val="00723482"/>
    <w:rsid w:val="007245B7"/>
    <w:rsid w:val="00724FA5"/>
    <w:rsid w:val="007250A9"/>
    <w:rsid w:val="00725B3F"/>
    <w:rsid w:val="007270F7"/>
    <w:rsid w:val="00727985"/>
    <w:rsid w:val="00727C04"/>
    <w:rsid w:val="00730E43"/>
    <w:rsid w:val="00730F57"/>
    <w:rsid w:val="00731302"/>
    <w:rsid w:val="0073182A"/>
    <w:rsid w:val="00732AF5"/>
    <w:rsid w:val="00732C45"/>
    <w:rsid w:val="00734F7C"/>
    <w:rsid w:val="00736321"/>
    <w:rsid w:val="0073678B"/>
    <w:rsid w:val="00736D3E"/>
    <w:rsid w:val="007371D2"/>
    <w:rsid w:val="00737BCE"/>
    <w:rsid w:val="00740808"/>
    <w:rsid w:val="00742030"/>
    <w:rsid w:val="0074287D"/>
    <w:rsid w:val="0074477B"/>
    <w:rsid w:val="00744C79"/>
    <w:rsid w:val="007469F7"/>
    <w:rsid w:val="00747846"/>
    <w:rsid w:val="00747C9C"/>
    <w:rsid w:val="00751427"/>
    <w:rsid w:val="00751456"/>
    <w:rsid w:val="007516B4"/>
    <w:rsid w:val="00751BFF"/>
    <w:rsid w:val="00751D5E"/>
    <w:rsid w:val="00751F94"/>
    <w:rsid w:val="00752937"/>
    <w:rsid w:val="0075325B"/>
    <w:rsid w:val="00754F51"/>
    <w:rsid w:val="00755022"/>
    <w:rsid w:val="007552C2"/>
    <w:rsid w:val="00755C28"/>
    <w:rsid w:val="007560C1"/>
    <w:rsid w:val="00757ABE"/>
    <w:rsid w:val="00760534"/>
    <w:rsid w:val="00760B04"/>
    <w:rsid w:val="00760CCC"/>
    <w:rsid w:val="00761900"/>
    <w:rsid w:val="00761FA9"/>
    <w:rsid w:val="00764438"/>
    <w:rsid w:val="007652D0"/>
    <w:rsid w:val="007661D7"/>
    <w:rsid w:val="00770DB9"/>
    <w:rsid w:val="00770F82"/>
    <w:rsid w:val="00770FAD"/>
    <w:rsid w:val="007729E7"/>
    <w:rsid w:val="0077333F"/>
    <w:rsid w:val="0077375F"/>
    <w:rsid w:val="007744BF"/>
    <w:rsid w:val="00775389"/>
    <w:rsid w:val="0077562D"/>
    <w:rsid w:val="007756D4"/>
    <w:rsid w:val="00777A0D"/>
    <w:rsid w:val="00780A89"/>
    <w:rsid w:val="00781E11"/>
    <w:rsid w:val="00782A65"/>
    <w:rsid w:val="007847CA"/>
    <w:rsid w:val="00784835"/>
    <w:rsid w:val="007867ED"/>
    <w:rsid w:val="0078721B"/>
    <w:rsid w:val="00790C34"/>
    <w:rsid w:val="00791A41"/>
    <w:rsid w:val="00792415"/>
    <w:rsid w:val="007925D1"/>
    <w:rsid w:val="007948C7"/>
    <w:rsid w:val="0079491F"/>
    <w:rsid w:val="007A3CFC"/>
    <w:rsid w:val="007A483D"/>
    <w:rsid w:val="007A4996"/>
    <w:rsid w:val="007A4BDD"/>
    <w:rsid w:val="007A6307"/>
    <w:rsid w:val="007B0742"/>
    <w:rsid w:val="007B0BC7"/>
    <w:rsid w:val="007B33E2"/>
    <w:rsid w:val="007B37B5"/>
    <w:rsid w:val="007B5798"/>
    <w:rsid w:val="007B607E"/>
    <w:rsid w:val="007B72B0"/>
    <w:rsid w:val="007C4E15"/>
    <w:rsid w:val="007C675C"/>
    <w:rsid w:val="007C67EC"/>
    <w:rsid w:val="007C6968"/>
    <w:rsid w:val="007C7484"/>
    <w:rsid w:val="007D3A0C"/>
    <w:rsid w:val="007D3D1B"/>
    <w:rsid w:val="007D3FE6"/>
    <w:rsid w:val="007D4744"/>
    <w:rsid w:val="007D57F0"/>
    <w:rsid w:val="007D6062"/>
    <w:rsid w:val="007D62A6"/>
    <w:rsid w:val="007D7181"/>
    <w:rsid w:val="007D7D18"/>
    <w:rsid w:val="007E0A30"/>
    <w:rsid w:val="007E0F8C"/>
    <w:rsid w:val="007E1719"/>
    <w:rsid w:val="007E1EAF"/>
    <w:rsid w:val="007E3913"/>
    <w:rsid w:val="007E3985"/>
    <w:rsid w:val="007E3EA0"/>
    <w:rsid w:val="007E4E93"/>
    <w:rsid w:val="007E72D7"/>
    <w:rsid w:val="007F1188"/>
    <w:rsid w:val="007F1279"/>
    <w:rsid w:val="007F151B"/>
    <w:rsid w:val="007F1A1A"/>
    <w:rsid w:val="007F27BC"/>
    <w:rsid w:val="007F3431"/>
    <w:rsid w:val="007F388E"/>
    <w:rsid w:val="007F438B"/>
    <w:rsid w:val="007F4BCC"/>
    <w:rsid w:val="007F4DA9"/>
    <w:rsid w:val="007F5516"/>
    <w:rsid w:val="007F5A17"/>
    <w:rsid w:val="007F5BD5"/>
    <w:rsid w:val="007F5DEA"/>
    <w:rsid w:val="007F66DF"/>
    <w:rsid w:val="007F6899"/>
    <w:rsid w:val="007F6A61"/>
    <w:rsid w:val="0080137E"/>
    <w:rsid w:val="00803283"/>
    <w:rsid w:val="00803B7C"/>
    <w:rsid w:val="00807006"/>
    <w:rsid w:val="00807B95"/>
    <w:rsid w:val="008106A5"/>
    <w:rsid w:val="00810735"/>
    <w:rsid w:val="00810A4A"/>
    <w:rsid w:val="00811C88"/>
    <w:rsid w:val="00812AAE"/>
    <w:rsid w:val="00813309"/>
    <w:rsid w:val="00815396"/>
    <w:rsid w:val="00815AA7"/>
    <w:rsid w:val="00817509"/>
    <w:rsid w:val="008200EF"/>
    <w:rsid w:val="0082223B"/>
    <w:rsid w:val="00822487"/>
    <w:rsid w:val="008224E9"/>
    <w:rsid w:val="008234E8"/>
    <w:rsid w:val="00823786"/>
    <w:rsid w:val="00825881"/>
    <w:rsid w:val="00826485"/>
    <w:rsid w:val="00826EC5"/>
    <w:rsid w:val="008272AE"/>
    <w:rsid w:val="00830622"/>
    <w:rsid w:val="0083075C"/>
    <w:rsid w:val="00830993"/>
    <w:rsid w:val="00830F6C"/>
    <w:rsid w:val="0083174E"/>
    <w:rsid w:val="0083178C"/>
    <w:rsid w:val="00833087"/>
    <w:rsid w:val="00834417"/>
    <w:rsid w:val="008344D4"/>
    <w:rsid w:val="008352C7"/>
    <w:rsid w:val="00835589"/>
    <w:rsid w:val="008359A4"/>
    <w:rsid w:val="008360BC"/>
    <w:rsid w:val="008360CB"/>
    <w:rsid w:val="008368D4"/>
    <w:rsid w:val="00836997"/>
    <w:rsid w:val="00837CD5"/>
    <w:rsid w:val="008407B4"/>
    <w:rsid w:val="00842CBF"/>
    <w:rsid w:val="00842E8E"/>
    <w:rsid w:val="0084365B"/>
    <w:rsid w:val="0084381B"/>
    <w:rsid w:val="00845289"/>
    <w:rsid w:val="00846093"/>
    <w:rsid w:val="00846605"/>
    <w:rsid w:val="00846B1D"/>
    <w:rsid w:val="0084741D"/>
    <w:rsid w:val="008506E8"/>
    <w:rsid w:val="00850DDD"/>
    <w:rsid w:val="00851A9E"/>
    <w:rsid w:val="00852047"/>
    <w:rsid w:val="00852359"/>
    <w:rsid w:val="00852935"/>
    <w:rsid w:val="008529B7"/>
    <w:rsid w:val="00854283"/>
    <w:rsid w:val="008546DD"/>
    <w:rsid w:val="00854809"/>
    <w:rsid w:val="008548E1"/>
    <w:rsid w:val="00854F4B"/>
    <w:rsid w:val="00856703"/>
    <w:rsid w:val="0085715D"/>
    <w:rsid w:val="00857274"/>
    <w:rsid w:val="008578B8"/>
    <w:rsid w:val="00860DC5"/>
    <w:rsid w:val="00860E4E"/>
    <w:rsid w:val="008631D7"/>
    <w:rsid w:val="008632A5"/>
    <w:rsid w:val="0086470B"/>
    <w:rsid w:val="00864D13"/>
    <w:rsid w:val="00866DB0"/>
    <w:rsid w:val="00866E8B"/>
    <w:rsid w:val="0086702A"/>
    <w:rsid w:val="008672EE"/>
    <w:rsid w:val="00867AC3"/>
    <w:rsid w:val="00870626"/>
    <w:rsid w:val="00871313"/>
    <w:rsid w:val="008723D6"/>
    <w:rsid w:val="00872A47"/>
    <w:rsid w:val="00873498"/>
    <w:rsid w:val="0087473B"/>
    <w:rsid w:val="00874AFD"/>
    <w:rsid w:val="00874D1B"/>
    <w:rsid w:val="0087522A"/>
    <w:rsid w:val="0087755A"/>
    <w:rsid w:val="0088039C"/>
    <w:rsid w:val="00880DC1"/>
    <w:rsid w:val="00881A6F"/>
    <w:rsid w:val="00883453"/>
    <w:rsid w:val="00884A56"/>
    <w:rsid w:val="00885F52"/>
    <w:rsid w:val="0089158A"/>
    <w:rsid w:val="00892164"/>
    <w:rsid w:val="0089254E"/>
    <w:rsid w:val="008975A5"/>
    <w:rsid w:val="00897C44"/>
    <w:rsid w:val="008A1125"/>
    <w:rsid w:val="008A2CC7"/>
    <w:rsid w:val="008A3008"/>
    <w:rsid w:val="008A7088"/>
    <w:rsid w:val="008A7912"/>
    <w:rsid w:val="008A7C2D"/>
    <w:rsid w:val="008B01E3"/>
    <w:rsid w:val="008B32CA"/>
    <w:rsid w:val="008B3386"/>
    <w:rsid w:val="008B3C16"/>
    <w:rsid w:val="008B4EFC"/>
    <w:rsid w:val="008B684D"/>
    <w:rsid w:val="008C0462"/>
    <w:rsid w:val="008C2552"/>
    <w:rsid w:val="008C2668"/>
    <w:rsid w:val="008C3197"/>
    <w:rsid w:val="008C34CE"/>
    <w:rsid w:val="008C4CA0"/>
    <w:rsid w:val="008C5A09"/>
    <w:rsid w:val="008C6082"/>
    <w:rsid w:val="008C6743"/>
    <w:rsid w:val="008C7ED3"/>
    <w:rsid w:val="008D02E1"/>
    <w:rsid w:val="008D0562"/>
    <w:rsid w:val="008D0CF1"/>
    <w:rsid w:val="008D1D8E"/>
    <w:rsid w:val="008D2216"/>
    <w:rsid w:val="008D2AF6"/>
    <w:rsid w:val="008D4357"/>
    <w:rsid w:val="008D4539"/>
    <w:rsid w:val="008D4DB5"/>
    <w:rsid w:val="008D571C"/>
    <w:rsid w:val="008D5DD4"/>
    <w:rsid w:val="008D5FE4"/>
    <w:rsid w:val="008E0050"/>
    <w:rsid w:val="008E1D84"/>
    <w:rsid w:val="008E1F1B"/>
    <w:rsid w:val="008E277F"/>
    <w:rsid w:val="008E27FA"/>
    <w:rsid w:val="008E2CEB"/>
    <w:rsid w:val="008E2CF9"/>
    <w:rsid w:val="008E2E9B"/>
    <w:rsid w:val="008E4D16"/>
    <w:rsid w:val="008E4E08"/>
    <w:rsid w:val="008E70D1"/>
    <w:rsid w:val="008E738F"/>
    <w:rsid w:val="008F3456"/>
    <w:rsid w:val="008F3E26"/>
    <w:rsid w:val="008F42D3"/>
    <w:rsid w:val="008F52D4"/>
    <w:rsid w:val="008F571A"/>
    <w:rsid w:val="008F5F4B"/>
    <w:rsid w:val="008F6AE6"/>
    <w:rsid w:val="008F77A0"/>
    <w:rsid w:val="008F7855"/>
    <w:rsid w:val="00901A03"/>
    <w:rsid w:val="00901C30"/>
    <w:rsid w:val="00902C05"/>
    <w:rsid w:val="0090363B"/>
    <w:rsid w:val="0090469B"/>
    <w:rsid w:val="009055DC"/>
    <w:rsid w:val="009073D2"/>
    <w:rsid w:val="00911BB8"/>
    <w:rsid w:val="00912055"/>
    <w:rsid w:val="00912ACD"/>
    <w:rsid w:val="0091356F"/>
    <w:rsid w:val="009136D8"/>
    <w:rsid w:val="0091584C"/>
    <w:rsid w:val="00916164"/>
    <w:rsid w:val="009161E9"/>
    <w:rsid w:val="00916735"/>
    <w:rsid w:val="00916EEA"/>
    <w:rsid w:val="00917EDC"/>
    <w:rsid w:val="00921328"/>
    <w:rsid w:val="00921763"/>
    <w:rsid w:val="0092225F"/>
    <w:rsid w:val="0092359A"/>
    <w:rsid w:val="0092384F"/>
    <w:rsid w:val="00924775"/>
    <w:rsid w:val="00924D6E"/>
    <w:rsid w:val="009259D5"/>
    <w:rsid w:val="00925B0E"/>
    <w:rsid w:val="009262B3"/>
    <w:rsid w:val="0093030C"/>
    <w:rsid w:val="009314F1"/>
    <w:rsid w:val="00931F7D"/>
    <w:rsid w:val="00932566"/>
    <w:rsid w:val="00933173"/>
    <w:rsid w:val="00934B8D"/>
    <w:rsid w:val="0093535B"/>
    <w:rsid w:val="00935826"/>
    <w:rsid w:val="0093688E"/>
    <w:rsid w:val="00936C30"/>
    <w:rsid w:val="00937CF8"/>
    <w:rsid w:val="00937DB3"/>
    <w:rsid w:val="00940875"/>
    <w:rsid w:val="00940B96"/>
    <w:rsid w:val="00941061"/>
    <w:rsid w:val="00942BF5"/>
    <w:rsid w:val="00942C39"/>
    <w:rsid w:val="0094445A"/>
    <w:rsid w:val="00944C45"/>
    <w:rsid w:val="00944C98"/>
    <w:rsid w:val="00946327"/>
    <w:rsid w:val="00946AED"/>
    <w:rsid w:val="00950C6B"/>
    <w:rsid w:val="00952972"/>
    <w:rsid w:val="00953780"/>
    <w:rsid w:val="00953AEA"/>
    <w:rsid w:val="00954803"/>
    <w:rsid w:val="00955498"/>
    <w:rsid w:val="009554BE"/>
    <w:rsid w:val="00955AFF"/>
    <w:rsid w:val="00956CE5"/>
    <w:rsid w:val="009609E6"/>
    <w:rsid w:val="00960F73"/>
    <w:rsid w:val="00961EE7"/>
    <w:rsid w:val="00962508"/>
    <w:rsid w:val="00962D3C"/>
    <w:rsid w:val="00964F57"/>
    <w:rsid w:val="00965132"/>
    <w:rsid w:val="00965D01"/>
    <w:rsid w:val="00966A4C"/>
    <w:rsid w:val="00967F53"/>
    <w:rsid w:val="00971EF4"/>
    <w:rsid w:val="0097265E"/>
    <w:rsid w:val="00972D79"/>
    <w:rsid w:val="00973498"/>
    <w:rsid w:val="00974258"/>
    <w:rsid w:val="00976A9E"/>
    <w:rsid w:val="0097781B"/>
    <w:rsid w:val="00980A26"/>
    <w:rsid w:val="00982856"/>
    <w:rsid w:val="009829FD"/>
    <w:rsid w:val="00985478"/>
    <w:rsid w:val="00985783"/>
    <w:rsid w:val="00986341"/>
    <w:rsid w:val="0098677D"/>
    <w:rsid w:val="00990121"/>
    <w:rsid w:val="0099279E"/>
    <w:rsid w:val="00992818"/>
    <w:rsid w:val="009928EC"/>
    <w:rsid w:val="0099348D"/>
    <w:rsid w:val="00993F9F"/>
    <w:rsid w:val="00997291"/>
    <w:rsid w:val="00997F88"/>
    <w:rsid w:val="009A0A5D"/>
    <w:rsid w:val="009A166D"/>
    <w:rsid w:val="009A21EB"/>
    <w:rsid w:val="009A2D48"/>
    <w:rsid w:val="009A3D38"/>
    <w:rsid w:val="009A64A9"/>
    <w:rsid w:val="009A6807"/>
    <w:rsid w:val="009A6D9D"/>
    <w:rsid w:val="009A7CBC"/>
    <w:rsid w:val="009B0425"/>
    <w:rsid w:val="009B18FF"/>
    <w:rsid w:val="009B2400"/>
    <w:rsid w:val="009B24E0"/>
    <w:rsid w:val="009B274B"/>
    <w:rsid w:val="009B3D13"/>
    <w:rsid w:val="009B45B1"/>
    <w:rsid w:val="009B4894"/>
    <w:rsid w:val="009B5FE2"/>
    <w:rsid w:val="009B66F8"/>
    <w:rsid w:val="009B7434"/>
    <w:rsid w:val="009B7A75"/>
    <w:rsid w:val="009B7F13"/>
    <w:rsid w:val="009C24AD"/>
    <w:rsid w:val="009C2989"/>
    <w:rsid w:val="009C5478"/>
    <w:rsid w:val="009C62F5"/>
    <w:rsid w:val="009C636A"/>
    <w:rsid w:val="009C64A5"/>
    <w:rsid w:val="009C6D94"/>
    <w:rsid w:val="009C7681"/>
    <w:rsid w:val="009D1CDC"/>
    <w:rsid w:val="009D21D2"/>
    <w:rsid w:val="009D37DE"/>
    <w:rsid w:val="009D3B24"/>
    <w:rsid w:val="009D3E22"/>
    <w:rsid w:val="009D40C0"/>
    <w:rsid w:val="009D5727"/>
    <w:rsid w:val="009D59F6"/>
    <w:rsid w:val="009D6B7F"/>
    <w:rsid w:val="009D6FDA"/>
    <w:rsid w:val="009D7207"/>
    <w:rsid w:val="009D7AFD"/>
    <w:rsid w:val="009E023F"/>
    <w:rsid w:val="009E0BE2"/>
    <w:rsid w:val="009E1B4A"/>
    <w:rsid w:val="009E20E7"/>
    <w:rsid w:val="009E2168"/>
    <w:rsid w:val="009E2EE3"/>
    <w:rsid w:val="009E2FBF"/>
    <w:rsid w:val="009E3995"/>
    <w:rsid w:val="009E4736"/>
    <w:rsid w:val="009E4F38"/>
    <w:rsid w:val="009E69EB"/>
    <w:rsid w:val="009E6D1A"/>
    <w:rsid w:val="009E7C12"/>
    <w:rsid w:val="009E7D30"/>
    <w:rsid w:val="009E7FC1"/>
    <w:rsid w:val="009F057E"/>
    <w:rsid w:val="009F0D9F"/>
    <w:rsid w:val="009F0F6A"/>
    <w:rsid w:val="009F116D"/>
    <w:rsid w:val="009F1983"/>
    <w:rsid w:val="009F1A7F"/>
    <w:rsid w:val="009F2285"/>
    <w:rsid w:val="009F3E80"/>
    <w:rsid w:val="009F430D"/>
    <w:rsid w:val="009F4A4F"/>
    <w:rsid w:val="009F703F"/>
    <w:rsid w:val="009F707D"/>
    <w:rsid w:val="00A009ED"/>
    <w:rsid w:val="00A00BB8"/>
    <w:rsid w:val="00A01537"/>
    <w:rsid w:val="00A01CDD"/>
    <w:rsid w:val="00A01E82"/>
    <w:rsid w:val="00A031B0"/>
    <w:rsid w:val="00A03D69"/>
    <w:rsid w:val="00A06682"/>
    <w:rsid w:val="00A07CFD"/>
    <w:rsid w:val="00A10922"/>
    <w:rsid w:val="00A119D0"/>
    <w:rsid w:val="00A12199"/>
    <w:rsid w:val="00A145DA"/>
    <w:rsid w:val="00A16409"/>
    <w:rsid w:val="00A16A44"/>
    <w:rsid w:val="00A17287"/>
    <w:rsid w:val="00A2355F"/>
    <w:rsid w:val="00A238B7"/>
    <w:rsid w:val="00A23EFA"/>
    <w:rsid w:val="00A247CB"/>
    <w:rsid w:val="00A24C2C"/>
    <w:rsid w:val="00A25955"/>
    <w:rsid w:val="00A25C92"/>
    <w:rsid w:val="00A26213"/>
    <w:rsid w:val="00A26228"/>
    <w:rsid w:val="00A26D96"/>
    <w:rsid w:val="00A2725B"/>
    <w:rsid w:val="00A27DA9"/>
    <w:rsid w:val="00A305BA"/>
    <w:rsid w:val="00A354BE"/>
    <w:rsid w:val="00A35680"/>
    <w:rsid w:val="00A35C7D"/>
    <w:rsid w:val="00A3681F"/>
    <w:rsid w:val="00A376D4"/>
    <w:rsid w:val="00A37A8F"/>
    <w:rsid w:val="00A405A1"/>
    <w:rsid w:val="00A41BC9"/>
    <w:rsid w:val="00A42B02"/>
    <w:rsid w:val="00A43836"/>
    <w:rsid w:val="00A451FA"/>
    <w:rsid w:val="00A45B6C"/>
    <w:rsid w:val="00A4648F"/>
    <w:rsid w:val="00A46C1D"/>
    <w:rsid w:val="00A475C9"/>
    <w:rsid w:val="00A47BE1"/>
    <w:rsid w:val="00A51CD9"/>
    <w:rsid w:val="00A52958"/>
    <w:rsid w:val="00A54318"/>
    <w:rsid w:val="00A54E57"/>
    <w:rsid w:val="00A54F42"/>
    <w:rsid w:val="00A5579B"/>
    <w:rsid w:val="00A5642E"/>
    <w:rsid w:val="00A568DB"/>
    <w:rsid w:val="00A56A69"/>
    <w:rsid w:val="00A56DBE"/>
    <w:rsid w:val="00A57263"/>
    <w:rsid w:val="00A57658"/>
    <w:rsid w:val="00A60460"/>
    <w:rsid w:val="00A61C40"/>
    <w:rsid w:val="00A62728"/>
    <w:rsid w:val="00A629DE"/>
    <w:rsid w:val="00A63009"/>
    <w:rsid w:val="00A63C45"/>
    <w:rsid w:val="00A63FE1"/>
    <w:rsid w:val="00A6556E"/>
    <w:rsid w:val="00A65D66"/>
    <w:rsid w:val="00A668F5"/>
    <w:rsid w:val="00A67BA7"/>
    <w:rsid w:val="00A67D8E"/>
    <w:rsid w:val="00A70513"/>
    <w:rsid w:val="00A70F27"/>
    <w:rsid w:val="00A73BC0"/>
    <w:rsid w:val="00A74547"/>
    <w:rsid w:val="00A74A3C"/>
    <w:rsid w:val="00A74BFD"/>
    <w:rsid w:val="00A750A9"/>
    <w:rsid w:val="00A75E45"/>
    <w:rsid w:val="00A80839"/>
    <w:rsid w:val="00A80C3F"/>
    <w:rsid w:val="00A82F1B"/>
    <w:rsid w:val="00A83FEC"/>
    <w:rsid w:val="00A843A5"/>
    <w:rsid w:val="00A84CBF"/>
    <w:rsid w:val="00A864B2"/>
    <w:rsid w:val="00A86AC5"/>
    <w:rsid w:val="00A90154"/>
    <w:rsid w:val="00A90863"/>
    <w:rsid w:val="00A92A58"/>
    <w:rsid w:val="00A934CA"/>
    <w:rsid w:val="00A93B98"/>
    <w:rsid w:val="00A95F40"/>
    <w:rsid w:val="00A96B0F"/>
    <w:rsid w:val="00A975D4"/>
    <w:rsid w:val="00AA1CF7"/>
    <w:rsid w:val="00AA27A7"/>
    <w:rsid w:val="00AA2AF7"/>
    <w:rsid w:val="00AA4E98"/>
    <w:rsid w:val="00AA588B"/>
    <w:rsid w:val="00AA6168"/>
    <w:rsid w:val="00AB0979"/>
    <w:rsid w:val="00AB3D5F"/>
    <w:rsid w:val="00AB4024"/>
    <w:rsid w:val="00AB474D"/>
    <w:rsid w:val="00AB4A86"/>
    <w:rsid w:val="00AB4C90"/>
    <w:rsid w:val="00AC1623"/>
    <w:rsid w:val="00AC1C09"/>
    <w:rsid w:val="00AC228B"/>
    <w:rsid w:val="00AC2F64"/>
    <w:rsid w:val="00AC33B8"/>
    <w:rsid w:val="00AC361A"/>
    <w:rsid w:val="00AC67B3"/>
    <w:rsid w:val="00AC7DE0"/>
    <w:rsid w:val="00AD0476"/>
    <w:rsid w:val="00AD3D70"/>
    <w:rsid w:val="00AD479E"/>
    <w:rsid w:val="00AD731B"/>
    <w:rsid w:val="00AE146D"/>
    <w:rsid w:val="00AE2877"/>
    <w:rsid w:val="00AE40DF"/>
    <w:rsid w:val="00AE476D"/>
    <w:rsid w:val="00AE568A"/>
    <w:rsid w:val="00AE5A96"/>
    <w:rsid w:val="00AE6CEB"/>
    <w:rsid w:val="00AE7C08"/>
    <w:rsid w:val="00AE7C4F"/>
    <w:rsid w:val="00AF09CE"/>
    <w:rsid w:val="00AF17AE"/>
    <w:rsid w:val="00AF2277"/>
    <w:rsid w:val="00AF3969"/>
    <w:rsid w:val="00AF5935"/>
    <w:rsid w:val="00AF596F"/>
    <w:rsid w:val="00B007F1"/>
    <w:rsid w:val="00B02D9B"/>
    <w:rsid w:val="00B03361"/>
    <w:rsid w:val="00B042F3"/>
    <w:rsid w:val="00B04376"/>
    <w:rsid w:val="00B04FC3"/>
    <w:rsid w:val="00B05E8D"/>
    <w:rsid w:val="00B0625B"/>
    <w:rsid w:val="00B06398"/>
    <w:rsid w:val="00B1067C"/>
    <w:rsid w:val="00B11C2B"/>
    <w:rsid w:val="00B12505"/>
    <w:rsid w:val="00B12ADD"/>
    <w:rsid w:val="00B12E39"/>
    <w:rsid w:val="00B13688"/>
    <w:rsid w:val="00B1441C"/>
    <w:rsid w:val="00B15B56"/>
    <w:rsid w:val="00B15F2B"/>
    <w:rsid w:val="00B16557"/>
    <w:rsid w:val="00B16F3C"/>
    <w:rsid w:val="00B17993"/>
    <w:rsid w:val="00B17A3A"/>
    <w:rsid w:val="00B21243"/>
    <w:rsid w:val="00B22280"/>
    <w:rsid w:val="00B2331D"/>
    <w:rsid w:val="00B25F14"/>
    <w:rsid w:val="00B26423"/>
    <w:rsid w:val="00B26577"/>
    <w:rsid w:val="00B26F9F"/>
    <w:rsid w:val="00B272C0"/>
    <w:rsid w:val="00B30C54"/>
    <w:rsid w:val="00B3129C"/>
    <w:rsid w:val="00B313BE"/>
    <w:rsid w:val="00B33942"/>
    <w:rsid w:val="00B33C45"/>
    <w:rsid w:val="00B3464D"/>
    <w:rsid w:val="00B34985"/>
    <w:rsid w:val="00B3704E"/>
    <w:rsid w:val="00B37DFA"/>
    <w:rsid w:val="00B37F73"/>
    <w:rsid w:val="00B424DD"/>
    <w:rsid w:val="00B449DA"/>
    <w:rsid w:val="00B45DEE"/>
    <w:rsid w:val="00B461A9"/>
    <w:rsid w:val="00B4753D"/>
    <w:rsid w:val="00B51097"/>
    <w:rsid w:val="00B512CD"/>
    <w:rsid w:val="00B522A9"/>
    <w:rsid w:val="00B545D1"/>
    <w:rsid w:val="00B54C9F"/>
    <w:rsid w:val="00B550EB"/>
    <w:rsid w:val="00B56407"/>
    <w:rsid w:val="00B56E71"/>
    <w:rsid w:val="00B574EA"/>
    <w:rsid w:val="00B605F4"/>
    <w:rsid w:val="00B6226C"/>
    <w:rsid w:val="00B63450"/>
    <w:rsid w:val="00B63C65"/>
    <w:rsid w:val="00B645ED"/>
    <w:rsid w:val="00B65920"/>
    <w:rsid w:val="00B659BE"/>
    <w:rsid w:val="00B678A9"/>
    <w:rsid w:val="00B7030E"/>
    <w:rsid w:val="00B718D6"/>
    <w:rsid w:val="00B7252B"/>
    <w:rsid w:val="00B743F0"/>
    <w:rsid w:val="00B74A38"/>
    <w:rsid w:val="00B759ED"/>
    <w:rsid w:val="00B75E5F"/>
    <w:rsid w:val="00B76AD9"/>
    <w:rsid w:val="00B77CD2"/>
    <w:rsid w:val="00B80C95"/>
    <w:rsid w:val="00B810E1"/>
    <w:rsid w:val="00B828BF"/>
    <w:rsid w:val="00B833A1"/>
    <w:rsid w:val="00B85B0C"/>
    <w:rsid w:val="00B86B11"/>
    <w:rsid w:val="00B871E3"/>
    <w:rsid w:val="00B87853"/>
    <w:rsid w:val="00B905BD"/>
    <w:rsid w:val="00B92B08"/>
    <w:rsid w:val="00B94BAB"/>
    <w:rsid w:val="00B958C0"/>
    <w:rsid w:val="00B95FAC"/>
    <w:rsid w:val="00B96526"/>
    <w:rsid w:val="00B9690D"/>
    <w:rsid w:val="00B979CF"/>
    <w:rsid w:val="00BA0D94"/>
    <w:rsid w:val="00BA11F9"/>
    <w:rsid w:val="00BA177E"/>
    <w:rsid w:val="00BA18E6"/>
    <w:rsid w:val="00BA1A68"/>
    <w:rsid w:val="00BA2194"/>
    <w:rsid w:val="00BA288B"/>
    <w:rsid w:val="00BA2B71"/>
    <w:rsid w:val="00BA379A"/>
    <w:rsid w:val="00BA5D21"/>
    <w:rsid w:val="00BA67AF"/>
    <w:rsid w:val="00BB13DA"/>
    <w:rsid w:val="00BB1EB8"/>
    <w:rsid w:val="00BB1FBC"/>
    <w:rsid w:val="00BB21E0"/>
    <w:rsid w:val="00BB2540"/>
    <w:rsid w:val="00BB255A"/>
    <w:rsid w:val="00BB2D1B"/>
    <w:rsid w:val="00BB375D"/>
    <w:rsid w:val="00BB50A8"/>
    <w:rsid w:val="00BB614F"/>
    <w:rsid w:val="00BB6F1C"/>
    <w:rsid w:val="00BC04FC"/>
    <w:rsid w:val="00BC1533"/>
    <w:rsid w:val="00BC2125"/>
    <w:rsid w:val="00BC472A"/>
    <w:rsid w:val="00BC4F15"/>
    <w:rsid w:val="00BC5251"/>
    <w:rsid w:val="00BC5C5E"/>
    <w:rsid w:val="00BC60C5"/>
    <w:rsid w:val="00BC724C"/>
    <w:rsid w:val="00BC78C6"/>
    <w:rsid w:val="00BD0EC3"/>
    <w:rsid w:val="00BD126C"/>
    <w:rsid w:val="00BD1F3F"/>
    <w:rsid w:val="00BD2E64"/>
    <w:rsid w:val="00BD2E98"/>
    <w:rsid w:val="00BD3E19"/>
    <w:rsid w:val="00BD433D"/>
    <w:rsid w:val="00BD4C71"/>
    <w:rsid w:val="00BD4C9A"/>
    <w:rsid w:val="00BD5D26"/>
    <w:rsid w:val="00BD5E01"/>
    <w:rsid w:val="00BD6BB4"/>
    <w:rsid w:val="00BE036C"/>
    <w:rsid w:val="00BE152C"/>
    <w:rsid w:val="00BE1759"/>
    <w:rsid w:val="00BE19A7"/>
    <w:rsid w:val="00BE1B72"/>
    <w:rsid w:val="00BE282D"/>
    <w:rsid w:val="00BE3701"/>
    <w:rsid w:val="00BE5626"/>
    <w:rsid w:val="00BF1380"/>
    <w:rsid w:val="00BF2811"/>
    <w:rsid w:val="00BF473F"/>
    <w:rsid w:val="00BF4892"/>
    <w:rsid w:val="00BF4F24"/>
    <w:rsid w:val="00BF5E62"/>
    <w:rsid w:val="00BF6259"/>
    <w:rsid w:val="00BF652F"/>
    <w:rsid w:val="00BF6632"/>
    <w:rsid w:val="00BF7014"/>
    <w:rsid w:val="00BF7A88"/>
    <w:rsid w:val="00C0052B"/>
    <w:rsid w:val="00C00ABC"/>
    <w:rsid w:val="00C0279B"/>
    <w:rsid w:val="00C02B2C"/>
    <w:rsid w:val="00C02CE6"/>
    <w:rsid w:val="00C02F2C"/>
    <w:rsid w:val="00C034D0"/>
    <w:rsid w:val="00C03A1C"/>
    <w:rsid w:val="00C04567"/>
    <w:rsid w:val="00C04754"/>
    <w:rsid w:val="00C06A68"/>
    <w:rsid w:val="00C07BFE"/>
    <w:rsid w:val="00C12C52"/>
    <w:rsid w:val="00C16777"/>
    <w:rsid w:val="00C203F3"/>
    <w:rsid w:val="00C2305E"/>
    <w:rsid w:val="00C240A2"/>
    <w:rsid w:val="00C246D9"/>
    <w:rsid w:val="00C24AEE"/>
    <w:rsid w:val="00C27D38"/>
    <w:rsid w:val="00C27E02"/>
    <w:rsid w:val="00C31824"/>
    <w:rsid w:val="00C3191E"/>
    <w:rsid w:val="00C32E39"/>
    <w:rsid w:val="00C32F48"/>
    <w:rsid w:val="00C336D0"/>
    <w:rsid w:val="00C3377B"/>
    <w:rsid w:val="00C33D30"/>
    <w:rsid w:val="00C35372"/>
    <w:rsid w:val="00C3577F"/>
    <w:rsid w:val="00C36220"/>
    <w:rsid w:val="00C36DE0"/>
    <w:rsid w:val="00C403A1"/>
    <w:rsid w:val="00C411A2"/>
    <w:rsid w:val="00C41E06"/>
    <w:rsid w:val="00C42094"/>
    <w:rsid w:val="00C4241A"/>
    <w:rsid w:val="00C43AD5"/>
    <w:rsid w:val="00C468E1"/>
    <w:rsid w:val="00C47827"/>
    <w:rsid w:val="00C504BD"/>
    <w:rsid w:val="00C50E0D"/>
    <w:rsid w:val="00C5133C"/>
    <w:rsid w:val="00C532C9"/>
    <w:rsid w:val="00C53B30"/>
    <w:rsid w:val="00C54B7A"/>
    <w:rsid w:val="00C55850"/>
    <w:rsid w:val="00C56267"/>
    <w:rsid w:val="00C56927"/>
    <w:rsid w:val="00C57618"/>
    <w:rsid w:val="00C601E1"/>
    <w:rsid w:val="00C61456"/>
    <w:rsid w:val="00C615A8"/>
    <w:rsid w:val="00C61A76"/>
    <w:rsid w:val="00C62987"/>
    <w:rsid w:val="00C62B20"/>
    <w:rsid w:val="00C63872"/>
    <w:rsid w:val="00C63E1E"/>
    <w:rsid w:val="00C64422"/>
    <w:rsid w:val="00C64EFF"/>
    <w:rsid w:val="00C65B9E"/>
    <w:rsid w:val="00C66749"/>
    <w:rsid w:val="00C676DC"/>
    <w:rsid w:val="00C7056B"/>
    <w:rsid w:val="00C70CAE"/>
    <w:rsid w:val="00C7126D"/>
    <w:rsid w:val="00C719BD"/>
    <w:rsid w:val="00C71B19"/>
    <w:rsid w:val="00C731C8"/>
    <w:rsid w:val="00C745DD"/>
    <w:rsid w:val="00C7531F"/>
    <w:rsid w:val="00C75CCD"/>
    <w:rsid w:val="00C7611A"/>
    <w:rsid w:val="00C7701F"/>
    <w:rsid w:val="00C819C7"/>
    <w:rsid w:val="00C81DCE"/>
    <w:rsid w:val="00C8253F"/>
    <w:rsid w:val="00C83030"/>
    <w:rsid w:val="00C83B7B"/>
    <w:rsid w:val="00C83F48"/>
    <w:rsid w:val="00C86118"/>
    <w:rsid w:val="00C86770"/>
    <w:rsid w:val="00C8688D"/>
    <w:rsid w:val="00C86D7A"/>
    <w:rsid w:val="00C87270"/>
    <w:rsid w:val="00C87552"/>
    <w:rsid w:val="00C903E1"/>
    <w:rsid w:val="00C91AE7"/>
    <w:rsid w:val="00C92237"/>
    <w:rsid w:val="00C92440"/>
    <w:rsid w:val="00C926FA"/>
    <w:rsid w:val="00C95E50"/>
    <w:rsid w:val="00C96021"/>
    <w:rsid w:val="00C968D3"/>
    <w:rsid w:val="00CA0351"/>
    <w:rsid w:val="00CA0D55"/>
    <w:rsid w:val="00CA2FED"/>
    <w:rsid w:val="00CA33B4"/>
    <w:rsid w:val="00CA6B82"/>
    <w:rsid w:val="00CA7E98"/>
    <w:rsid w:val="00CB0748"/>
    <w:rsid w:val="00CB0AA1"/>
    <w:rsid w:val="00CB1A8D"/>
    <w:rsid w:val="00CB234B"/>
    <w:rsid w:val="00CB2418"/>
    <w:rsid w:val="00CB28E2"/>
    <w:rsid w:val="00CB32B0"/>
    <w:rsid w:val="00CB3305"/>
    <w:rsid w:val="00CB33B8"/>
    <w:rsid w:val="00CB475E"/>
    <w:rsid w:val="00CB5EEE"/>
    <w:rsid w:val="00CB66D9"/>
    <w:rsid w:val="00CB6B1F"/>
    <w:rsid w:val="00CB7E1F"/>
    <w:rsid w:val="00CC07EF"/>
    <w:rsid w:val="00CC166E"/>
    <w:rsid w:val="00CC197F"/>
    <w:rsid w:val="00CC2821"/>
    <w:rsid w:val="00CC2D0B"/>
    <w:rsid w:val="00CC2F37"/>
    <w:rsid w:val="00CC32D5"/>
    <w:rsid w:val="00CC5E29"/>
    <w:rsid w:val="00CC6BAD"/>
    <w:rsid w:val="00CC6C86"/>
    <w:rsid w:val="00CC75AE"/>
    <w:rsid w:val="00CC793B"/>
    <w:rsid w:val="00CD01F4"/>
    <w:rsid w:val="00CD1205"/>
    <w:rsid w:val="00CD1C6F"/>
    <w:rsid w:val="00CD1CC1"/>
    <w:rsid w:val="00CD1E78"/>
    <w:rsid w:val="00CD1F30"/>
    <w:rsid w:val="00CD1F7F"/>
    <w:rsid w:val="00CD235A"/>
    <w:rsid w:val="00CD458B"/>
    <w:rsid w:val="00CD5C0F"/>
    <w:rsid w:val="00CD6320"/>
    <w:rsid w:val="00CD6CE2"/>
    <w:rsid w:val="00CD7E2A"/>
    <w:rsid w:val="00CE0F95"/>
    <w:rsid w:val="00CE1FBC"/>
    <w:rsid w:val="00CE2B3A"/>
    <w:rsid w:val="00CE413E"/>
    <w:rsid w:val="00CE4876"/>
    <w:rsid w:val="00CE5A3A"/>
    <w:rsid w:val="00CE5A66"/>
    <w:rsid w:val="00CE636E"/>
    <w:rsid w:val="00CE6518"/>
    <w:rsid w:val="00CE6D9E"/>
    <w:rsid w:val="00CF16F7"/>
    <w:rsid w:val="00CF233D"/>
    <w:rsid w:val="00CF26BD"/>
    <w:rsid w:val="00CF27D1"/>
    <w:rsid w:val="00CF2875"/>
    <w:rsid w:val="00CF3142"/>
    <w:rsid w:val="00CF3145"/>
    <w:rsid w:val="00CF336F"/>
    <w:rsid w:val="00CF3613"/>
    <w:rsid w:val="00CF3BD0"/>
    <w:rsid w:val="00CF5A50"/>
    <w:rsid w:val="00CF65C4"/>
    <w:rsid w:val="00CF66F4"/>
    <w:rsid w:val="00CF6FFC"/>
    <w:rsid w:val="00CF723D"/>
    <w:rsid w:val="00CF7364"/>
    <w:rsid w:val="00CF7E64"/>
    <w:rsid w:val="00D01A65"/>
    <w:rsid w:val="00D02DE9"/>
    <w:rsid w:val="00D04AE2"/>
    <w:rsid w:val="00D04F9A"/>
    <w:rsid w:val="00D05A34"/>
    <w:rsid w:val="00D05B4B"/>
    <w:rsid w:val="00D0728D"/>
    <w:rsid w:val="00D078C8"/>
    <w:rsid w:val="00D079BD"/>
    <w:rsid w:val="00D1062B"/>
    <w:rsid w:val="00D10B57"/>
    <w:rsid w:val="00D13306"/>
    <w:rsid w:val="00D154AE"/>
    <w:rsid w:val="00D16368"/>
    <w:rsid w:val="00D16BDF"/>
    <w:rsid w:val="00D16E0F"/>
    <w:rsid w:val="00D21612"/>
    <w:rsid w:val="00D23CE9"/>
    <w:rsid w:val="00D24AF7"/>
    <w:rsid w:val="00D24C96"/>
    <w:rsid w:val="00D2550C"/>
    <w:rsid w:val="00D26C14"/>
    <w:rsid w:val="00D27861"/>
    <w:rsid w:val="00D27B71"/>
    <w:rsid w:val="00D33048"/>
    <w:rsid w:val="00D35089"/>
    <w:rsid w:val="00D35338"/>
    <w:rsid w:val="00D35CAF"/>
    <w:rsid w:val="00D36B0E"/>
    <w:rsid w:val="00D36DE5"/>
    <w:rsid w:val="00D37249"/>
    <w:rsid w:val="00D4056C"/>
    <w:rsid w:val="00D4156F"/>
    <w:rsid w:val="00D42159"/>
    <w:rsid w:val="00D4292D"/>
    <w:rsid w:val="00D43AA9"/>
    <w:rsid w:val="00D44AF7"/>
    <w:rsid w:val="00D44FD6"/>
    <w:rsid w:val="00D45D53"/>
    <w:rsid w:val="00D45F10"/>
    <w:rsid w:val="00D45FB3"/>
    <w:rsid w:val="00D479D9"/>
    <w:rsid w:val="00D47B50"/>
    <w:rsid w:val="00D50E87"/>
    <w:rsid w:val="00D5128B"/>
    <w:rsid w:val="00D518E6"/>
    <w:rsid w:val="00D51D55"/>
    <w:rsid w:val="00D52577"/>
    <w:rsid w:val="00D5381D"/>
    <w:rsid w:val="00D540E9"/>
    <w:rsid w:val="00D5437C"/>
    <w:rsid w:val="00D54AD3"/>
    <w:rsid w:val="00D54B57"/>
    <w:rsid w:val="00D54BED"/>
    <w:rsid w:val="00D561DD"/>
    <w:rsid w:val="00D568A1"/>
    <w:rsid w:val="00D57411"/>
    <w:rsid w:val="00D57472"/>
    <w:rsid w:val="00D574C4"/>
    <w:rsid w:val="00D5787D"/>
    <w:rsid w:val="00D60415"/>
    <w:rsid w:val="00D60940"/>
    <w:rsid w:val="00D609A4"/>
    <w:rsid w:val="00D658D7"/>
    <w:rsid w:val="00D702C1"/>
    <w:rsid w:val="00D709C3"/>
    <w:rsid w:val="00D71450"/>
    <w:rsid w:val="00D71F71"/>
    <w:rsid w:val="00D72118"/>
    <w:rsid w:val="00D72258"/>
    <w:rsid w:val="00D728E0"/>
    <w:rsid w:val="00D734CA"/>
    <w:rsid w:val="00D73586"/>
    <w:rsid w:val="00D73CA2"/>
    <w:rsid w:val="00D73DA1"/>
    <w:rsid w:val="00D742C9"/>
    <w:rsid w:val="00D742F5"/>
    <w:rsid w:val="00D74BC9"/>
    <w:rsid w:val="00D75549"/>
    <w:rsid w:val="00D757B4"/>
    <w:rsid w:val="00D75BAB"/>
    <w:rsid w:val="00D75BCC"/>
    <w:rsid w:val="00D75C25"/>
    <w:rsid w:val="00D75E4A"/>
    <w:rsid w:val="00D76770"/>
    <w:rsid w:val="00D77E99"/>
    <w:rsid w:val="00D80CF4"/>
    <w:rsid w:val="00D80E1D"/>
    <w:rsid w:val="00D80F41"/>
    <w:rsid w:val="00D80F49"/>
    <w:rsid w:val="00D8230A"/>
    <w:rsid w:val="00D847B1"/>
    <w:rsid w:val="00D8709B"/>
    <w:rsid w:val="00D870DC"/>
    <w:rsid w:val="00D87580"/>
    <w:rsid w:val="00D900FD"/>
    <w:rsid w:val="00D909D5"/>
    <w:rsid w:val="00D90C0B"/>
    <w:rsid w:val="00D93086"/>
    <w:rsid w:val="00D94432"/>
    <w:rsid w:val="00D944E6"/>
    <w:rsid w:val="00D97E72"/>
    <w:rsid w:val="00D97F16"/>
    <w:rsid w:val="00DA032A"/>
    <w:rsid w:val="00DA087B"/>
    <w:rsid w:val="00DA117A"/>
    <w:rsid w:val="00DA1311"/>
    <w:rsid w:val="00DA30D4"/>
    <w:rsid w:val="00DA48B8"/>
    <w:rsid w:val="00DA55C5"/>
    <w:rsid w:val="00DA64FE"/>
    <w:rsid w:val="00DA6DF5"/>
    <w:rsid w:val="00DA7FAB"/>
    <w:rsid w:val="00DB07E2"/>
    <w:rsid w:val="00DB19D2"/>
    <w:rsid w:val="00DB225A"/>
    <w:rsid w:val="00DB3C11"/>
    <w:rsid w:val="00DB420C"/>
    <w:rsid w:val="00DB4D83"/>
    <w:rsid w:val="00DB6228"/>
    <w:rsid w:val="00DB716C"/>
    <w:rsid w:val="00DB7DBB"/>
    <w:rsid w:val="00DB7E93"/>
    <w:rsid w:val="00DC0968"/>
    <w:rsid w:val="00DC0CAD"/>
    <w:rsid w:val="00DC1B10"/>
    <w:rsid w:val="00DC1B44"/>
    <w:rsid w:val="00DC1C18"/>
    <w:rsid w:val="00DC3988"/>
    <w:rsid w:val="00DC4824"/>
    <w:rsid w:val="00DC4ACF"/>
    <w:rsid w:val="00DC555E"/>
    <w:rsid w:val="00DC5A71"/>
    <w:rsid w:val="00DC6A76"/>
    <w:rsid w:val="00DD3486"/>
    <w:rsid w:val="00DD37E4"/>
    <w:rsid w:val="00DD41AD"/>
    <w:rsid w:val="00DD41EB"/>
    <w:rsid w:val="00DD5F62"/>
    <w:rsid w:val="00DD6420"/>
    <w:rsid w:val="00DD72A5"/>
    <w:rsid w:val="00DD75D3"/>
    <w:rsid w:val="00DD7F3F"/>
    <w:rsid w:val="00DE015C"/>
    <w:rsid w:val="00DE13D6"/>
    <w:rsid w:val="00DE1F80"/>
    <w:rsid w:val="00DE2B8F"/>
    <w:rsid w:val="00DE3A04"/>
    <w:rsid w:val="00DE3D68"/>
    <w:rsid w:val="00DE4D8C"/>
    <w:rsid w:val="00DE66B8"/>
    <w:rsid w:val="00DE68EB"/>
    <w:rsid w:val="00DE76ED"/>
    <w:rsid w:val="00DF0216"/>
    <w:rsid w:val="00DF0B94"/>
    <w:rsid w:val="00DF1647"/>
    <w:rsid w:val="00DF2752"/>
    <w:rsid w:val="00DF2A5B"/>
    <w:rsid w:val="00DF4DF7"/>
    <w:rsid w:val="00DF52DF"/>
    <w:rsid w:val="00DF5616"/>
    <w:rsid w:val="00DF65DD"/>
    <w:rsid w:val="00DF6BAE"/>
    <w:rsid w:val="00DF7506"/>
    <w:rsid w:val="00E0123D"/>
    <w:rsid w:val="00E016DB"/>
    <w:rsid w:val="00E02BEE"/>
    <w:rsid w:val="00E03525"/>
    <w:rsid w:val="00E03BA2"/>
    <w:rsid w:val="00E04DB8"/>
    <w:rsid w:val="00E12E00"/>
    <w:rsid w:val="00E14EAA"/>
    <w:rsid w:val="00E15790"/>
    <w:rsid w:val="00E15969"/>
    <w:rsid w:val="00E15D5D"/>
    <w:rsid w:val="00E16D1C"/>
    <w:rsid w:val="00E214B6"/>
    <w:rsid w:val="00E2322D"/>
    <w:rsid w:val="00E23736"/>
    <w:rsid w:val="00E237A5"/>
    <w:rsid w:val="00E23F79"/>
    <w:rsid w:val="00E243E0"/>
    <w:rsid w:val="00E269EC"/>
    <w:rsid w:val="00E271C3"/>
    <w:rsid w:val="00E27554"/>
    <w:rsid w:val="00E279D3"/>
    <w:rsid w:val="00E3001E"/>
    <w:rsid w:val="00E30953"/>
    <w:rsid w:val="00E327FC"/>
    <w:rsid w:val="00E32F19"/>
    <w:rsid w:val="00E339A5"/>
    <w:rsid w:val="00E3520A"/>
    <w:rsid w:val="00E366D4"/>
    <w:rsid w:val="00E37C59"/>
    <w:rsid w:val="00E4226F"/>
    <w:rsid w:val="00E43025"/>
    <w:rsid w:val="00E444D1"/>
    <w:rsid w:val="00E44ABD"/>
    <w:rsid w:val="00E45975"/>
    <w:rsid w:val="00E45E3D"/>
    <w:rsid w:val="00E4631B"/>
    <w:rsid w:val="00E50B8A"/>
    <w:rsid w:val="00E5243A"/>
    <w:rsid w:val="00E52E1F"/>
    <w:rsid w:val="00E5347F"/>
    <w:rsid w:val="00E54651"/>
    <w:rsid w:val="00E5524B"/>
    <w:rsid w:val="00E559E8"/>
    <w:rsid w:val="00E55ECE"/>
    <w:rsid w:val="00E55ED2"/>
    <w:rsid w:val="00E561C4"/>
    <w:rsid w:val="00E56A63"/>
    <w:rsid w:val="00E5759C"/>
    <w:rsid w:val="00E608BB"/>
    <w:rsid w:val="00E627F9"/>
    <w:rsid w:val="00E630DB"/>
    <w:rsid w:val="00E633CA"/>
    <w:rsid w:val="00E64067"/>
    <w:rsid w:val="00E65D8F"/>
    <w:rsid w:val="00E65FE1"/>
    <w:rsid w:val="00E6630B"/>
    <w:rsid w:val="00E67054"/>
    <w:rsid w:val="00E7055F"/>
    <w:rsid w:val="00E70C25"/>
    <w:rsid w:val="00E7135B"/>
    <w:rsid w:val="00E71D06"/>
    <w:rsid w:val="00E729D7"/>
    <w:rsid w:val="00E730CB"/>
    <w:rsid w:val="00E731FB"/>
    <w:rsid w:val="00E74040"/>
    <w:rsid w:val="00E74628"/>
    <w:rsid w:val="00E748E3"/>
    <w:rsid w:val="00E7496D"/>
    <w:rsid w:val="00E757C1"/>
    <w:rsid w:val="00E75FF3"/>
    <w:rsid w:val="00E772A8"/>
    <w:rsid w:val="00E77E9E"/>
    <w:rsid w:val="00E80B15"/>
    <w:rsid w:val="00E812E3"/>
    <w:rsid w:val="00E81A92"/>
    <w:rsid w:val="00E81BDD"/>
    <w:rsid w:val="00E81C45"/>
    <w:rsid w:val="00E830C9"/>
    <w:rsid w:val="00E846F5"/>
    <w:rsid w:val="00E8505E"/>
    <w:rsid w:val="00E851D1"/>
    <w:rsid w:val="00E85778"/>
    <w:rsid w:val="00E865AC"/>
    <w:rsid w:val="00E91623"/>
    <w:rsid w:val="00E9170A"/>
    <w:rsid w:val="00E919E8"/>
    <w:rsid w:val="00E91C4D"/>
    <w:rsid w:val="00E92A3B"/>
    <w:rsid w:val="00E92D37"/>
    <w:rsid w:val="00E9348D"/>
    <w:rsid w:val="00E941CE"/>
    <w:rsid w:val="00E942DB"/>
    <w:rsid w:val="00E95602"/>
    <w:rsid w:val="00E96ECD"/>
    <w:rsid w:val="00E97A83"/>
    <w:rsid w:val="00EA0479"/>
    <w:rsid w:val="00EA3A4C"/>
    <w:rsid w:val="00EA3F47"/>
    <w:rsid w:val="00EA52AA"/>
    <w:rsid w:val="00EA7365"/>
    <w:rsid w:val="00EA79C0"/>
    <w:rsid w:val="00EA7D1C"/>
    <w:rsid w:val="00EB0C9D"/>
    <w:rsid w:val="00EB1A42"/>
    <w:rsid w:val="00EB1B18"/>
    <w:rsid w:val="00EB1D7C"/>
    <w:rsid w:val="00EB21A5"/>
    <w:rsid w:val="00EB492F"/>
    <w:rsid w:val="00EB4B83"/>
    <w:rsid w:val="00EB5902"/>
    <w:rsid w:val="00EB787F"/>
    <w:rsid w:val="00EB7CFF"/>
    <w:rsid w:val="00EC0ADF"/>
    <w:rsid w:val="00EC16BA"/>
    <w:rsid w:val="00EC16E0"/>
    <w:rsid w:val="00EC21C9"/>
    <w:rsid w:val="00EC3316"/>
    <w:rsid w:val="00EC3654"/>
    <w:rsid w:val="00EC3EB5"/>
    <w:rsid w:val="00EC75EB"/>
    <w:rsid w:val="00EC7F1A"/>
    <w:rsid w:val="00ED0018"/>
    <w:rsid w:val="00ED11ED"/>
    <w:rsid w:val="00ED34DD"/>
    <w:rsid w:val="00ED384B"/>
    <w:rsid w:val="00ED3EF4"/>
    <w:rsid w:val="00ED4349"/>
    <w:rsid w:val="00ED6991"/>
    <w:rsid w:val="00ED6E11"/>
    <w:rsid w:val="00ED7194"/>
    <w:rsid w:val="00EE0D5A"/>
    <w:rsid w:val="00EE2564"/>
    <w:rsid w:val="00EE315D"/>
    <w:rsid w:val="00EE3D0B"/>
    <w:rsid w:val="00EE49A9"/>
    <w:rsid w:val="00EE4CB6"/>
    <w:rsid w:val="00EE50E9"/>
    <w:rsid w:val="00EE5962"/>
    <w:rsid w:val="00EE5DC8"/>
    <w:rsid w:val="00EE66BA"/>
    <w:rsid w:val="00EF1707"/>
    <w:rsid w:val="00EF1B2A"/>
    <w:rsid w:val="00EF2BA8"/>
    <w:rsid w:val="00EF4578"/>
    <w:rsid w:val="00EF72C4"/>
    <w:rsid w:val="00F000FA"/>
    <w:rsid w:val="00F007B5"/>
    <w:rsid w:val="00F02411"/>
    <w:rsid w:val="00F02EDD"/>
    <w:rsid w:val="00F0372E"/>
    <w:rsid w:val="00F038D1"/>
    <w:rsid w:val="00F054EA"/>
    <w:rsid w:val="00F05BE8"/>
    <w:rsid w:val="00F05C0C"/>
    <w:rsid w:val="00F05D19"/>
    <w:rsid w:val="00F0685D"/>
    <w:rsid w:val="00F0790F"/>
    <w:rsid w:val="00F07960"/>
    <w:rsid w:val="00F10684"/>
    <w:rsid w:val="00F11AD9"/>
    <w:rsid w:val="00F12285"/>
    <w:rsid w:val="00F1375F"/>
    <w:rsid w:val="00F14016"/>
    <w:rsid w:val="00F14AA6"/>
    <w:rsid w:val="00F156DC"/>
    <w:rsid w:val="00F15776"/>
    <w:rsid w:val="00F15C08"/>
    <w:rsid w:val="00F168D5"/>
    <w:rsid w:val="00F21DA4"/>
    <w:rsid w:val="00F221A9"/>
    <w:rsid w:val="00F23A28"/>
    <w:rsid w:val="00F24C6E"/>
    <w:rsid w:val="00F2507F"/>
    <w:rsid w:val="00F26A01"/>
    <w:rsid w:val="00F312C9"/>
    <w:rsid w:val="00F31B4A"/>
    <w:rsid w:val="00F323A5"/>
    <w:rsid w:val="00F324E7"/>
    <w:rsid w:val="00F32E5A"/>
    <w:rsid w:val="00F32F4E"/>
    <w:rsid w:val="00F33F3B"/>
    <w:rsid w:val="00F3419E"/>
    <w:rsid w:val="00F349B0"/>
    <w:rsid w:val="00F35877"/>
    <w:rsid w:val="00F35AB1"/>
    <w:rsid w:val="00F37B60"/>
    <w:rsid w:val="00F414D5"/>
    <w:rsid w:val="00F4160A"/>
    <w:rsid w:val="00F41CA9"/>
    <w:rsid w:val="00F42501"/>
    <w:rsid w:val="00F427BA"/>
    <w:rsid w:val="00F42F73"/>
    <w:rsid w:val="00F43EFA"/>
    <w:rsid w:val="00F4456A"/>
    <w:rsid w:val="00F45AC3"/>
    <w:rsid w:val="00F45F2E"/>
    <w:rsid w:val="00F45FF0"/>
    <w:rsid w:val="00F51864"/>
    <w:rsid w:val="00F52F8D"/>
    <w:rsid w:val="00F53C71"/>
    <w:rsid w:val="00F559F1"/>
    <w:rsid w:val="00F56341"/>
    <w:rsid w:val="00F60268"/>
    <w:rsid w:val="00F60BC4"/>
    <w:rsid w:val="00F61931"/>
    <w:rsid w:val="00F61CEA"/>
    <w:rsid w:val="00F623DB"/>
    <w:rsid w:val="00F62C83"/>
    <w:rsid w:val="00F64B12"/>
    <w:rsid w:val="00F66211"/>
    <w:rsid w:val="00F6682D"/>
    <w:rsid w:val="00F66F66"/>
    <w:rsid w:val="00F67470"/>
    <w:rsid w:val="00F70DFF"/>
    <w:rsid w:val="00F70FD9"/>
    <w:rsid w:val="00F711B0"/>
    <w:rsid w:val="00F721E6"/>
    <w:rsid w:val="00F72C92"/>
    <w:rsid w:val="00F73202"/>
    <w:rsid w:val="00F74918"/>
    <w:rsid w:val="00F74A5D"/>
    <w:rsid w:val="00F75C32"/>
    <w:rsid w:val="00F76600"/>
    <w:rsid w:val="00F76E23"/>
    <w:rsid w:val="00F801B6"/>
    <w:rsid w:val="00F810F9"/>
    <w:rsid w:val="00F81CB6"/>
    <w:rsid w:val="00F823FB"/>
    <w:rsid w:val="00F82BED"/>
    <w:rsid w:val="00F83AD3"/>
    <w:rsid w:val="00F841E8"/>
    <w:rsid w:val="00F8530D"/>
    <w:rsid w:val="00F85DBA"/>
    <w:rsid w:val="00F85EAE"/>
    <w:rsid w:val="00F875CF"/>
    <w:rsid w:val="00F87CF0"/>
    <w:rsid w:val="00F90565"/>
    <w:rsid w:val="00F90D9C"/>
    <w:rsid w:val="00F91146"/>
    <w:rsid w:val="00F91886"/>
    <w:rsid w:val="00F92F0F"/>
    <w:rsid w:val="00F94169"/>
    <w:rsid w:val="00F9439D"/>
    <w:rsid w:val="00F9486F"/>
    <w:rsid w:val="00F94FCA"/>
    <w:rsid w:val="00F95267"/>
    <w:rsid w:val="00F961EC"/>
    <w:rsid w:val="00F9677C"/>
    <w:rsid w:val="00F96BB1"/>
    <w:rsid w:val="00F97EDC"/>
    <w:rsid w:val="00FA03DF"/>
    <w:rsid w:val="00FA09CD"/>
    <w:rsid w:val="00FA0C34"/>
    <w:rsid w:val="00FA0CAF"/>
    <w:rsid w:val="00FA0D58"/>
    <w:rsid w:val="00FA3399"/>
    <w:rsid w:val="00FA3946"/>
    <w:rsid w:val="00FA421C"/>
    <w:rsid w:val="00FA42FC"/>
    <w:rsid w:val="00FA51C3"/>
    <w:rsid w:val="00FA5535"/>
    <w:rsid w:val="00FA627C"/>
    <w:rsid w:val="00FA74AD"/>
    <w:rsid w:val="00FA7749"/>
    <w:rsid w:val="00FB0BC0"/>
    <w:rsid w:val="00FB1540"/>
    <w:rsid w:val="00FB2F30"/>
    <w:rsid w:val="00FB3067"/>
    <w:rsid w:val="00FB3AE4"/>
    <w:rsid w:val="00FB3EE0"/>
    <w:rsid w:val="00FB6A0F"/>
    <w:rsid w:val="00FC1333"/>
    <w:rsid w:val="00FC1B47"/>
    <w:rsid w:val="00FC1E28"/>
    <w:rsid w:val="00FC1F53"/>
    <w:rsid w:val="00FC202A"/>
    <w:rsid w:val="00FC4D31"/>
    <w:rsid w:val="00FC504A"/>
    <w:rsid w:val="00FC538F"/>
    <w:rsid w:val="00FC5991"/>
    <w:rsid w:val="00FC6AF1"/>
    <w:rsid w:val="00FD0009"/>
    <w:rsid w:val="00FD0BAE"/>
    <w:rsid w:val="00FD1077"/>
    <w:rsid w:val="00FD1EE2"/>
    <w:rsid w:val="00FD4FAD"/>
    <w:rsid w:val="00FD699F"/>
    <w:rsid w:val="00FD704D"/>
    <w:rsid w:val="00FD79CD"/>
    <w:rsid w:val="00FD7A72"/>
    <w:rsid w:val="00FE18A9"/>
    <w:rsid w:val="00FE2DA5"/>
    <w:rsid w:val="00FE4394"/>
    <w:rsid w:val="00FE6AA0"/>
    <w:rsid w:val="00FE7542"/>
    <w:rsid w:val="00FF00DE"/>
    <w:rsid w:val="00FF1DCF"/>
    <w:rsid w:val="00FF2BBC"/>
    <w:rsid w:val="00FF3647"/>
    <w:rsid w:val="00FF4325"/>
    <w:rsid w:val="00FF46BA"/>
    <w:rsid w:val="00FF52FD"/>
    <w:rsid w:val="00FF53B6"/>
    <w:rsid w:val="00FF7526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E42C1E"/>
  <w15:docId w15:val="{E1368F84-EF3C-44E9-92C0-73B574DF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BA8"/>
    <w:rPr>
      <w:sz w:val="24"/>
      <w:szCs w:val="24"/>
    </w:rPr>
  </w:style>
  <w:style w:type="paragraph" w:styleId="Heading1">
    <w:name w:val="heading 1"/>
    <w:basedOn w:val="Normal"/>
    <w:next w:val="Normal"/>
    <w:qFormat/>
    <w:rsid w:val="00274BA8"/>
    <w:pPr>
      <w:keepNext/>
      <w:spacing w:line="480" w:lineRule="auto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274BA8"/>
    <w:pPr>
      <w:keepNext/>
      <w:spacing w:line="480" w:lineRule="auto"/>
      <w:outlineLvl w:val="1"/>
    </w:pPr>
    <w:rPr>
      <w:b/>
      <w:u w:val="double"/>
    </w:rPr>
  </w:style>
  <w:style w:type="paragraph" w:styleId="Heading3">
    <w:name w:val="heading 3"/>
    <w:basedOn w:val="Normal"/>
    <w:next w:val="Normal"/>
    <w:qFormat/>
    <w:rsid w:val="00274BA8"/>
    <w:pPr>
      <w:keepNext/>
      <w:outlineLvl w:val="2"/>
    </w:pPr>
    <w:rPr>
      <w:b/>
      <w:color w:val="0000FF"/>
      <w:sz w:val="32"/>
      <w:u w:val="double"/>
    </w:rPr>
  </w:style>
  <w:style w:type="paragraph" w:styleId="Heading4">
    <w:name w:val="heading 4"/>
    <w:basedOn w:val="Normal"/>
    <w:next w:val="Normal"/>
    <w:qFormat/>
    <w:rsid w:val="00274BA8"/>
    <w:pPr>
      <w:keepNext/>
      <w:outlineLvl w:val="3"/>
    </w:pPr>
  </w:style>
  <w:style w:type="paragraph" w:styleId="Heading5">
    <w:name w:val="heading 5"/>
    <w:basedOn w:val="Normal"/>
    <w:next w:val="Normal"/>
    <w:qFormat/>
    <w:rsid w:val="00274BA8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274BA8"/>
    <w:pPr>
      <w:keepNext/>
      <w:ind w:left="1800" w:hanging="360"/>
      <w:outlineLvl w:val="5"/>
    </w:pPr>
  </w:style>
  <w:style w:type="paragraph" w:styleId="Heading7">
    <w:name w:val="heading 7"/>
    <w:basedOn w:val="Normal"/>
    <w:next w:val="Normal"/>
    <w:qFormat/>
    <w:rsid w:val="00274BA8"/>
    <w:pPr>
      <w:keepNext/>
      <w:ind w:left="1440" w:hanging="1440"/>
      <w:outlineLvl w:val="6"/>
    </w:pPr>
  </w:style>
  <w:style w:type="paragraph" w:styleId="Heading8">
    <w:name w:val="heading 8"/>
    <w:basedOn w:val="Normal"/>
    <w:next w:val="Normal"/>
    <w:qFormat/>
    <w:rsid w:val="00274BA8"/>
    <w:pPr>
      <w:keepNext/>
      <w:tabs>
        <w:tab w:val="left" w:pos="1980"/>
      </w:tabs>
      <w:outlineLvl w:val="7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4B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74B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74BA8"/>
  </w:style>
  <w:style w:type="character" w:styleId="Hyperlink">
    <w:name w:val="Hyperlink"/>
    <w:basedOn w:val="DefaultParagraphFont"/>
    <w:rsid w:val="00274BA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274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74BA8"/>
    <w:rPr>
      <w:sz w:val="20"/>
      <w:szCs w:val="20"/>
    </w:rPr>
  </w:style>
  <w:style w:type="paragraph" w:styleId="BodyText">
    <w:name w:val="Body Text"/>
    <w:basedOn w:val="Normal"/>
    <w:rsid w:val="00274BA8"/>
    <w:rPr>
      <w:color w:val="FF0000"/>
    </w:rPr>
  </w:style>
  <w:style w:type="character" w:styleId="FollowedHyperlink">
    <w:name w:val="FollowedHyperlink"/>
    <w:basedOn w:val="DefaultParagraphFont"/>
    <w:rsid w:val="00274BA8"/>
    <w:rPr>
      <w:color w:val="800080"/>
      <w:u w:val="single"/>
    </w:rPr>
  </w:style>
  <w:style w:type="paragraph" w:styleId="BodyText2">
    <w:name w:val="Body Text 2"/>
    <w:basedOn w:val="Normal"/>
    <w:rsid w:val="00274BA8"/>
  </w:style>
  <w:style w:type="paragraph" w:styleId="BodyTextIndent">
    <w:name w:val="Body Text Indent"/>
    <w:basedOn w:val="Normal"/>
    <w:rsid w:val="00274BA8"/>
    <w:pPr>
      <w:spacing w:after="120"/>
      <w:ind w:left="360"/>
    </w:pPr>
  </w:style>
  <w:style w:type="paragraph" w:styleId="BodyTextIndent2">
    <w:name w:val="Body Text Indent 2"/>
    <w:basedOn w:val="Normal"/>
    <w:rsid w:val="00274BA8"/>
    <w:pPr>
      <w:ind w:left="1800" w:hanging="360"/>
    </w:pPr>
  </w:style>
  <w:style w:type="paragraph" w:styleId="BodyTextIndent3">
    <w:name w:val="Body Text Indent 3"/>
    <w:basedOn w:val="Normal"/>
    <w:rsid w:val="00274BA8"/>
    <w:pPr>
      <w:ind w:left="1800" w:hanging="360"/>
    </w:pPr>
  </w:style>
  <w:style w:type="paragraph" w:styleId="BodyText3">
    <w:name w:val="Body Text 3"/>
    <w:basedOn w:val="Normal"/>
    <w:rsid w:val="00274BA8"/>
    <w:rPr>
      <w:b/>
      <w:u w:val="double"/>
    </w:rPr>
  </w:style>
  <w:style w:type="paragraph" w:styleId="CommentSubject">
    <w:name w:val="annotation subject"/>
    <w:basedOn w:val="CommentText"/>
    <w:next w:val="CommentText"/>
    <w:semiHidden/>
    <w:rsid w:val="00274BA8"/>
    <w:rPr>
      <w:b/>
      <w:bCs/>
    </w:rPr>
  </w:style>
  <w:style w:type="paragraph" w:styleId="BalloonText">
    <w:name w:val="Balloon Text"/>
    <w:basedOn w:val="Normal"/>
    <w:semiHidden/>
    <w:rsid w:val="00274BA8"/>
    <w:rPr>
      <w:rFonts w:ascii="Tahoma" w:hAnsi="Tahoma" w:cs="Tahoma"/>
      <w:sz w:val="16"/>
      <w:szCs w:val="16"/>
    </w:rPr>
  </w:style>
  <w:style w:type="paragraph" w:customStyle="1" w:styleId="PD">
    <w:name w:val="PD"/>
    <w:basedOn w:val="Normal"/>
    <w:rsid w:val="00274BA8"/>
    <w:pPr>
      <w:tabs>
        <w:tab w:val="left" w:pos="3420"/>
        <w:tab w:val="left" w:pos="3690"/>
        <w:tab w:val="left" w:pos="4860"/>
      </w:tabs>
      <w:spacing w:before="60" w:after="120" w:line="240" w:lineRule="atLeast"/>
    </w:pPr>
    <w:rPr>
      <w:rFonts w:ascii="Courier" w:hAnsi="Courier"/>
      <w:b/>
      <w:i/>
      <w:szCs w:val="20"/>
    </w:rPr>
  </w:style>
  <w:style w:type="paragraph" w:customStyle="1" w:styleId="FIGPD">
    <w:name w:val="FIGPD"/>
    <w:basedOn w:val="Normal"/>
    <w:rsid w:val="00274BA8"/>
    <w:pPr>
      <w:tabs>
        <w:tab w:val="left" w:pos="3690"/>
        <w:tab w:val="left" w:pos="4860"/>
      </w:tabs>
      <w:spacing w:before="120" w:after="120" w:line="240" w:lineRule="atLeast"/>
    </w:pPr>
    <w:rPr>
      <w:rFonts w:ascii="Courier" w:hAnsi="Courier"/>
      <w:b/>
      <w:bCs/>
      <w:i/>
      <w:iCs/>
      <w:szCs w:val="20"/>
    </w:rPr>
  </w:style>
  <w:style w:type="paragraph" w:customStyle="1" w:styleId="CFNUM">
    <w:name w:val="CF_NUM"/>
    <w:basedOn w:val="Normal"/>
    <w:rsid w:val="00274BA8"/>
    <w:pPr>
      <w:tabs>
        <w:tab w:val="left" w:pos="720"/>
      </w:tabs>
      <w:spacing w:before="360" w:after="120"/>
      <w:outlineLvl w:val="0"/>
    </w:pPr>
    <w:rPr>
      <w:rFonts w:ascii="GillSans-Bold" w:hAnsi="GillSans-Bold"/>
      <w:b/>
      <w:color w:val="0000FF"/>
      <w:sz w:val="40"/>
      <w:szCs w:val="20"/>
    </w:rPr>
  </w:style>
  <w:style w:type="paragraph" w:customStyle="1" w:styleId="CFTTL">
    <w:name w:val="CF_TTL"/>
    <w:basedOn w:val="Normal"/>
    <w:rsid w:val="00274BA8"/>
    <w:pPr>
      <w:tabs>
        <w:tab w:val="left" w:pos="720"/>
      </w:tabs>
      <w:spacing w:after="120"/>
      <w:outlineLvl w:val="0"/>
    </w:pPr>
    <w:rPr>
      <w:rFonts w:ascii="GillSans-Bold" w:hAnsi="GillSans-Bold"/>
      <w:b/>
      <w:color w:val="008000"/>
      <w:sz w:val="32"/>
      <w:szCs w:val="20"/>
    </w:rPr>
  </w:style>
  <w:style w:type="paragraph" w:customStyle="1" w:styleId="CFKTSETTTL">
    <w:name w:val="CF_KTSET_TTL"/>
    <w:basedOn w:val="Normal"/>
    <w:rsid w:val="00274BA8"/>
    <w:pPr>
      <w:spacing w:before="240" w:after="120"/>
    </w:pPr>
    <w:rPr>
      <w:b/>
      <w:color w:val="800080"/>
      <w:sz w:val="28"/>
    </w:rPr>
  </w:style>
  <w:style w:type="paragraph" w:customStyle="1" w:styleId="CFKT">
    <w:name w:val="CF_KT"/>
    <w:basedOn w:val="Normal"/>
    <w:rsid w:val="00274BA8"/>
    <w:rPr>
      <w:rFonts w:ascii="Times" w:eastAsia="Times" w:hAnsi="Times"/>
      <w:szCs w:val="20"/>
    </w:rPr>
  </w:style>
  <w:style w:type="paragraph" w:customStyle="1" w:styleId="CFOBJSET">
    <w:name w:val="CF_OBJSET"/>
    <w:basedOn w:val="Normal"/>
    <w:rsid w:val="00274BA8"/>
    <w:pPr>
      <w:spacing w:before="120" w:after="240" w:line="240" w:lineRule="atLeast"/>
    </w:pPr>
    <w:rPr>
      <w:rFonts w:eastAsia="Times"/>
      <w:b/>
      <w:szCs w:val="20"/>
    </w:rPr>
  </w:style>
  <w:style w:type="paragraph" w:customStyle="1" w:styleId="CFOBJSETH1">
    <w:name w:val="CF_OBJSET_H1"/>
    <w:basedOn w:val="Normal"/>
    <w:rsid w:val="00274BA8"/>
    <w:pPr>
      <w:spacing w:before="120" w:line="240" w:lineRule="atLeast"/>
    </w:pPr>
    <w:rPr>
      <w:rFonts w:eastAsia="Times"/>
      <w:b/>
      <w:szCs w:val="20"/>
    </w:rPr>
  </w:style>
  <w:style w:type="paragraph" w:customStyle="1" w:styleId="CFOBJSETH2">
    <w:name w:val="CF_OBJSET_H2"/>
    <w:basedOn w:val="CFOBJSETH1"/>
    <w:rsid w:val="00274BA8"/>
    <w:pPr>
      <w:spacing w:before="0" w:after="120"/>
    </w:pPr>
  </w:style>
  <w:style w:type="paragraph" w:customStyle="1" w:styleId="CFOBJ">
    <w:name w:val="CF_OBJ"/>
    <w:basedOn w:val="Normal"/>
    <w:rsid w:val="00274BA8"/>
    <w:rPr>
      <w:rFonts w:ascii="GillSans-Bold" w:hAnsi="GillSans-Bold"/>
      <w:color w:val="000000"/>
      <w:sz w:val="26"/>
      <w:szCs w:val="20"/>
    </w:rPr>
  </w:style>
  <w:style w:type="paragraph" w:customStyle="1" w:styleId="CFINTROH1">
    <w:name w:val="CF_INTRO_H1"/>
    <w:basedOn w:val="Normal"/>
    <w:rsid w:val="00274BA8"/>
    <w:pPr>
      <w:spacing w:before="240" w:after="120" w:line="240" w:lineRule="atLeast"/>
      <w:outlineLvl w:val="1"/>
    </w:pPr>
    <w:rPr>
      <w:rFonts w:eastAsia="Times"/>
      <w:b/>
      <w:color w:val="000080"/>
      <w:sz w:val="28"/>
      <w:szCs w:val="20"/>
    </w:rPr>
  </w:style>
  <w:style w:type="paragraph" w:customStyle="1" w:styleId="CFINTROHEADFIRST">
    <w:name w:val="CF_INTRO_HEADFIRST"/>
    <w:basedOn w:val="Normal"/>
    <w:rsid w:val="00274BA8"/>
    <w:pPr>
      <w:spacing w:after="240" w:line="360" w:lineRule="auto"/>
    </w:pPr>
    <w:rPr>
      <w:rFonts w:eastAsia="Times"/>
      <w:szCs w:val="20"/>
    </w:rPr>
  </w:style>
  <w:style w:type="paragraph" w:customStyle="1" w:styleId="CFINTRO">
    <w:name w:val="CF_INTRO"/>
    <w:basedOn w:val="Normal"/>
    <w:rsid w:val="00274BA8"/>
    <w:pPr>
      <w:tabs>
        <w:tab w:val="left" w:pos="72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360" w:lineRule="auto"/>
    </w:pPr>
    <w:rPr>
      <w:snapToGrid w:val="0"/>
      <w:color w:val="000000"/>
      <w:szCs w:val="20"/>
    </w:rPr>
  </w:style>
  <w:style w:type="paragraph" w:customStyle="1" w:styleId="CFINTROBX1SUPTTL">
    <w:name w:val="CF_INTRO_BX1_SUPTTL"/>
    <w:basedOn w:val="CFINTROH1"/>
    <w:rsid w:val="00274BA8"/>
  </w:style>
  <w:style w:type="paragraph" w:customStyle="1" w:styleId="CFINTROBX1TTL">
    <w:name w:val="CF_INTRO_BX1_TTL"/>
    <w:basedOn w:val="Normal"/>
    <w:rsid w:val="00274BA8"/>
    <w:pPr>
      <w:spacing w:after="120"/>
      <w:outlineLvl w:val="2"/>
    </w:pPr>
    <w:rPr>
      <w:rFonts w:eastAsia="Times"/>
      <w:b/>
      <w:color w:val="800080"/>
      <w:sz w:val="28"/>
      <w:szCs w:val="20"/>
    </w:rPr>
  </w:style>
  <w:style w:type="paragraph" w:customStyle="1" w:styleId="CFINTROBX1FIRST">
    <w:name w:val="CF_INTRO_BX1_FIRST"/>
    <w:basedOn w:val="Normal"/>
    <w:rsid w:val="00274BA8"/>
    <w:pPr>
      <w:spacing w:before="120" w:line="360" w:lineRule="auto"/>
    </w:pPr>
  </w:style>
  <w:style w:type="paragraph" w:customStyle="1" w:styleId="CFINTROBX1">
    <w:name w:val="CF_INTRO_BX1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SECTTL">
    <w:name w:val="SEC_TTL"/>
    <w:basedOn w:val="Normal"/>
    <w:rsid w:val="00274BA8"/>
    <w:pPr>
      <w:tabs>
        <w:tab w:val="left" w:pos="720"/>
      </w:tabs>
      <w:spacing w:before="240" w:after="120"/>
      <w:outlineLvl w:val="1"/>
    </w:pPr>
    <w:rPr>
      <w:b/>
      <w:color w:val="000080"/>
      <w:sz w:val="28"/>
      <w:szCs w:val="20"/>
    </w:rPr>
  </w:style>
  <w:style w:type="paragraph" w:customStyle="1" w:styleId="QQ">
    <w:name w:val="QQ"/>
    <w:basedOn w:val="SEC"/>
    <w:rsid w:val="00274BA8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</w:pPr>
    <w:rPr>
      <w:b/>
      <w:color w:val="0000FF"/>
    </w:rPr>
  </w:style>
  <w:style w:type="paragraph" w:customStyle="1" w:styleId="SEC">
    <w:name w:val="SEC"/>
    <w:basedOn w:val="Normal"/>
    <w:rsid w:val="00274BA8"/>
    <w:pPr>
      <w:spacing w:line="360" w:lineRule="auto"/>
    </w:pPr>
    <w:rPr>
      <w:rFonts w:eastAsia="Times"/>
      <w:bCs/>
      <w:color w:val="000000"/>
      <w:szCs w:val="20"/>
    </w:rPr>
  </w:style>
  <w:style w:type="paragraph" w:customStyle="1" w:styleId="EXR">
    <w:name w:val="EXR"/>
    <w:basedOn w:val="Normal"/>
    <w:rsid w:val="00274BA8"/>
    <w:pPr>
      <w:tabs>
        <w:tab w:val="left" w:pos="990"/>
      </w:tabs>
      <w:spacing w:after="240"/>
      <w:outlineLvl w:val="2"/>
    </w:pPr>
    <w:rPr>
      <w:b/>
      <w:color w:val="000080"/>
      <w:sz w:val="28"/>
    </w:rPr>
  </w:style>
  <w:style w:type="paragraph" w:customStyle="1" w:styleId="EXRSLFIRST">
    <w:name w:val="EXR_SL_FIRST"/>
    <w:basedOn w:val="Normal"/>
    <w:rsid w:val="00274BA8"/>
    <w:pPr>
      <w:tabs>
        <w:tab w:val="left" w:pos="720"/>
      </w:tabs>
      <w:spacing w:after="120"/>
      <w:ind w:left="720" w:hanging="274"/>
    </w:pPr>
  </w:style>
  <w:style w:type="paragraph" w:customStyle="1" w:styleId="EXRSLMIDLP">
    <w:name w:val="EXR_SL_MID_LP"/>
    <w:basedOn w:val="Normal"/>
    <w:rsid w:val="00274BA8"/>
    <w:pPr>
      <w:spacing w:after="120"/>
      <w:ind w:left="720"/>
    </w:pPr>
  </w:style>
  <w:style w:type="paragraph" w:customStyle="1" w:styleId="EXRSLMID">
    <w:name w:val="EXR_SL_MID"/>
    <w:basedOn w:val="Normal"/>
    <w:rsid w:val="00274BA8"/>
    <w:pPr>
      <w:tabs>
        <w:tab w:val="left" w:pos="720"/>
      </w:tabs>
      <w:spacing w:before="120" w:after="120"/>
      <w:ind w:left="720" w:hanging="274"/>
    </w:pPr>
  </w:style>
  <w:style w:type="paragraph" w:customStyle="1" w:styleId="EXRSLLAST">
    <w:name w:val="EXR_SL_LAST"/>
    <w:basedOn w:val="Normal"/>
    <w:rsid w:val="00274BA8"/>
    <w:pPr>
      <w:tabs>
        <w:tab w:val="left" w:pos="720"/>
      </w:tabs>
      <w:spacing w:before="120" w:after="120"/>
      <w:ind w:left="720" w:hanging="274"/>
    </w:pPr>
  </w:style>
  <w:style w:type="paragraph" w:customStyle="1" w:styleId="EXRSLLASTLP">
    <w:name w:val="EXR_SL_LAST_LP"/>
    <w:basedOn w:val="Normal"/>
    <w:rsid w:val="00274BA8"/>
    <w:pPr>
      <w:spacing w:after="120"/>
      <w:ind w:left="720"/>
    </w:pPr>
  </w:style>
  <w:style w:type="paragraph" w:customStyle="1" w:styleId="EXRINTROH1">
    <w:name w:val="EXR_INTRO_H1"/>
    <w:basedOn w:val="Normal"/>
    <w:rsid w:val="00274BA8"/>
    <w:pPr>
      <w:spacing w:after="240" w:line="240" w:lineRule="atLeast"/>
      <w:outlineLvl w:val="3"/>
    </w:pPr>
    <w:rPr>
      <w:color w:val="008000"/>
      <w:sz w:val="28"/>
    </w:rPr>
  </w:style>
  <w:style w:type="paragraph" w:customStyle="1" w:styleId="EXRSUPTTL">
    <w:name w:val="EXR_SUPTTL"/>
    <w:basedOn w:val="Normal"/>
    <w:rsid w:val="00274BA8"/>
    <w:pPr>
      <w:spacing w:before="360" w:after="240" w:line="240" w:lineRule="atLeast"/>
      <w:outlineLvl w:val="3"/>
    </w:pPr>
    <w:rPr>
      <w:b/>
      <w:color w:val="008000"/>
      <w:sz w:val="28"/>
    </w:rPr>
  </w:style>
  <w:style w:type="paragraph" w:customStyle="1" w:styleId="EXRINTROHEADFIRST">
    <w:name w:val="EXR_INTRO_HEADFIRST"/>
    <w:basedOn w:val="Normal"/>
    <w:rsid w:val="00274BA8"/>
    <w:pPr>
      <w:spacing w:line="360" w:lineRule="auto"/>
    </w:pPr>
  </w:style>
  <w:style w:type="paragraph" w:customStyle="1" w:styleId="EXRINTRO">
    <w:name w:val="EXR_INTRO"/>
    <w:basedOn w:val="Normal"/>
    <w:rsid w:val="00274BA8"/>
    <w:pPr>
      <w:spacing w:line="360" w:lineRule="auto"/>
    </w:pPr>
  </w:style>
  <w:style w:type="paragraph" w:customStyle="1" w:styleId="BX1TTL">
    <w:name w:val="BX1_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0000"/>
      <w:sz w:val="28"/>
      <w:szCs w:val="20"/>
    </w:rPr>
  </w:style>
  <w:style w:type="paragraph" w:customStyle="1" w:styleId="BX1H1">
    <w:name w:val="BX1_H1"/>
    <w:basedOn w:val="Normal"/>
    <w:rsid w:val="00274BA8"/>
    <w:rPr>
      <w:b/>
    </w:rPr>
  </w:style>
  <w:style w:type="paragraph" w:customStyle="1" w:styleId="BX1HEADFIRST">
    <w:name w:val="BX1_HEADFIRST"/>
    <w:basedOn w:val="Normal"/>
    <w:rsid w:val="00274BA8"/>
    <w:pPr>
      <w:spacing w:before="120"/>
    </w:pPr>
  </w:style>
  <w:style w:type="paragraph" w:customStyle="1" w:styleId="BX1">
    <w:name w:val="BX1"/>
    <w:basedOn w:val="Normal"/>
    <w:rsid w:val="00274BA8"/>
    <w:pPr>
      <w:spacing w:before="120" w:after="120"/>
    </w:pPr>
    <w:rPr>
      <w:rFonts w:ascii="Times" w:eastAsia="Times" w:hAnsi="Times"/>
      <w:szCs w:val="20"/>
    </w:rPr>
  </w:style>
  <w:style w:type="paragraph" w:customStyle="1" w:styleId="BX2SUPTTL">
    <w:name w:val="BX2_SUPTTL"/>
    <w:basedOn w:val="Normal"/>
    <w:rsid w:val="00274BA8"/>
    <w:pPr>
      <w:spacing w:line="360" w:lineRule="auto"/>
    </w:pPr>
    <w:rPr>
      <w:b/>
      <w:color w:val="808000"/>
      <w:sz w:val="28"/>
      <w:szCs w:val="20"/>
    </w:rPr>
  </w:style>
  <w:style w:type="paragraph" w:customStyle="1" w:styleId="BX2TTL">
    <w:name w:val="BX2_TTL"/>
    <w:basedOn w:val="Normal"/>
    <w:rsid w:val="00274BA8"/>
    <w:pPr>
      <w:spacing w:line="360" w:lineRule="auto"/>
    </w:pPr>
    <w:rPr>
      <w:b/>
      <w:color w:val="000080"/>
      <w:sz w:val="28"/>
      <w:szCs w:val="20"/>
    </w:rPr>
  </w:style>
  <w:style w:type="paragraph" w:customStyle="1" w:styleId="BX2H1">
    <w:name w:val="BX2_H1"/>
    <w:basedOn w:val="Normal"/>
    <w:rsid w:val="00274BA8"/>
    <w:pPr>
      <w:spacing w:after="240"/>
      <w:ind w:right="864"/>
      <w:outlineLvl w:val="3"/>
    </w:pPr>
    <w:rPr>
      <w:b/>
    </w:rPr>
  </w:style>
  <w:style w:type="paragraph" w:customStyle="1" w:styleId="BX2HEADFIRST">
    <w:name w:val="BX2_HEADFIRST"/>
    <w:basedOn w:val="Normal"/>
    <w:rsid w:val="00274BA8"/>
    <w:pPr>
      <w:spacing w:after="120"/>
    </w:pPr>
  </w:style>
  <w:style w:type="paragraph" w:customStyle="1" w:styleId="BX2">
    <w:name w:val="BX2"/>
    <w:basedOn w:val="Normal"/>
    <w:rsid w:val="00274BA8"/>
    <w:pPr>
      <w:spacing w:before="120" w:after="120"/>
    </w:pPr>
    <w:rPr>
      <w:szCs w:val="20"/>
    </w:rPr>
  </w:style>
  <w:style w:type="paragraph" w:customStyle="1" w:styleId="FIG2UNTBLCOLHD">
    <w:name w:val="FIG2_UNTBL_COLHD"/>
    <w:basedOn w:val="Normal"/>
    <w:rsid w:val="00274BA8"/>
    <w:pPr>
      <w:tabs>
        <w:tab w:val="left" w:pos="1530"/>
        <w:tab w:val="left" w:pos="3060"/>
      </w:tabs>
    </w:pPr>
    <w:rPr>
      <w:rFonts w:ascii="Times" w:eastAsia="Times" w:hAnsi="Times"/>
      <w:b/>
      <w:szCs w:val="20"/>
    </w:rPr>
  </w:style>
  <w:style w:type="paragraph" w:customStyle="1" w:styleId="FIG2UNTBL">
    <w:name w:val="FIG2_UNTBL"/>
    <w:basedOn w:val="BodyTextIndent"/>
    <w:rsid w:val="00274BA8"/>
    <w:pPr>
      <w:tabs>
        <w:tab w:val="left" w:pos="1530"/>
      </w:tabs>
      <w:spacing w:before="120" w:after="0"/>
      <w:ind w:left="0"/>
    </w:pPr>
    <w:rPr>
      <w:rFonts w:ascii="Times" w:eastAsia="Times" w:hAnsi="Times"/>
      <w:szCs w:val="20"/>
    </w:rPr>
  </w:style>
  <w:style w:type="paragraph" w:customStyle="1" w:styleId="FIG2UNTBLTTL">
    <w:name w:val="FIG2_UNTBL_TTL"/>
    <w:basedOn w:val="Normal"/>
    <w:rsid w:val="00274BA8"/>
    <w:pPr>
      <w:spacing w:after="120"/>
    </w:pPr>
    <w:rPr>
      <w:b/>
    </w:rPr>
  </w:style>
  <w:style w:type="paragraph" w:customStyle="1" w:styleId="FIG2NUM">
    <w:name w:val="FIG2_NUM"/>
    <w:basedOn w:val="Normal"/>
    <w:rsid w:val="00274BA8"/>
    <w:pPr>
      <w:tabs>
        <w:tab w:val="left" w:pos="3420"/>
        <w:tab w:val="left" w:pos="3690"/>
        <w:tab w:val="left" w:pos="4860"/>
      </w:tabs>
      <w:spacing w:before="60" w:after="120" w:line="240" w:lineRule="atLeast"/>
    </w:pPr>
    <w:rPr>
      <w:rFonts w:ascii="Times" w:hAnsi="Times"/>
      <w:b/>
      <w:i/>
      <w:szCs w:val="20"/>
    </w:rPr>
  </w:style>
  <w:style w:type="paragraph" w:customStyle="1" w:styleId="FIG1LBL">
    <w:name w:val="FIG1_LBL"/>
    <w:basedOn w:val="Normal"/>
    <w:rsid w:val="00274BA8"/>
    <w:pPr>
      <w:spacing w:after="60"/>
      <w:ind w:left="86"/>
    </w:pPr>
    <w:rPr>
      <w:rFonts w:ascii="Times" w:eastAsia="Times" w:hAnsi="Times"/>
      <w:szCs w:val="20"/>
    </w:rPr>
  </w:style>
  <w:style w:type="paragraph" w:customStyle="1" w:styleId="CRSUMTTL">
    <w:name w:val="CR_SUM_TTL"/>
    <w:basedOn w:val="Normal"/>
    <w:rsid w:val="00274BA8"/>
    <w:pPr>
      <w:tabs>
        <w:tab w:val="left" w:pos="720"/>
      </w:tabs>
      <w:spacing w:before="240" w:after="120"/>
      <w:outlineLvl w:val="1"/>
    </w:pPr>
    <w:rPr>
      <w:rFonts w:ascii="Arial" w:hAnsi="Arial"/>
      <w:b/>
      <w:color w:val="008080"/>
      <w:sz w:val="28"/>
      <w:szCs w:val="20"/>
    </w:rPr>
  </w:style>
  <w:style w:type="paragraph" w:customStyle="1" w:styleId="CRSUMFIRST">
    <w:name w:val="CR_SUM_FIRST"/>
    <w:basedOn w:val="Normal"/>
    <w:rsid w:val="00274BA8"/>
    <w:pPr>
      <w:spacing w:line="360" w:lineRule="auto"/>
    </w:pPr>
  </w:style>
  <w:style w:type="paragraph" w:customStyle="1" w:styleId="CRSUM">
    <w:name w:val="CR_SUM"/>
    <w:basedOn w:val="Normal"/>
    <w:rsid w:val="00274BA8"/>
    <w:pPr>
      <w:tabs>
        <w:tab w:val="left" w:pos="990"/>
      </w:tabs>
      <w:spacing w:line="360" w:lineRule="auto"/>
    </w:pPr>
    <w:rPr>
      <w:szCs w:val="20"/>
    </w:rPr>
  </w:style>
  <w:style w:type="paragraph" w:customStyle="1" w:styleId="CRSETMATCHTTL">
    <w:name w:val="CR_SET_MATCH_TTL"/>
    <w:basedOn w:val="Normal"/>
    <w:rsid w:val="00274BA8"/>
    <w:pPr>
      <w:spacing w:before="120" w:after="240" w:line="240" w:lineRule="atLeast"/>
      <w:outlineLvl w:val="2"/>
    </w:pPr>
    <w:rPr>
      <w:rFonts w:eastAsia="Times"/>
      <w:b/>
      <w:color w:val="000080"/>
      <w:szCs w:val="20"/>
    </w:rPr>
  </w:style>
  <w:style w:type="paragraph" w:customStyle="1" w:styleId="CRSETMATCHINSTRFIRST">
    <w:name w:val="CR_SET_MATCH_INSTR_FIRST"/>
    <w:basedOn w:val="Normal"/>
    <w:rsid w:val="00274BA8"/>
    <w:pPr>
      <w:spacing w:after="120"/>
    </w:pPr>
    <w:rPr>
      <w:rFonts w:ascii="Courier" w:eastAsia="Times" w:hAnsi="Courier"/>
      <w:szCs w:val="20"/>
    </w:rPr>
  </w:style>
  <w:style w:type="paragraph" w:customStyle="1" w:styleId="CRMATCHNLFIRST">
    <w:name w:val="CR_MATCH_NL_FIRST"/>
    <w:basedOn w:val="Normal"/>
    <w:rsid w:val="00274BA8"/>
    <w:pPr>
      <w:tabs>
        <w:tab w:val="left" w:pos="288"/>
      </w:tabs>
      <w:spacing w:after="240" w:line="240" w:lineRule="atLeast"/>
      <w:ind w:left="1260" w:hanging="1260"/>
    </w:pPr>
    <w:rPr>
      <w:rFonts w:ascii="Courier" w:hAnsi="Courier"/>
    </w:rPr>
  </w:style>
  <w:style w:type="paragraph" w:customStyle="1" w:styleId="CRMATCHNLMID">
    <w:name w:val="CR_MATCH_NL_MID"/>
    <w:basedOn w:val="Normal"/>
    <w:rsid w:val="00274BA8"/>
    <w:pPr>
      <w:tabs>
        <w:tab w:val="left" w:pos="288"/>
        <w:tab w:val="left" w:pos="1260"/>
      </w:tabs>
      <w:spacing w:after="240" w:line="240" w:lineRule="atLeast"/>
      <w:ind w:left="1260" w:hanging="1260"/>
    </w:pPr>
    <w:rPr>
      <w:rFonts w:ascii="Courier" w:hAnsi="Courier"/>
    </w:rPr>
  </w:style>
  <w:style w:type="paragraph" w:customStyle="1" w:styleId="CRMATCHNLLAST">
    <w:name w:val="CR_MATCH_NL_LAST"/>
    <w:basedOn w:val="Normal"/>
    <w:rsid w:val="00274BA8"/>
    <w:pPr>
      <w:tabs>
        <w:tab w:val="left" w:pos="288"/>
      </w:tabs>
      <w:spacing w:after="240" w:line="240" w:lineRule="atLeast"/>
      <w:ind w:left="1260" w:hanging="1260"/>
    </w:pPr>
    <w:rPr>
      <w:rFonts w:ascii="Courier" w:hAnsi="Courier"/>
    </w:rPr>
  </w:style>
  <w:style w:type="paragraph" w:customStyle="1" w:styleId="CRMATCHLLFIRST">
    <w:name w:val="CR_MATCH_LL_FIRST"/>
    <w:basedOn w:val="Normal"/>
    <w:rsid w:val="00274BA8"/>
    <w:pPr>
      <w:tabs>
        <w:tab w:val="left" w:pos="450"/>
      </w:tabs>
      <w:spacing w:before="120" w:after="240" w:line="240" w:lineRule="atLeast"/>
      <w:ind w:left="446" w:hanging="446"/>
    </w:pPr>
    <w:rPr>
      <w:rFonts w:ascii="Courier" w:hAnsi="Courier"/>
    </w:rPr>
  </w:style>
  <w:style w:type="paragraph" w:customStyle="1" w:styleId="CRMATCHLLMID">
    <w:name w:val="CR_MATCH_LL_MID"/>
    <w:basedOn w:val="Normal"/>
    <w:rsid w:val="00274BA8"/>
    <w:pPr>
      <w:tabs>
        <w:tab w:val="left" w:pos="450"/>
      </w:tabs>
      <w:spacing w:after="240" w:line="240" w:lineRule="atLeast"/>
      <w:ind w:left="446" w:hanging="446"/>
    </w:pPr>
    <w:rPr>
      <w:rFonts w:ascii="Courier" w:hAnsi="Courier"/>
    </w:rPr>
  </w:style>
  <w:style w:type="paragraph" w:customStyle="1" w:styleId="CRMATCHLLLAST">
    <w:name w:val="CR_MATCH_LL_LAST"/>
    <w:basedOn w:val="Normal"/>
    <w:rsid w:val="00274BA8"/>
    <w:pPr>
      <w:tabs>
        <w:tab w:val="left" w:pos="450"/>
      </w:tabs>
      <w:spacing w:after="240" w:line="240" w:lineRule="atLeast"/>
      <w:ind w:left="446" w:hanging="446"/>
    </w:pPr>
    <w:rPr>
      <w:rFonts w:ascii="Courier" w:hAnsi="Courier"/>
    </w:rPr>
  </w:style>
  <w:style w:type="paragraph" w:customStyle="1" w:styleId="CRFIBTTL">
    <w:name w:val="CR_FIB_TTL"/>
    <w:basedOn w:val="Normal"/>
    <w:rsid w:val="00274BA8"/>
    <w:pPr>
      <w:tabs>
        <w:tab w:val="left" w:pos="1728"/>
        <w:tab w:val="left" w:pos="5328"/>
      </w:tabs>
      <w:spacing w:before="120" w:after="240"/>
      <w:outlineLvl w:val="2"/>
    </w:pPr>
    <w:rPr>
      <w:b/>
      <w:color w:val="000080"/>
    </w:rPr>
  </w:style>
  <w:style w:type="paragraph" w:customStyle="1" w:styleId="CRFIBINSTRFIRST">
    <w:name w:val="CR_FIB_INSTR_FIRST"/>
    <w:basedOn w:val="CRSETMATCHINSTRFIRST"/>
    <w:rsid w:val="00274BA8"/>
  </w:style>
  <w:style w:type="paragraph" w:customStyle="1" w:styleId="CRFIBQFIRST">
    <w:name w:val="CR_FIB_Q_FIRST"/>
    <w:basedOn w:val="Normal"/>
    <w:rsid w:val="00274BA8"/>
    <w:pPr>
      <w:tabs>
        <w:tab w:val="left" w:pos="540"/>
        <w:tab w:val="left" w:pos="5328"/>
      </w:tabs>
      <w:spacing w:before="120" w:after="120"/>
      <w:ind w:left="547" w:hanging="547"/>
    </w:pPr>
    <w:rPr>
      <w:rFonts w:ascii="Courier" w:hAnsi="Courier"/>
    </w:rPr>
  </w:style>
  <w:style w:type="paragraph" w:customStyle="1" w:styleId="CRSETFIBQ">
    <w:name w:val="CR_SET_FIB_Q"/>
    <w:basedOn w:val="Normal"/>
    <w:rsid w:val="00274BA8"/>
    <w:pPr>
      <w:tabs>
        <w:tab w:val="left" w:pos="1728"/>
        <w:tab w:val="left" w:pos="5328"/>
      </w:tabs>
      <w:spacing w:after="120"/>
      <w:ind w:left="540" w:hanging="540"/>
    </w:pPr>
    <w:rPr>
      <w:rFonts w:ascii="Courier" w:hAnsi="Courier"/>
    </w:rPr>
  </w:style>
  <w:style w:type="paragraph" w:customStyle="1" w:styleId="CRACTSLFIRST">
    <w:name w:val="CR_ACT_SL_FIRST"/>
    <w:basedOn w:val="Normal"/>
    <w:rsid w:val="00274BA8"/>
    <w:pPr>
      <w:tabs>
        <w:tab w:val="left" w:pos="1080"/>
      </w:tabs>
      <w:spacing w:after="240" w:line="240" w:lineRule="atLeast"/>
      <w:ind w:left="1080" w:hanging="936"/>
    </w:pPr>
  </w:style>
  <w:style w:type="paragraph" w:customStyle="1" w:styleId="CRACTSETH1">
    <w:name w:val="CR_ACTSET_H1"/>
    <w:basedOn w:val="Normal"/>
    <w:rsid w:val="00274BA8"/>
    <w:pPr>
      <w:spacing w:before="120" w:after="240" w:line="240" w:lineRule="atLeast"/>
      <w:outlineLvl w:val="2"/>
    </w:pPr>
    <w:rPr>
      <w:b/>
      <w:color w:val="0000FF"/>
      <w:szCs w:val="20"/>
    </w:rPr>
  </w:style>
  <w:style w:type="paragraph" w:customStyle="1" w:styleId="CRACTSETTTL">
    <w:name w:val="CR_ACTSET_TTL"/>
    <w:basedOn w:val="Normal"/>
    <w:rsid w:val="00274BA8"/>
    <w:pPr>
      <w:spacing w:before="240" w:after="120" w:line="240" w:lineRule="atLeast"/>
      <w:outlineLvl w:val="1"/>
    </w:pPr>
    <w:rPr>
      <w:rFonts w:eastAsia="Times"/>
      <w:b/>
      <w:color w:val="008080"/>
      <w:sz w:val="28"/>
      <w:szCs w:val="20"/>
    </w:rPr>
  </w:style>
  <w:style w:type="paragraph" w:customStyle="1" w:styleId="CRACTSET">
    <w:name w:val="CR_ACTSET"/>
    <w:basedOn w:val="Normal"/>
    <w:rsid w:val="00274BA8"/>
    <w:pPr>
      <w:spacing w:line="360" w:lineRule="auto"/>
    </w:pPr>
    <w:rPr>
      <w:color w:val="000000"/>
    </w:rPr>
  </w:style>
  <w:style w:type="paragraph" w:customStyle="1" w:styleId="CRACT">
    <w:name w:val="CR_ACT"/>
    <w:basedOn w:val="Normal"/>
    <w:rsid w:val="00274BA8"/>
    <w:pPr>
      <w:spacing w:before="120"/>
      <w:ind w:left="720" w:hanging="720"/>
    </w:pPr>
    <w:rPr>
      <w:rFonts w:eastAsia="Times"/>
      <w:color w:val="000000"/>
      <w:szCs w:val="20"/>
    </w:rPr>
  </w:style>
  <w:style w:type="paragraph" w:customStyle="1" w:styleId="CRACTSLMID">
    <w:name w:val="CR_ACT_SL_MID"/>
    <w:basedOn w:val="Normal"/>
    <w:rsid w:val="00274BA8"/>
    <w:pPr>
      <w:tabs>
        <w:tab w:val="left" w:pos="1080"/>
      </w:tabs>
      <w:spacing w:after="240" w:line="240" w:lineRule="atLeast"/>
      <w:ind w:left="1080" w:hanging="936"/>
    </w:pPr>
  </w:style>
  <w:style w:type="paragraph" w:customStyle="1" w:styleId="CRACTSLLAST">
    <w:name w:val="CR_ACT_SL_LAST"/>
    <w:basedOn w:val="Normal"/>
    <w:rsid w:val="00274BA8"/>
    <w:pPr>
      <w:tabs>
        <w:tab w:val="left" w:pos="1080"/>
      </w:tabs>
      <w:spacing w:after="240" w:line="240" w:lineRule="atLeast"/>
      <w:ind w:left="1080" w:hanging="936"/>
    </w:pPr>
  </w:style>
  <w:style w:type="paragraph" w:customStyle="1" w:styleId="CRACTSLLP">
    <w:name w:val="CR_ACT_SL_LP"/>
    <w:basedOn w:val="Normal"/>
    <w:rsid w:val="00274BA8"/>
    <w:pPr>
      <w:tabs>
        <w:tab w:val="left" w:pos="1080"/>
      </w:tabs>
      <w:spacing w:after="240" w:line="240" w:lineRule="atLeast"/>
      <w:ind w:left="1080"/>
    </w:pPr>
    <w:rPr>
      <w:szCs w:val="20"/>
    </w:rPr>
  </w:style>
  <w:style w:type="paragraph" w:styleId="TOC1">
    <w:name w:val="toc 1"/>
    <w:basedOn w:val="Normal"/>
    <w:next w:val="Normal"/>
    <w:autoRedefine/>
    <w:semiHidden/>
    <w:rsid w:val="00274BA8"/>
    <w:pPr>
      <w:spacing w:before="120" w:after="120"/>
    </w:pPr>
    <w:rPr>
      <w:b/>
      <w:caps/>
    </w:rPr>
  </w:style>
  <w:style w:type="paragraph" w:styleId="TOC2">
    <w:name w:val="toc 2"/>
    <w:basedOn w:val="Normal"/>
    <w:next w:val="Normal"/>
    <w:autoRedefine/>
    <w:semiHidden/>
    <w:rsid w:val="00274BA8"/>
    <w:pPr>
      <w:ind w:left="240"/>
    </w:pPr>
    <w:rPr>
      <w:smallCaps/>
    </w:rPr>
  </w:style>
  <w:style w:type="paragraph" w:styleId="TOC3">
    <w:name w:val="toc 3"/>
    <w:basedOn w:val="Normal"/>
    <w:next w:val="Normal"/>
    <w:autoRedefine/>
    <w:semiHidden/>
    <w:rsid w:val="00274BA8"/>
    <w:pPr>
      <w:ind w:left="480"/>
    </w:pPr>
    <w:rPr>
      <w:i/>
    </w:rPr>
  </w:style>
  <w:style w:type="paragraph" w:customStyle="1" w:styleId="CRSUMBL">
    <w:name w:val="CR_SUM_BL"/>
    <w:basedOn w:val="CRSUM"/>
    <w:rsid w:val="00274BA8"/>
    <w:pPr>
      <w:tabs>
        <w:tab w:val="num" w:pos="720"/>
      </w:tabs>
      <w:ind w:left="720" w:hanging="360"/>
    </w:pPr>
  </w:style>
  <w:style w:type="paragraph" w:customStyle="1" w:styleId="CFSUPTTL">
    <w:name w:val="CF_SUPTTL"/>
    <w:basedOn w:val="Normal"/>
    <w:rsid w:val="00274BA8"/>
    <w:pPr>
      <w:tabs>
        <w:tab w:val="left" w:pos="720"/>
      </w:tabs>
      <w:spacing w:before="360" w:after="120"/>
      <w:outlineLvl w:val="0"/>
    </w:pPr>
    <w:rPr>
      <w:rFonts w:ascii="GillSans-Bold" w:hAnsi="GillSans-Bold"/>
      <w:b/>
      <w:color w:val="0000FF"/>
      <w:sz w:val="40"/>
      <w:szCs w:val="20"/>
    </w:rPr>
  </w:style>
  <w:style w:type="paragraph" w:customStyle="1" w:styleId="FIGTTL">
    <w:name w:val="FIG_TTL"/>
    <w:basedOn w:val="Normal"/>
    <w:rsid w:val="00274BA8"/>
    <w:pPr>
      <w:tabs>
        <w:tab w:val="left" w:pos="3420"/>
        <w:tab w:val="left" w:pos="3690"/>
        <w:tab w:val="left" w:pos="4860"/>
      </w:tabs>
      <w:spacing w:before="60" w:after="120" w:line="240" w:lineRule="atLeast"/>
    </w:pPr>
    <w:rPr>
      <w:rFonts w:ascii="Times" w:hAnsi="Times"/>
      <w:bCs/>
      <w:iCs/>
      <w:szCs w:val="20"/>
    </w:rPr>
  </w:style>
  <w:style w:type="paragraph" w:customStyle="1" w:styleId="BX1SUPTTL">
    <w:name w:val="BX1_SUP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8000"/>
      <w:sz w:val="28"/>
      <w:szCs w:val="20"/>
    </w:rPr>
  </w:style>
  <w:style w:type="paragraph" w:customStyle="1" w:styleId="BX3SUPTTL">
    <w:name w:val="BX3_SUPTTL"/>
    <w:basedOn w:val="Normal"/>
    <w:rsid w:val="00274BA8"/>
    <w:pPr>
      <w:spacing w:line="360" w:lineRule="auto"/>
    </w:pPr>
    <w:rPr>
      <w:b/>
      <w:color w:val="808000"/>
      <w:sz w:val="28"/>
      <w:szCs w:val="20"/>
    </w:rPr>
  </w:style>
  <w:style w:type="paragraph" w:customStyle="1" w:styleId="BX3TTL">
    <w:name w:val="BX3_TTL"/>
    <w:basedOn w:val="Normal"/>
    <w:rsid w:val="00274BA8"/>
    <w:pPr>
      <w:spacing w:line="360" w:lineRule="auto"/>
    </w:pPr>
    <w:rPr>
      <w:b/>
      <w:color w:val="000080"/>
      <w:sz w:val="28"/>
      <w:szCs w:val="20"/>
    </w:rPr>
  </w:style>
  <w:style w:type="paragraph" w:customStyle="1" w:styleId="BX3H1">
    <w:name w:val="BX3_H1"/>
    <w:basedOn w:val="BX2H1"/>
    <w:rsid w:val="00274BA8"/>
    <w:pPr>
      <w:outlineLvl w:val="9"/>
    </w:pPr>
  </w:style>
  <w:style w:type="paragraph" w:customStyle="1" w:styleId="BX3HEADFIRST">
    <w:name w:val="BX3_HEADFIRST"/>
    <w:basedOn w:val="BX2HEADFIRST"/>
    <w:rsid w:val="00274BA8"/>
  </w:style>
  <w:style w:type="paragraph" w:customStyle="1" w:styleId="BX3">
    <w:name w:val="BX3"/>
    <w:basedOn w:val="Normal"/>
    <w:rsid w:val="00274BA8"/>
    <w:pPr>
      <w:spacing w:before="120" w:after="120"/>
    </w:pPr>
    <w:rPr>
      <w:szCs w:val="20"/>
    </w:rPr>
  </w:style>
  <w:style w:type="paragraph" w:customStyle="1" w:styleId="BX4SUPTTL">
    <w:name w:val="BX4_SUPTTL"/>
    <w:basedOn w:val="Normal"/>
    <w:link w:val="BX4SUPTTLChar"/>
    <w:rsid w:val="00274BA8"/>
    <w:pPr>
      <w:spacing w:line="360" w:lineRule="auto"/>
    </w:pPr>
    <w:rPr>
      <w:b/>
      <w:color w:val="808000"/>
      <w:sz w:val="28"/>
      <w:szCs w:val="20"/>
    </w:rPr>
  </w:style>
  <w:style w:type="paragraph" w:customStyle="1" w:styleId="BX4TTL">
    <w:name w:val="BX4_TTL"/>
    <w:basedOn w:val="Normal"/>
    <w:rsid w:val="00274BA8"/>
    <w:pPr>
      <w:spacing w:line="360" w:lineRule="auto"/>
    </w:pPr>
    <w:rPr>
      <w:b/>
      <w:color w:val="000080"/>
      <w:sz w:val="28"/>
      <w:szCs w:val="20"/>
    </w:rPr>
  </w:style>
  <w:style w:type="paragraph" w:customStyle="1" w:styleId="BX4H1">
    <w:name w:val="BX4_H1"/>
    <w:basedOn w:val="BX2H1"/>
    <w:rsid w:val="00274BA8"/>
    <w:pPr>
      <w:outlineLvl w:val="9"/>
    </w:pPr>
  </w:style>
  <w:style w:type="paragraph" w:customStyle="1" w:styleId="BX4HEADFIRST">
    <w:name w:val="BX4_HEADFIRST"/>
    <w:basedOn w:val="BX2HEADFIRST"/>
    <w:rsid w:val="00274BA8"/>
  </w:style>
  <w:style w:type="paragraph" w:customStyle="1" w:styleId="BX4">
    <w:name w:val="BX4"/>
    <w:basedOn w:val="Normal"/>
    <w:rsid w:val="00274BA8"/>
    <w:pPr>
      <w:spacing w:before="120" w:after="120"/>
    </w:pPr>
    <w:rPr>
      <w:szCs w:val="20"/>
    </w:rPr>
  </w:style>
  <w:style w:type="paragraph" w:customStyle="1" w:styleId="SECLAST">
    <w:name w:val="SEC_LAST"/>
    <w:basedOn w:val="Normal"/>
    <w:rsid w:val="00274BA8"/>
    <w:pPr>
      <w:tabs>
        <w:tab w:val="left" w:pos="720"/>
      </w:tabs>
      <w:spacing w:before="120" w:after="120"/>
      <w:ind w:left="274" w:hanging="274"/>
    </w:pPr>
    <w:rPr>
      <w:rFonts w:ascii="Arial" w:eastAsia="Times" w:hAnsi="Arial"/>
      <w:b/>
      <w:sz w:val="28"/>
      <w:szCs w:val="20"/>
    </w:rPr>
  </w:style>
  <w:style w:type="paragraph" w:customStyle="1" w:styleId="CRSUMH1">
    <w:name w:val="CR_SUM_H1"/>
    <w:basedOn w:val="CRSUMTTL"/>
    <w:rsid w:val="00274BA8"/>
  </w:style>
  <w:style w:type="paragraph" w:customStyle="1" w:styleId="CRSETTTL">
    <w:name w:val="CR_SET_TTL"/>
    <w:basedOn w:val="CRACTSETTTL"/>
    <w:rsid w:val="00274BA8"/>
  </w:style>
  <w:style w:type="paragraph" w:customStyle="1" w:styleId="CRSETMATCHNL">
    <w:name w:val="CR_SET_MATCH_NL"/>
    <w:basedOn w:val="CRMATCHNLFIRST"/>
    <w:rsid w:val="00274BA8"/>
  </w:style>
  <w:style w:type="paragraph" w:customStyle="1" w:styleId="CRSETMATCHLL">
    <w:name w:val="CR_SET_MATCH_LL"/>
    <w:basedOn w:val="CRMATCHLLFIRST"/>
    <w:rsid w:val="00274BA8"/>
  </w:style>
  <w:style w:type="paragraph" w:customStyle="1" w:styleId="CRSETFIBQSETTTL">
    <w:name w:val="CR_SET_FIBQSET_TTL"/>
    <w:basedOn w:val="Normal"/>
    <w:rsid w:val="00274BA8"/>
    <w:pPr>
      <w:tabs>
        <w:tab w:val="left" w:pos="1728"/>
        <w:tab w:val="left" w:pos="5328"/>
      </w:tabs>
      <w:spacing w:before="120" w:after="240"/>
      <w:outlineLvl w:val="2"/>
    </w:pPr>
    <w:rPr>
      <w:rFonts w:eastAsia="Times"/>
      <w:b/>
      <w:szCs w:val="20"/>
    </w:rPr>
  </w:style>
  <w:style w:type="paragraph" w:customStyle="1" w:styleId="CRSETFIBQSETINSTRFIRST">
    <w:name w:val="CR_SET_FIBQSET_INSTR_FIRST"/>
    <w:basedOn w:val="CRFIBINSTRFIRST"/>
    <w:rsid w:val="00274BA8"/>
  </w:style>
  <w:style w:type="paragraph" w:customStyle="1" w:styleId="CRACTSET1TTL">
    <w:name w:val="CR_ACTSET1_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0000"/>
      <w:sz w:val="28"/>
      <w:szCs w:val="20"/>
    </w:rPr>
  </w:style>
  <w:style w:type="paragraph" w:customStyle="1" w:styleId="CRACTH1">
    <w:name w:val="CR_ACT_H1"/>
    <w:basedOn w:val="CRACTSETH1"/>
    <w:rsid w:val="00274BA8"/>
    <w:rPr>
      <w:b w:val="0"/>
    </w:rPr>
  </w:style>
  <w:style w:type="paragraph" w:customStyle="1" w:styleId="CRACTFIRST">
    <w:name w:val="CR_ACT_FIRST"/>
    <w:basedOn w:val="CRACTSET"/>
    <w:rsid w:val="00274BA8"/>
  </w:style>
  <w:style w:type="paragraph" w:customStyle="1" w:styleId="CRACTLAST">
    <w:name w:val="CR_ACT_LAST"/>
    <w:basedOn w:val="SECLAST"/>
    <w:rsid w:val="00274BA8"/>
  </w:style>
  <w:style w:type="paragraph" w:customStyle="1" w:styleId="CRACTSET2TTL">
    <w:name w:val="CR_ACTSET2_TTL"/>
    <w:basedOn w:val="CRACTSETTTL"/>
    <w:rsid w:val="00274BA8"/>
  </w:style>
  <w:style w:type="paragraph" w:customStyle="1" w:styleId="CRACTSET3TTL">
    <w:name w:val="CR_ACTSET3_TTL"/>
    <w:basedOn w:val="CRACTSETTTL"/>
    <w:rsid w:val="00274BA8"/>
  </w:style>
  <w:style w:type="paragraph" w:customStyle="1" w:styleId="CRACTSET4TTL">
    <w:name w:val="CR_ACTSET4_TTL"/>
    <w:basedOn w:val="CRPROBTTL"/>
    <w:rsid w:val="00274BA8"/>
  </w:style>
  <w:style w:type="paragraph" w:customStyle="1" w:styleId="CRWWWTTL">
    <w:name w:val="CR_WWW_TTL"/>
    <w:basedOn w:val="CRACTSETTTL"/>
    <w:rsid w:val="00274BA8"/>
  </w:style>
  <w:style w:type="paragraph" w:customStyle="1" w:styleId="CRWWW">
    <w:name w:val="CR_WWW"/>
    <w:basedOn w:val="CRACT"/>
    <w:rsid w:val="00274BA8"/>
  </w:style>
  <w:style w:type="paragraph" w:customStyle="1" w:styleId="CREXRTTL">
    <w:name w:val="CR_EXR_TTL"/>
    <w:basedOn w:val="CRACTSETTTL"/>
    <w:rsid w:val="00274BA8"/>
  </w:style>
  <w:style w:type="paragraph" w:customStyle="1" w:styleId="CREXRSLFIRST">
    <w:name w:val="CR_EXR_SL_FIRST"/>
    <w:basedOn w:val="CRACTSLFIRST"/>
    <w:rsid w:val="00274BA8"/>
  </w:style>
  <w:style w:type="paragraph" w:customStyle="1" w:styleId="CREXRSLMID">
    <w:name w:val="CR_EXR_SL_MID"/>
    <w:basedOn w:val="CRACTSLMID"/>
    <w:rsid w:val="00274BA8"/>
  </w:style>
  <w:style w:type="paragraph" w:customStyle="1" w:styleId="CREXRSLLAST">
    <w:name w:val="CR_EXR_SL_LAST"/>
    <w:basedOn w:val="CRACTSLLAST"/>
    <w:rsid w:val="00274BA8"/>
  </w:style>
  <w:style w:type="paragraph" w:customStyle="1" w:styleId="EXRINTROBL">
    <w:name w:val="EXR_INTRO_BL"/>
    <w:basedOn w:val="Normal"/>
    <w:rsid w:val="00274BA8"/>
    <w:pPr>
      <w:numPr>
        <w:numId w:val="1"/>
      </w:numPr>
      <w:tabs>
        <w:tab w:val="left" w:pos="1080"/>
      </w:tabs>
      <w:spacing w:after="120"/>
    </w:pPr>
    <w:rPr>
      <w:rFonts w:ascii="Palatino" w:hAnsi="Palatino"/>
    </w:rPr>
  </w:style>
  <w:style w:type="paragraph" w:customStyle="1" w:styleId="EXRINTROBLLAST">
    <w:name w:val="EXR_INTRO_BL_LAST"/>
    <w:basedOn w:val="Normal"/>
    <w:rsid w:val="00274BA8"/>
    <w:pPr>
      <w:numPr>
        <w:numId w:val="2"/>
      </w:numPr>
      <w:tabs>
        <w:tab w:val="left" w:pos="1080"/>
      </w:tabs>
      <w:spacing w:after="240"/>
    </w:pPr>
    <w:rPr>
      <w:rFonts w:ascii="Palatino" w:hAnsi="Palatino"/>
    </w:rPr>
  </w:style>
  <w:style w:type="paragraph" w:customStyle="1" w:styleId="EXRINTROBLFIRST">
    <w:name w:val="EXR_INTRO_BL_FIRST"/>
    <w:basedOn w:val="Normal"/>
    <w:autoRedefine/>
    <w:rsid w:val="00274BA8"/>
    <w:pPr>
      <w:tabs>
        <w:tab w:val="left" w:pos="1080"/>
      </w:tabs>
      <w:spacing w:before="240" w:after="120"/>
    </w:pPr>
    <w:rPr>
      <w:rFonts w:ascii="Palatino" w:hAnsi="Palatino"/>
    </w:rPr>
  </w:style>
  <w:style w:type="paragraph" w:customStyle="1" w:styleId="EXRINTROBLMID">
    <w:name w:val="EXR_INTRO_BL_MID"/>
    <w:basedOn w:val="EXRINTROBL"/>
    <w:rsid w:val="00274BA8"/>
  </w:style>
  <w:style w:type="paragraph" w:customStyle="1" w:styleId="EXRML1FIRST">
    <w:name w:val="EXR_ML1_FIRST"/>
    <w:basedOn w:val="EXRML1MID"/>
    <w:rsid w:val="00274BA8"/>
    <w:pPr>
      <w:spacing w:before="240"/>
      <w:ind w:left="547"/>
    </w:pPr>
  </w:style>
  <w:style w:type="paragraph" w:customStyle="1" w:styleId="EXRML1MID">
    <w:name w:val="EXR_ML1_MID"/>
    <w:basedOn w:val="Normal"/>
    <w:rsid w:val="00274BA8"/>
    <w:pPr>
      <w:tabs>
        <w:tab w:val="left" w:pos="2160"/>
        <w:tab w:val="left" w:pos="4896"/>
      </w:tabs>
      <w:spacing w:after="120"/>
      <w:ind w:left="540"/>
    </w:pPr>
    <w:rPr>
      <w:rFonts w:ascii="Palatino" w:hAnsi="Palatino"/>
    </w:rPr>
  </w:style>
  <w:style w:type="paragraph" w:customStyle="1" w:styleId="EXRML1LAST">
    <w:name w:val="EXR_ML1_LAST"/>
    <w:basedOn w:val="Normal"/>
    <w:rsid w:val="00274BA8"/>
    <w:pPr>
      <w:tabs>
        <w:tab w:val="left" w:pos="2160"/>
        <w:tab w:val="left" w:pos="4896"/>
      </w:tabs>
      <w:spacing w:after="240"/>
      <w:ind w:left="547"/>
    </w:pPr>
    <w:rPr>
      <w:rFonts w:ascii="Palatino" w:hAnsi="Palatino"/>
    </w:rPr>
  </w:style>
  <w:style w:type="paragraph" w:customStyle="1" w:styleId="CRACTINTRO">
    <w:name w:val="CR_ACT_INTRO"/>
    <w:basedOn w:val="CRACT"/>
    <w:rsid w:val="00274BA8"/>
    <w:pPr>
      <w:spacing w:after="120"/>
    </w:pPr>
    <w:rPr>
      <w:rFonts w:eastAsia="Times New Roman"/>
    </w:rPr>
  </w:style>
  <w:style w:type="paragraph" w:customStyle="1" w:styleId="CRWWWH1">
    <w:name w:val="CR_WWW_H1"/>
    <w:basedOn w:val="CRACTSETH1"/>
    <w:rsid w:val="00274BA8"/>
  </w:style>
  <w:style w:type="character" w:customStyle="1" w:styleId="BOLD">
    <w:name w:val="BOLD"/>
    <w:rsid w:val="00274BA8"/>
    <w:rPr>
      <w:rFonts w:ascii="B Bookman Demi" w:hAnsi="B Bookman Demi"/>
    </w:rPr>
  </w:style>
  <w:style w:type="paragraph" w:customStyle="1" w:styleId="SECNUM">
    <w:name w:val="SEC_NUM"/>
    <w:basedOn w:val="SECTTL"/>
    <w:rsid w:val="00274BA8"/>
    <w:pPr>
      <w:spacing w:after="0"/>
    </w:pPr>
  </w:style>
  <w:style w:type="paragraph" w:customStyle="1" w:styleId="SECFIRST">
    <w:name w:val="SEC_FIRST"/>
    <w:basedOn w:val="Normal"/>
    <w:rsid w:val="00274BA8"/>
    <w:pPr>
      <w:spacing w:line="360" w:lineRule="auto"/>
    </w:pPr>
    <w:rPr>
      <w:rFonts w:eastAsia="Times"/>
      <w:color w:val="000000"/>
      <w:szCs w:val="20"/>
    </w:rPr>
  </w:style>
  <w:style w:type="paragraph" w:customStyle="1" w:styleId="FIG1NUM">
    <w:name w:val="FIG1_NUM"/>
    <w:basedOn w:val="Normal"/>
    <w:rsid w:val="00274BA8"/>
    <w:pPr>
      <w:tabs>
        <w:tab w:val="left" w:pos="3420"/>
        <w:tab w:val="left" w:pos="3690"/>
        <w:tab w:val="left" w:pos="4860"/>
      </w:tabs>
      <w:spacing w:before="60" w:after="120" w:line="240" w:lineRule="atLeast"/>
    </w:pPr>
    <w:rPr>
      <w:rFonts w:ascii="Times" w:hAnsi="Times"/>
      <w:b/>
      <w:i/>
      <w:szCs w:val="20"/>
    </w:rPr>
  </w:style>
  <w:style w:type="paragraph" w:customStyle="1" w:styleId="FIG1TTL">
    <w:name w:val="FIG1_TTL"/>
    <w:basedOn w:val="Normal"/>
    <w:rsid w:val="00274BA8"/>
    <w:pPr>
      <w:tabs>
        <w:tab w:val="left" w:pos="3420"/>
        <w:tab w:val="left" w:pos="3690"/>
        <w:tab w:val="left" w:pos="4860"/>
      </w:tabs>
      <w:spacing w:before="60" w:after="120" w:line="240" w:lineRule="atLeast"/>
    </w:pPr>
    <w:rPr>
      <w:rFonts w:ascii="Times" w:hAnsi="Times"/>
      <w:szCs w:val="20"/>
    </w:rPr>
  </w:style>
  <w:style w:type="paragraph" w:customStyle="1" w:styleId="SECH1">
    <w:name w:val="SEC_H1"/>
    <w:basedOn w:val="Normal"/>
    <w:rsid w:val="00274BA8"/>
    <w:pPr>
      <w:spacing w:before="360" w:after="240" w:line="240" w:lineRule="atLeast"/>
      <w:outlineLvl w:val="3"/>
    </w:pPr>
    <w:rPr>
      <w:rFonts w:eastAsia="Times"/>
      <w:b/>
      <w:color w:val="008000"/>
      <w:sz w:val="28"/>
      <w:szCs w:val="20"/>
    </w:rPr>
  </w:style>
  <w:style w:type="paragraph" w:customStyle="1" w:styleId="SECH2">
    <w:name w:val="SEC_H2"/>
    <w:basedOn w:val="Normal"/>
    <w:rsid w:val="00274BA8"/>
    <w:pPr>
      <w:spacing w:after="240" w:line="240" w:lineRule="atLeast"/>
      <w:outlineLvl w:val="3"/>
    </w:pPr>
    <w:rPr>
      <w:rFonts w:eastAsia="Times"/>
      <w:color w:val="008000"/>
      <w:sz w:val="28"/>
      <w:szCs w:val="20"/>
    </w:rPr>
  </w:style>
  <w:style w:type="paragraph" w:customStyle="1" w:styleId="EXRSLLP">
    <w:name w:val="EXR_SL_LP"/>
    <w:basedOn w:val="ACT"/>
    <w:rsid w:val="00274BA8"/>
    <w:rPr>
      <w:sz w:val="20"/>
    </w:rPr>
  </w:style>
  <w:style w:type="paragraph" w:customStyle="1" w:styleId="CREXRNUM">
    <w:name w:val="CR_EXR_NUM"/>
    <w:basedOn w:val="Normal"/>
    <w:autoRedefine/>
    <w:rsid w:val="00274BA8"/>
    <w:pPr>
      <w:spacing w:after="240" w:line="240" w:lineRule="atLeast"/>
      <w:outlineLvl w:val="2"/>
    </w:pPr>
    <w:rPr>
      <w:b/>
    </w:rPr>
  </w:style>
  <w:style w:type="paragraph" w:customStyle="1" w:styleId="CREXRH1">
    <w:name w:val="CR_EXR_H1"/>
    <w:basedOn w:val="CRWWWH1"/>
    <w:rsid w:val="00274BA8"/>
  </w:style>
  <w:style w:type="paragraph" w:customStyle="1" w:styleId="CREXR">
    <w:name w:val="CR_EXR"/>
    <w:basedOn w:val="Normal"/>
    <w:autoRedefine/>
    <w:rsid w:val="00274BA8"/>
    <w:pPr>
      <w:spacing w:after="240" w:line="360" w:lineRule="auto"/>
    </w:pPr>
    <w:rPr>
      <w:rFonts w:ascii="Times" w:hAnsi="Times"/>
      <w:szCs w:val="20"/>
    </w:rPr>
  </w:style>
  <w:style w:type="paragraph" w:customStyle="1" w:styleId="CREXROBJ">
    <w:name w:val="CR_EXR_OBJ"/>
    <w:basedOn w:val="CREXR"/>
    <w:rsid w:val="00274BA8"/>
    <w:rPr>
      <w:b/>
    </w:rPr>
  </w:style>
  <w:style w:type="paragraph" w:customStyle="1" w:styleId="CREXRSLLP">
    <w:name w:val="CR_EXR_SL_LP"/>
    <w:basedOn w:val="CREXRSLFIRST"/>
    <w:rsid w:val="00274BA8"/>
    <w:pPr>
      <w:ind w:firstLine="0"/>
    </w:pPr>
  </w:style>
  <w:style w:type="paragraph" w:customStyle="1" w:styleId="CRWWWOBJ">
    <w:name w:val="CR_WWW_OBJ"/>
    <w:basedOn w:val="CREXROBJ"/>
    <w:rsid w:val="00274BA8"/>
    <w:rPr>
      <w:rFonts w:ascii="Times New Roman" w:hAnsi="Times New Roman"/>
    </w:rPr>
  </w:style>
  <w:style w:type="paragraph" w:customStyle="1" w:styleId="CRACTOBJ">
    <w:name w:val="CR_ACT_OBJ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ACTSLULFIRST">
    <w:name w:val="CR_ACT_SL_UL_FIRST"/>
    <w:basedOn w:val="CRACTSLLP"/>
    <w:rsid w:val="00274BA8"/>
  </w:style>
  <w:style w:type="paragraph" w:customStyle="1" w:styleId="CRACTSLULMID">
    <w:name w:val="CR_ACT_SL_UL_MID"/>
    <w:basedOn w:val="CRACTSLLP"/>
    <w:rsid w:val="00274BA8"/>
  </w:style>
  <w:style w:type="paragraph" w:customStyle="1" w:styleId="CRACTSLULLAST">
    <w:name w:val="CR_ACT_SL_UL_LAST"/>
    <w:basedOn w:val="CRACTSLLP"/>
    <w:rsid w:val="00274BA8"/>
  </w:style>
  <w:style w:type="paragraph" w:customStyle="1" w:styleId="CRWWWLAST">
    <w:name w:val="CR_WWW_LAST"/>
    <w:basedOn w:val="CRACTLAST"/>
    <w:rsid w:val="00274BA8"/>
    <w:rPr>
      <w:rFonts w:eastAsia="Times New Roman"/>
    </w:rPr>
  </w:style>
  <w:style w:type="character" w:customStyle="1" w:styleId="Style1">
    <w:name w:val="Style1"/>
    <w:rsid w:val="00274BA8"/>
    <w:rPr>
      <w:b/>
      <w:color w:val="800000"/>
    </w:rPr>
  </w:style>
  <w:style w:type="paragraph" w:customStyle="1" w:styleId="CREXRLAST">
    <w:name w:val="CR_EXR_LAST"/>
    <w:basedOn w:val="CRWWWLAST"/>
    <w:rsid w:val="00274BA8"/>
  </w:style>
  <w:style w:type="paragraph" w:customStyle="1" w:styleId="SECBLFIRST">
    <w:name w:val="SEC_BL_FIRST"/>
    <w:basedOn w:val="EXRINTROBLFIRST"/>
    <w:rsid w:val="00274BA8"/>
    <w:rPr>
      <w:rFonts w:ascii="Times New Roman" w:hAnsi="Times New Roman"/>
    </w:rPr>
  </w:style>
  <w:style w:type="paragraph" w:customStyle="1" w:styleId="SECBLMID">
    <w:name w:val="SEC_BL_MID"/>
    <w:basedOn w:val="EXRINTROBLMID"/>
    <w:rsid w:val="00274BA8"/>
    <w:pPr>
      <w:numPr>
        <w:numId w:val="0"/>
      </w:numPr>
      <w:tabs>
        <w:tab w:val="num" w:pos="360"/>
      </w:tabs>
      <w:ind w:left="360" w:hanging="360"/>
    </w:pPr>
    <w:rPr>
      <w:rFonts w:ascii="Times New Roman" w:hAnsi="Times New Roman"/>
    </w:rPr>
  </w:style>
  <w:style w:type="paragraph" w:customStyle="1" w:styleId="SECBLLAST">
    <w:name w:val="SEC_BL_LAST"/>
    <w:basedOn w:val="EXRINTROBLLAST"/>
    <w:rsid w:val="00274BA8"/>
    <w:pPr>
      <w:numPr>
        <w:numId w:val="3"/>
      </w:numPr>
    </w:pPr>
    <w:rPr>
      <w:rFonts w:ascii="Times New Roman" w:hAnsi="Times New Roman"/>
    </w:rPr>
  </w:style>
  <w:style w:type="paragraph" w:customStyle="1" w:styleId="FIG1CAP">
    <w:name w:val="FIG1_CAP"/>
    <w:basedOn w:val="SECFIRST"/>
    <w:rsid w:val="00274BA8"/>
  </w:style>
  <w:style w:type="paragraph" w:customStyle="1" w:styleId="AuNote">
    <w:name w:val="Au_Note"/>
    <w:basedOn w:val="CRACTSETTTL"/>
    <w:rsid w:val="00274BA8"/>
    <w:rPr>
      <w:color w:val="FF0000"/>
      <w:sz w:val="24"/>
    </w:rPr>
  </w:style>
  <w:style w:type="paragraph" w:customStyle="1" w:styleId="BX2BL">
    <w:name w:val="BX2_BL"/>
    <w:basedOn w:val="BX2"/>
    <w:rsid w:val="00274BA8"/>
  </w:style>
  <w:style w:type="character" w:customStyle="1" w:styleId="PDChar">
    <w:name w:val="PD Char"/>
    <w:basedOn w:val="DefaultParagraphFont"/>
    <w:rsid w:val="00274BA8"/>
    <w:rPr>
      <w:rFonts w:ascii="Courier" w:hAnsi="Courier"/>
      <w:b/>
      <w:i/>
      <w:noProof w:val="0"/>
      <w:sz w:val="24"/>
      <w:lang w:val="en-US"/>
    </w:rPr>
  </w:style>
  <w:style w:type="paragraph" w:customStyle="1" w:styleId="qqT">
    <w:name w:val="qqT"/>
    <w:basedOn w:val="CRACTFIRST"/>
    <w:rsid w:val="00274BA8"/>
  </w:style>
  <w:style w:type="character" w:customStyle="1" w:styleId="SECChar">
    <w:name w:val="SEC Char"/>
    <w:basedOn w:val="DefaultParagraphFont"/>
    <w:rsid w:val="00274BA8"/>
    <w:rPr>
      <w:rFonts w:eastAsia="Times"/>
      <w:color w:val="000000"/>
      <w:sz w:val="24"/>
      <w:lang w:val="en-US" w:eastAsia="en-US" w:bidi="ar-SA"/>
    </w:rPr>
  </w:style>
  <w:style w:type="character" w:customStyle="1" w:styleId="QQChar">
    <w:name w:val="QQ Char"/>
    <w:basedOn w:val="SECChar"/>
    <w:rsid w:val="00274BA8"/>
    <w:rPr>
      <w:rFonts w:eastAsia="Times"/>
      <w:b/>
      <w:color w:val="0000FF"/>
      <w:sz w:val="24"/>
      <w:lang w:val="en-US" w:eastAsia="en-US" w:bidi="ar-SA"/>
    </w:rPr>
  </w:style>
  <w:style w:type="paragraph" w:customStyle="1" w:styleId="CFOBJSETTTL">
    <w:name w:val="CF_OBJSET_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0000"/>
      <w:sz w:val="28"/>
      <w:szCs w:val="20"/>
    </w:rPr>
  </w:style>
  <w:style w:type="character" w:customStyle="1" w:styleId="CFOBJNUM">
    <w:name w:val="CF_OBJ_NUM"/>
    <w:rsid w:val="00274BA8"/>
    <w:rPr>
      <w:b/>
    </w:rPr>
  </w:style>
  <w:style w:type="paragraph" w:customStyle="1" w:styleId="SECDTH1">
    <w:name w:val="SEC_DT_H1"/>
    <w:basedOn w:val="Normal"/>
    <w:rsid w:val="00274BA8"/>
    <w:pPr>
      <w:spacing w:before="240" w:after="120" w:line="240" w:lineRule="atLeast"/>
      <w:outlineLvl w:val="1"/>
    </w:pPr>
    <w:rPr>
      <w:rFonts w:eastAsia="Times"/>
      <w:b/>
      <w:color w:val="000080"/>
      <w:sz w:val="28"/>
      <w:szCs w:val="20"/>
    </w:rPr>
  </w:style>
  <w:style w:type="paragraph" w:customStyle="1" w:styleId="SECDTONLY">
    <w:name w:val="SEC_DT_ONLY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SECINSTR">
    <w:name w:val="SEC_INSTR"/>
    <w:basedOn w:val="Normal"/>
    <w:rsid w:val="00274BA8"/>
    <w:pPr>
      <w:spacing w:before="120" w:line="360" w:lineRule="auto"/>
    </w:pPr>
    <w:rPr>
      <w:rFonts w:eastAsia="Times"/>
      <w:szCs w:val="20"/>
    </w:rPr>
  </w:style>
  <w:style w:type="character" w:customStyle="1" w:styleId="ACTSETNUM">
    <w:name w:val="ACTSET_NUM"/>
    <w:rsid w:val="00274BA8"/>
    <w:rPr>
      <w:b/>
    </w:rPr>
  </w:style>
  <w:style w:type="paragraph" w:customStyle="1" w:styleId="ACTSETTTL">
    <w:name w:val="ACTSET_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0000FF"/>
      <w:sz w:val="28"/>
      <w:szCs w:val="20"/>
    </w:rPr>
  </w:style>
  <w:style w:type="paragraph" w:customStyle="1" w:styleId="ACT">
    <w:name w:val="ACT"/>
    <w:basedOn w:val="Normal"/>
    <w:link w:val="ACTChar"/>
    <w:rsid w:val="00274BA8"/>
    <w:pPr>
      <w:spacing w:before="120"/>
      <w:ind w:left="720"/>
    </w:pPr>
    <w:rPr>
      <w:rFonts w:eastAsia="Times"/>
      <w:szCs w:val="20"/>
    </w:rPr>
  </w:style>
  <w:style w:type="paragraph" w:customStyle="1" w:styleId="ACTSETFIRST">
    <w:name w:val="ACTSET_FIRS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SECHEADFIRST">
    <w:name w:val="SEC_HEADFIRST"/>
    <w:basedOn w:val="Normal"/>
    <w:rsid w:val="00274BA8"/>
    <w:pPr>
      <w:spacing w:line="360" w:lineRule="auto"/>
    </w:pPr>
    <w:rPr>
      <w:rFonts w:eastAsia="Times"/>
      <w:color w:val="000000"/>
      <w:szCs w:val="20"/>
    </w:rPr>
  </w:style>
  <w:style w:type="paragraph" w:customStyle="1" w:styleId="ACTNUM">
    <w:name w:val="ACT_NUM"/>
    <w:basedOn w:val="StyleACTNUM"/>
    <w:rsid w:val="00274BA8"/>
  </w:style>
  <w:style w:type="paragraph" w:customStyle="1" w:styleId="FIG2TTL">
    <w:name w:val="FIG2_TTL"/>
    <w:basedOn w:val="Normal"/>
    <w:rsid w:val="00274BA8"/>
    <w:pPr>
      <w:spacing w:before="120" w:line="360" w:lineRule="auto"/>
    </w:pPr>
    <w:rPr>
      <w:rFonts w:eastAsia="Times"/>
      <w:b/>
      <w:sz w:val="28"/>
      <w:szCs w:val="20"/>
    </w:rPr>
  </w:style>
  <w:style w:type="paragraph" w:customStyle="1" w:styleId="ACTUNTBLCOLHD">
    <w:name w:val="ACT_UNTBL_COLHD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ACTUNTBL">
    <w:name w:val="ACT_UNTBL"/>
    <w:basedOn w:val="Normal"/>
    <w:link w:val="ACTUNTBLChar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ACTSETDTONLY">
    <w:name w:val="ACTSET_DT_ONLY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BX5SUPTTL">
    <w:name w:val="BX5_SUP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8000"/>
      <w:sz w:val="28"/>
      <w:szCs w:val="20"/>
    </w:rPr>
  </w:style>
  <w:style w:type="paragraph" w:customStyle="1" w:styleId="BX5">
    <w:name w:val="BX5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BX5EXR">
    <w:name w:val="BX5_EXR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BX5EXRTTL">
    <w:name w:val="BX5_EXR_TTL"/>
    <w:basedOn w:val="BX2TTL"/>
    <w:rsid w:val="00274BA8"/>
  </w:style>
  <w:style w:type="character" w:customStyle="1" w:styleId="BX5EXRNUM">
    <w:name w:val="BX5_EXR_NUM"/>
    <w:rsid w:val="00274BA8"/>
  </w:style>
  <w:style w:type="paragraph" w:customStyle="1" w:styleId="CRSUPTTL">
    <w:name w:val="CR_SUP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8000"/>
      <w:sz w:val="28"/>
      <w:szCs w:val="20"/>
    </w:rPr>
  </w:style>
  <w:style w:type="paragraph" w:customStyle="1" w:styleId="CRKTSETTTL">
    <w:name w:val="CR_KTSET_TTL"/>
    <w:basedOn w:val="CFINTRO"/>
    <w:rsid w:val="00274BA8"/>
    <w:rPr>
      <w:color w:val="0000FF"/>
      <w:sz w:val="28"/>
    </w:rPr>
  </w:style>
  <w:style w:type="paragraph" w:customStyle="1" w:styleId="CRKT">
    <w:name w:val="CR_KT"/>
    <w:basedOn w:val="CFINTRO"/>
    <w:rsid w:val="00274BA8"/>
  </w:style>
  <w:style w:type="paragraph" w:customStyle="1" w:styleId="CRTTL">
    <w:name w:val="CR_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0000"/>
      <w:sz w:val="28"/>
      <w:szCs w:val="20"/>
    </w:rPr>
  </w:style>
  <w:style w:type="character" w:customStyle="1" w:styleId="CRKTPG">
    <w:name w:val="CR_KT_PG"/>
    <w:rsid w:val="00274BA8"/>
  </w:style>
  <w:style w:type="paragraph" w:customStyle="1" w:styleId="CRSETMATCHINSTR">
    <w:name w:val="CR_SET_MATCH_INSTR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SETMATCHLLFIRST">
    <w:name w:val="CR_SET_MATCH_LL_FIRST"/>
    <w:basedOn w:val="Normal"/>
    <w:rsid w:val="00274BA8"/>
    <w:pPr>
      <w:tabs>
        <w:tab w:val="left" w:pos="450"/>
      </w:tabs>
      <w:spacing w:before="120" w:after="240" w:line="240" w:lineRule="atLeast"/>
      <w:ind w:left="446" w:hanging="446"/>
    </w:pPr>
    <w:rPr>
      <w:rFonts w:eastAsia="Times"/>
      <w:szCs w:val="20"/>
    </w:rPr>
  </w:style>
  <w:style w:type="paragraph" w:customStyle="1" w:styleId="CRSETMATCHLLMID">
    <w:name w:val="CR_SET_MATCH_LL_MID"/>
    <w:basedOn w:val="Normal"/>
    <w:rsid w:val="00274BA8"/>
    <w:pPr>
      <w:tabs>
        <w:tab w:val="left" w:pos="450"/>
      </w:tabs>
      <w:spacing w:before="120" w:after="240" w:line="240" w:lineRule="atLeast"/>
      <w:ind w:left="446" w:hanging="446"/>
    </w:pPr>
    <w:rPr>
      <w:rFonts w:eastAsia="Times"/>
      <w:szCs w:val="20"/>
    </w:rPr>
  </w:style>
  <w:style w:type="paragraph" w:customStyle="1" w:styleId="CRSETMATCHLLLTR">
    <w:name w:val="CR_SET_MATCH_LL_LTR"/>
    <w:basedOn w:val="Normal"/>
    <w:rsid w:val="00274BA8"/>
    <w:pPr>
      <w:tabs>
        <w:tab w:val="left" w:pos="450"/>
      </w:tabs>
      <w:spacing w:before="120" w:after="240" w:line="240" w:lineRule="atLeast"/>
      <w:ind w:left="446" w:hanging="446"/>
    </w:pPr>
    <w:rPr>
      <w:rFonts w:eastAsia="Times"/>
      <w:szCs w:val="20"/>
    </w:rPr>
  </w:style>
  <w:style w:type="paragraph" w:customStyle="1" w:styleId="CRSETMATCHLLLAST">
    <w:name w:val="CR_SET_MATCH_LL_LAST"/>
    <w:basedOn w:val="Normal"/>
    <w:rsid w:val="00274BA8"/>
    <w:pPr>
      <w:tabs>
        <w:tab w:val="left" w:pos="450"/>
      </w:tabs>
      <w:spacing w:before="120" w:after="240" w:line="240" w:lineRule="atLeast"/>
      <w:ind w:left="446" w:hanging="446"/>
    </w:pPr>
    <w:rPr>
      <w:rFonts w:eastAsia="Times"/>
      <w:szCs w:val="20"/>
    </w:rPr>
  </w:style>
  <w:style w:type="paragraph" w:customStyle="1" w:styleId="CRSETMATCHNLFIRST">
    <w:name w:val="CR_SET_MATCH_NL_FIRST"/>
    <w:basedOn w:val="Normal"/>
    <w:rsid w:val="00274BA8"/>
    <w:pPr>
      <w:tabs>
        <w:tab w:val="left" w:pos="288"/>
      </w:tabs>
      <w:spacing w:after="240" w:line="240" w:lineRule="atLeast"/>
      <w:ind w:left="1260" w:hanging="1260"/>
    </w:pPr>
    <w:rPr>
      <w:rFonts w:eastAsia="Times"/>
      <w:szCs w:val="20"/>
    </w:rPr>
  </w:style>
  <w:style w:type="paragraph" w:customStyle="1" w:styleId="CRSETMATCHNLMID">
    <w:name w:val="CR_SET_MATCH_NL_MID"/>
    <w:basedOn w:val="Normal"/>
    <w:rsid w:val="00274BA8"/>
    <w:pPr>
      <w:tabs>
        <w:tab w:val="left" w:pos="288"/>
      </w:tabs>
      <w:spacing w:after="240" w:line="240" w:lineRule="atLeast"/>
      <w:ind w:left="1260" w:hanging="1260"/>
    </w:pPr>
    <w:rPr>
      <w:rFonts w:eastAsia="Times"/>
      <w:szCs w:val="20"/>
    </w:rPr>
  </w:style>
  <w:style w:type="paragraph" w:customStyle="1" w:styleId="CRSETMATCHNLLAST">
    <w:name w:val="CR_SET_MATCH_NL_LAST"/>
    <w:basedOn w:val="Normal"/>
    <w:rsid w:val="00274BA8"/>
    <w:pPr>
      <w:tabs>
        <w:tab w:val="left" w:pos="288"/>
      </w:tabs>
      <w:spacing w:after="240" w:line="240" w:lineRule="atLeast"/>
      <w:ind w:left="1260" w:hanging="1260"/>
    </w:pPr>
    <w:rPr>
      <w:rFonts w:eastAsia="Times"/>
      <w:szCs w:val="20"/>
    </w:rPr>
  </w:style>
  <w:style w:type="paragraph" w:customStyle="1" w:styleId="CRSETFIBQSETINSTR">
    <w:name w:val="CR_SET_FIBQSET_INSTR"/>
    <w:basedOn w:val="Normal"/>
    <w:rsid w:val="00274BA8"/>
    <w:pPr>
      <w:spacing w:after="120"/>
    </w:pPr>
    <w:rPr>
      <w:rFonts w:eastAsia="Times"/>
      <w:szCs w:val="20"/>
    </w:rPr>
  </w:style>
  <w:style w:type="paragraph" w:customStyle="1" w:styleId="CRSETFIBQ0">
    <w:name w:val="CR_SET_FIBQ"/>
    <w:basedOn w:val="Normal"/>
    <w:rsid w:val="00274BA8"/>
    <w:pPr>
      <w:tabs>
        <w:tab w:val="left" w:pos="1728"/>
        <w:tab w:val="left" w:pos="5328"/>
      </w:tabs>
      <w:spacing w:after="120"/>
      <w:ind w:left="540" w:hanging="540"/>
    </w:pPr>
    <w:rPr>
      <w:rFonts w:eastAsia="Times"/>
      <w:szCs w:val="20"/>
    </w:rPr>
  </w:style>
  <w:style w:type="paragraph" w:customStyle="1" w:styleId="CRSETRQSETTTL">
    <w:name w:val="CR_SET_RQSET_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0000"/>
      <w:sz w:val="28"/>
      <w:szCs w:val="20"/>
    </w:rPr>
  </w:style>
  <w:style w:type="paragraph" w:customStyle="1" w:styleId="CRSETRQSETH1">
    <w:name w:val="CR_SET_RQSET_H1"/>
    <w:basedOn w:val="Normal"/>
    <w:rsid w:val="00274BA8"/>
    <w:pPr>
      <w:spacing w:before="240" w:after="120" w:line="240" w:lineRule="atLeast"/>
      <w:outlineLvl w:val="1"/>
    </w:pPr>
    <w:rPr>
      <w:rFonts w:eastAsia="Times"/>
      <w:b/>
      <w:color w:val="000080"/>
      <w:sz w:val="28"/>
      <w:szCs w:val="20"/>
    </w:rPr>
  </w:style>
  <w:style w:type="paragraph" w:customStyle="1" w:styleId="CRSETRQSETFIRST">
    <w:name w:val="CR_SET_RQSET_FIRS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SETRQSET">
    <w:name w:val="CR_SET_RQSE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SETRQSETDTH1">
    <w:name w:val="CR_SET_RQSET_DT_H1"/>
    <w:basedOn w:val="Normal"/>
    <w:rsid w:val="00274BA8"/>
    <w:pPr>
      <w:spacing w:before="240" w:after="120" w:line="240" w:lineRule="atLeast"/>
      <w:outlineLvl w:val="1"/>
    </w:pPr>
    <w:rPr>
      <w:rFonts w:eastAsia="Times"/>
      <w:b/>
      <w:color w:val="000080"/>
      <w:sz w:val="28"/>
      <w:szCs w:val="20"/>
    </w:rPr>
  </w:style>
  <w:style w:type="paragraph" w:customStyle="1" w:styleId="CRSETRQSETDT">
    <w:name w:val="CR_SET_RQSET_D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SETRQSETINSTR">
    <w:name w:val="CR_SET_RQSET_INSTR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SETRQ">
    <w:name w:val="CR_SET_RQ"/>
    <w:basedOn w:val="Normal"/>
    <w:rsid w:val="00274BA8"/>
    <w:pPr>
      <w:spacing w:before="120"/>
      <w:ind w:left="720" w:hanging="720"/>
    </w:pPr>
    <w:rPr>
      <w:rFonts w:eastAsia="Times"/>
      <w:szCs w:val="20"/>
    </w:rPr>
  </w:style>
  <w:style w:type="paragraph" w:customStyle="1" w:styleId="CRSETRQSETUNTBLCOLHD">
    <w:name w:val="CR_SET_RQSET_UNTBL_COLHD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SETRQSETUNTBL">
    <w:name w:val="CR_SET_RQSET_UNTBL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ACTSETDTH1">
    <w:name w:val="CR_ACTSET_DT_H1"/>
    <w:basedOn w:val="Normal"/>
    <w:rsid w:val="00274BA8"/>
    <w:pPr>
      <w:spacing w:before="240" w:after="120" w:line="240" w:lineRule="atLeast"/>
      <w:outlineLvl w:val="1"/>
    </w:pPr>
    <w:rPr>
      <w:rFonts w:eastAsia="Times"/>
      <w:b/>
      <w:color w:val="000080"/>
      <w:sz w:val="28"/>
      <w:szCs w:val="20"/>
    </w:rPr>
  </w:style>
  <w:style w:type="paragraph" w:customStyle="1" w:styleId="CRACTSETDTFIRST">
    <w:name w:val="CR_ACTSET_DT_FIRS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ACTSETINSTR">
    <w:name w:val="CR_ACTSET_INSTR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ACTSETDTONLY">
    <w:name w:val="CR_ACTSET_DT_ONLY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CS1TTL">
    <w:name w:val="CR_CS1_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0000"/>
      <w:sz w:val="28"/>
      <w:szCs w:val="20"/>
    </w:rPr>
  </w:style>
  <w:style w:type="paragraph" w:customStyle="1" w:styleId="CRCS1FIRST">
    <w:name w:val="CR_CS1_FIRS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CS1">
    <w:name w:val="CR_CS1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EXRFIRST">
    <w:name w:val="CR_EXR_FIRS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EXRNLFIRST">
    <w:name w:val="CR_EXR_NL_FIRST"/>
    <w:basedOn w:val="Normal"/>
    <w:rsid w:val="00274BA8"/>
    <w:pPr>
      <w:tabs>
        <w:tab w:val="left" w:pos="1080"/>
      </w:tabs>
      <w:spacing w:before="120"/>
      <w:ind w:left="720" w:hanging="720"/>
    </w:pPr>
    <w:rPr>
      <w:rFonts w:eastAsia="Times"/>
      <w:szCs w:val="20"/>
    </w:rPr>
  </w:style>
  <w:style w:type="paragraph" w:customStyle="1" w:styleId="CREXRNLLAST">
    <w:name w:val="CR_EXR_NL_LAST"/>
    <w:basedOn w:val="Normal"/>
    <w:rsid w:val="00274BA8"/>
    <w:pPr>
      <w:tabs>
        <w:tab w:val="left" w:pos="1080"/>
      </w:tabs>
      <w:spacing w:before="240" w:after="120"/>
    </w:pPr>
    <w:rPr>
      <w:rFonts w:eastAsia="Times"/>
      <w:szCs w:val="20"/>
    </w:rPr>
  </w:style>
  <w:style w:type="paragraph" w:customStyle="1" w:styleId="CREXRNLMID">
    <w:name w:val="CR_EXR_NL_MID"/>
    <w:basedOn w:val="Normal"/>
    <w:rsid w:val="00274BA8"/>
    <w:pPr>
      <w:tabs>
        <w:tab w:val="left" w:pos="1080"/>
      </w:tabs>
      <w:spacing w:before="120"/>
      <w:ind w:left="720" w:hanging="720"/>
    </w:pPr>
    <w:rPr>
      <w:rFonts w:eastAsia="Times"/>
      <w:szCs w:val="20"/>
    </w:rPr>
  </w:style>
  <w:style w:type="paragraph" w:customStyle="1" w:styleId="CREXRNLNUM">
    <w:name w:val="CR_EXR_NL_NUM"/>
    <w:basedOn w:val="Normal"/>
    <w:autoRedefine/>
    <w:rsid w:val="00274BA8"/>
    <w:pPr>
      <w:spacing w:after="240" w:line="240" w:lineRule="atLeast"/>
      <w:outlineLvl w:val="2"/>
    </w:pPr>
    <w:rPr>
      <w:rFonts w:ascii="Times" w:hAnsi="Times"/>
      <w:b/>
      <w:color w:val="FF6600"/>
      <w:sz w:val="28"/>
      <w:szCs w:val="20"/>
    </w:rPr>
  </w:style>
  <w:style w:type="paragraph" w:customStyle="1" w:styleId="CREXRSUPTTL">
    <w:name w:val="CR_EXR_SUPTTL"/>
    <w:basedOn w:val="CRACTSETTTL"/>
    <w:rsid w:val="00274BA8"/>
  </w:style>
  <w:style w:type="paragraph" w:customStyle="1" w:styleId="CRRBRCTTL">
    <w:name w:val="CR_RBRC_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0000"/>
      <w:sz w:val="28"/>
      <w:szCs w:val="20"/>
    </w:rPr>
  </w:style>
  <w:style w:type="paragraph" w:customStyle="1" w:styleId="CRRBRCFIRST">
    <w:name w:val="CR_RBRC_FIRS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RBRC">
    <w:name w:val="CR_RBRC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RBRCUNTBLCOLHD">
    <w:name w:val="CR_RBRC_UNTBL_COLHD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RBRCUNTBL">
    <w:name w:val="CR_RBRC_UNTBL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RBRCUNTBLSH">
    <w:name w:val="CR_RBRC_UNTBL_SH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PROBTTL">
    <w:name w:val="CR_PROB_TTL"/>
    <w:basedOn w:val="Normal"/>
    <w:rsid w:val="00274BA8"/>
    <w:pPr>
      <w:tabs>
        <w:tab w:val="left" w:pos="720"/>
      </w:tabs>
      <w:spacing w:after="120"/>
    </w:pPr>
    <w:rPr>
      <w:rFonts w:ascii="GillSans-Bold" w:hAnsi="GillSans-Bold"/>
      <w:b/>
      <w:color w:val="800000"/>
      <w:sz w:val="28"/>
      <w:szCs w:val="20"/>
    </w:rPr>
  </w:style>
  <w:style w:type="paragraph" w:customStyle="1" w:styleId="CRPROBH1">
    <w:name w:val="CR_PROB_H1"/>
    <w:basedOn w:val="Normal"/>
    <w:rsid w:val="00274BA8"/>
    <w:pPr>
      <w:spacing w:before="240" w:after="120" w:line="240" w:lineRule="atLeast"/>
      <w:outlineLvl w:val="1"/>
    </w:pPr>
    <w:rPr>
      <w:rFonts w:eastAsia="Times"/>
      <w:b/>
      <w:color w:val="000080"/>
      <w:sz w:val="28"/>
      <w:szCs w:val="20"/>
    </w:rPr>
  </w:style>
  <w:style w:type="paragraph" w:customStyle="1" w:styleId="CRPROBFIRST">
    <w:name w:val="CR_PROB_FIRS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PROBDTH1">
    <w:name w:val="CR_PROB_DT_H1"/>
    <w:basedOn w:val="Normal"/>
    <w:rsid w:val="00274BA8"/>
    <w:pPr>
      <w:spacing w:before="240" w:after="120" w:line="240" w:lineRule="atLeast"/>
      <w:outlineLvl w:val="1"/>
    </w:pPr>
    <w:rPr>
      <w:rFonts w:eastAsia="Times"/>
      <w:b/>
      <w:color w:val="000080"/>
      <w:sz w:val="28"/>
      <w:szCs w:val="20"/>
    </w:rPr>
  </w:style>
  <w:style w:type="paragraph" w:customStyle="1" w:styleId="CRPROBDTFIRST">
    <w:name w:val="CR_PROB_DT_FIRS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PROB">
    <w:name w:val="CR_PROB"/>
    <w:basedOn w:val="CFINTRO"/>
    <w:rsid w:val="00274BA8"/>
  </w:style>
  <w:style w:type="paragraph" w:customStyle="1" w:styleId="CRPROBDTONLY">
    <w:name w:val="CR_PROB_DT_ONLY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PROBDTINSTR">
    <w:name w:val="CR_PROB_DT_INSTR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DG1">
    <w:name w:val="DG1"/>
    <w:basedOn w:val="CRSUPTTL"/>
    <w:rsid w:val="00274BA8"/>
    <w:rPr>
      <w:b w:val="0"/>
      <w:color w:val="800000"/>
      <w:szCs w:val="28"/>
    </w:rPr>
  </w:style>
  <w:style w:type="paragraph" w:customStyle="1" w:styleId="DG2">
    <w:name w:val="DG2"/>
    <w:basedOn w:val="DG1"/>
    <w:rsid w:val="00274BA8"/>
    <w:rPr>
      <w:color w:val="FF6600"/>
    </w:rPr>
  </w:style>
  <w:style w:type="paragraph" w:customStyle="1" w:styleId="DG3">
    <w:name w:val="DG3"/>
    <w:basedOn w:val="DG2"/>
    <w:rsid w:val="00274BA8"/>
    <w:rPr>
      <w:color w:val="FF00FF"/>
    </w:rPr>
  </w:style>
  <w:style w:type="paragraph" w:customStyle="1" w:styleId="DG4">
    <w:name w:val="DG4"/>
    <w:basedOn w:val="DG3"/>
    <w:rsid w:val="00274BA8"/>
    <w:rPr>
      <w:color w:val="008000"/>
    </w:rPr>
  </w:style>
  <w:style w:type="paragraph" w:customStyle="1" w:styleId="DG5">
    <w:name w:val="DG5"/>
    <w:basedOn w:val="DG4"/>
    <w:rsid w:val="00274BA8"/>
    <w:rPr>
      <w:color w:val="800080"/>
    </w:rPr>
  </w:style>
  <w:style w:type="paragraph" w:customStyle="1" w:styleId="DG6">
    <w:name w:val="DG6"/>
    <w:basedOn w:val="DG5"/>
    <w:rsid w:val="00274BA8"/>
    <w:rPr>
      <w:color w:val="333399"/>
    </w:rPr>
  </w:style>
  <w:style w:type="paragraph" w:customStyle="1" w:styleId="DG7">
    <w:name w:val="DG7"/>
    <w:basedOn w:val="DG6"/>
    <w:rsid w:val="00274BA8"/>
    <w:rPr>
      <w:rFonts w:ascii="Times New Roman" w:hAnsi="Times New Roman"/>
      <w:color w:val="808000"/>
    </w:rPr>
  </w:style>
  <w:style w:type="paragraph" w:customStyle="1" w:styleId="DG8">
    <w:name w:val="DG8"/>
    <w:basedOn w:val="DG7"/>
    <w:rsid w:val="00274BA8"/>
    <w:rPr>
      <w:color w:val="333333"/>
    </w:rPr>
  </w:style>
  <w:style w:type="paragraph" w:customStyle="1" w:styleId="DG9">
    <w:name w:val="DG9"/>
    <w:basedOn w:val="DG8"/>
    <w:rsid w:val="00274BA8"/>
    <w:rPr>
      <w:color w:val="993366"/>
    </w:rPr>
  </w:style>
  <w:style w:type="paragraph" w:customStyle="1" w:styleId="EXRNUM">
    <w:name w:val="EXR_NUM"/>
    <w:basedOn w:val="ACTSETTTL"/>
    <w:rsid w:val="00274BA8"/>
  </w:style>
  <w:style w:type="paragraph" w:customStyle="1" w:styleId="EXRFIRST">
    <w:name w:val="EXR_FIRST"/>
    <w:basedOn w:val="ACTSETFIRST"/>
    <w:rsid w:val="00274BA8"/>
  </w:style>
  <w:style w:type="paragraph" w:customStyle="1" w:styleId="EXERSLFIRST">
    <w:name w:val="EXER_SL_FIRST"/>
    <w:basedOn w:val="ACTNUM"/>
    <w:rsid w:val="00274BA8"/>
  </w:style>
  <w:style w:type="paragraph" w:customStyle="1" w:styleId="ML1COLHD">
    <w:name w:val="ML1_COLHD"/>
    <w:basedOn w:val="ACT"/>
    <w:rsid w:val="00274BA8"/>
    <w:rPr>
      <w:rFonts w:ascii="Arial" w:hAnsi="Arial"/>
      <w:b/>
    </w:rPr>
  </w:style>
  <w:style w:type="paragraph" w:customStyle="1" w:styleId="ML1FIRST">
    <w:name w:val="ML1_FIRST"/>
    <w:basedOn w:val="ACTUNTBL"/>
    <w:rsid w:val="00274BA8"/>
    <w:rPr>
      <w:rFonts w:ascii="Arial" w:hAnsi="Arial"/>
      <w:sz w:val="22"/>
    </w:rPr>
  </w:style>
  <w:style w:type="paragraph" w:customStyle="1" w:styleId="ML1MIDDLE">
    <w:name w:val="ML1_MIDDLE"/>
    <w:basedOn w:val="ACTUNTBL"/>
    <w:rsid w:val="00274BA8"/>
    <w:rPr>
      <w:rFonts w:ascii="Arial" w:hAnsi="Arial"/>
      <w:sz w:val="22"/>
    </w:rPr>
  </w:style>
  <w:style w:type="paragraph" w:customStyle="1" w:styleId="ML1LAST">
    <w:name w:val="ML1_LAST"/>
    <w:basedOn w:val="ACTUNTBL"/>
    <w:rsid w:val="00274BA8"/>
    <w:rPr>
      <w:rFonts w:ascii="Arial" w:hAnsi="Arial"/>
      <w:sz w:val="22"/>
    </w:rPr>
  </w:style>
  <w:style w:type="paragraph" w:customStyle="1" w:styleId="CRACTSET1H1">
    <w:name w:val="CR_ACTSET1_H1"/>
    <w:basedOn w:val="Normal"/>
    <w:rsid w:val="00274BA8"/>
    <w:pPr>
      <w:spacing w:before="240" w:after="120" w:line="240" w:lineRule="atLeast"/>
      <w:outlineLvl w:val="1"/>
    </w:pPr>
    <w:rPr>
      <w:rFonts w:eastAsia="Times"/>
      <w:b/>
      <w:color w:val="000080"/>
      <w:sz w:val="28"/>
      <w:szCs w:val="20"/>
    </w:rPr>
  </w:style>
  <w:style w:type="paragraph" w:customStyle="1" w:styleId="CRACTSET1FIRST">
    <w:name w:val="CR_ACTSET1_FIRST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ACTSETOBJ">
    <w:name w:val="CR_ACTSET_OBJ"/>
    <w:basedOn w:val="Normal"/>
    <w:rsid w:val="00274BA8"/>
    <w:pPr>
      <w:spacing w:before="120" w:line="360" w:lineRule="auto"/>
    </w:pPr>
    <w:rPr>
      <w:rFonts w:eastAsia="Times"/>
      <w:szCs w:val="20"/>
    </w:rPr>
  </w:style>
  <w:style w:type="paragraph" w:customStyle="1" w:styleId="CRACTSETSL">
    <w:name w:val="CR_ACTSET_SL"/>
    <w:basedOn w:val="CRSETRQ"/>
    <w:rsid w:val="00274BA8"/>
    <w:rPr>
      <w:b/>
      <w:sz w:val="22"/>
    </w:rPr>
  </w:style>
  <w:style w:type="paragraph" w:customStyle="1" w:styleId="CRACTSETUNTBLCOLHD">
    <w:name w:val="CR_ACTSET_UNTBL_COLHD"/>
    <w:basedOn w:val="CRSETRQSETUNTBLCOLHD"/>
    <w:rsid w:val="00274BA8"/>
    <w:rPr>
      <w:rFonts w:ascii="Arial" w:hAnsi="Arial"/>
      <w:sz w:val="22"/>
    </w:rPr>
  </w:style>
  <w:style w:type="paragraph" w:customStyle="1" w:styleId="CRACTSETUNTBL">
    <w:name w:val="CR_ACTSET_UNTBL"/>
    <w:basedOn w:val="CRSETRQSETUNTBL"/>
    <w:rsid w:val="00274BA8"/>
    <w:rPr>
      <w:rFonts w:ascii="Arial" w:hAnsi="Arial"/>
      <w:sz w:val="20"/>
    </w:rPr>
  </w:style>
  <w:style w:type="paragraph" w:customStyle="1" w:styleId="CRACTSETDT">
    <w:name w:val="CR_ACTSET_DT"/>
    <w:basedOn w:val="CRSETRQSETDT"/>
    <w:rsid w:val="00274BA8"/>
  </w:style>
  <w:style w:type="paragraph" w:customStyle="1" w:styleId="CRACTSET4H1">
    <w:name w:val="CR_ACTSET4_H1"/>
    <w:basedOn w:val="Normal"/>
    <w:rsid w:val="00274BA8"/>
    <w:pPr>
      <w:spacing w:before="240" w:after="120" w:line="240" w:lineRule="atLeast"/>
      <w:outlineLvl w:val="1"/>
    </w:pPr>
    <w:rPr>
      <w:rFonts w:eastAsia="Times"/>
      <w:b/>
      <w:color w:val="000080"/>
      <w:sz w:val="28"/>
      <w:szCs w:val="20"/>
    </w:rPr>
  </w:style>
  <w:style w:type="paragraph" w:customStyle="1" w:styleId="CIT">
    <w:name w:val="CIT"/>
    <w:basedOn w:val="Normal"/>
    <w:rsid w:val="00274BA8"/>
    <w:pPr>
      <w:autoSpaceDE w:val="0"/>
      <w:autoSpaceDN w:val="0"/>
      <w:adjustRightInd w:val="0"/>
    </w:pPr>
    <w:rPr>
      <w:rFonts w:ascii="Frutiger-Black" w:hAnsi="Frutiger-Black"/>
      <w:b/>
      <w:bCs/>
      <w:color w:val="4D4D4D"/>
      <w:sz w:val="20"/>
      <w:szCs w:val="20"/>
    </w:rPr>
  </w:style>
  <w:style w:type="paragraph" w:customStyle="1" w:styleId="StyleACTNUM">
    <w:name w:val="Style ACT_NUM"/>
    <w:basedOn w:val="Normal"/>
    <w:rsid w:val="00274BA8"/>
    <w:pPr>
      <w:spacing w:before="120"/>
      <w:ind w:left="720" w:hanging="720"/>
    </w:pPr>
    <w:rPr>
      <w:rFonts w:eastAsia="Times"/>
      <w:szCs w:val="20"/>
    </w:rPr>
  </w:style>
  <w:style w:type="paragraph" w:customStyle="1" w:styleId="ACTBL">
    <w:name w:val="ACT_BL"/>
    <w:basedOn w:val="ACT"/>
    <w:rsid w:val="00274BA8"/>
    <w:pPr>
      <w:numPr>
        <w:numId w:val="4"/>
      </w:numPr>
    </w:pPr>
  </w:style>
  <w:style w:type="character" w:customStyle="1" w:styleId="ACTNUMChar">
    <w:name w:val="ACT_NUM Char"/>
    <w:basedOn w:val="DefaultParagraphFont"/>
    <w:rsid w:val="00274BA8"/>
    <w:rPr>
      <w:rFonts w:eastAsia="Times"/>
      <w:sz w:val="24"/>
      <w:lang w:val="en-US" w:eastAsia="en-US" w:bidi="ar-SA"/>
    </w:rPr>
  </w:style>
  <w:style w:type="paragraph" w:customStyle="1" w:styleId="Style2">
    <w:name w:val="Style2"/>
    <w:basedOn w:val="EXR"/>
    <w:rsid w:val="00274BA8"/>
  </w:style>
  <w:style w:type="table" w:styleId="TableGrid">
    <w:name w:val="Table Grid"/>
    <w:basedOn w:val="TableNormal"/>
    <w:rsid w:val="00387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q0">
    <w:name w:val="qq"/>
    <w:basedOn w:val="SEC"/>
    <w:rsid w:val="00274BA8"/>
    <w:pPr>
      <w:pBdr>
        <w:top w:val="single" w:sz="8" w:space="1" w:color="0000FF"/>
        <w:left w:val="single" w:sz="8" w:space="4" w:color="0000FF"/>
        <w:bottom w:val="single" w:sz="8" w:space="1" w:color="0000FF"/>
        <w:right w:val="single" w:sz="8" w:space="4" w:color="0000FF"/>
      </w:pBdr>
    </w:pPr>
    <w:rPr>
      <w:b/>
      <w:bCs w:val="0"/>
      <w:color w:val="0000FF"/>
    </w:rPr>
  </w:style>
  <w:style w:type="paragraph" w:customStyle="1" w:styleId="Points">
    <w:name w:val="Points"/>
    <w:basedOn w:val="Normal"/>
    <w:rsid w:val="00274BA8"/>
    <w:pPr>
      <w:numPr>
        <w:numId w:val="5"/>
      </w:numPr>
    </w:pPr>
    <w:rPr>
      <w:rFonts w:ascii="Times" w:eastAsia="Times" w:hAnsi="Times"/>
      <w:szCs w:val="20"/>
    </w:rPr>
  </w:style>
  <w:style w:type="character" w:customStyle="1" w:styleId="CRSETRQChar">
    <w:name w:val="CR_SET_RQ Char"/>
    <w:basedOn w:val="DefaultParagraphFont"/>
    <w:rsid w:val="00274BA8"/>
    <w:rPr>
      <w:rFonts w:eastAsia="Times"/>
      <w:sz w:val="24"/>
      <w:lang w:val="en-US" w:eastAsia="en-US" w:bidi="ar-SA"/>
    </w:rPr>
  </w:style>
  <w:style w:type="paragraph" w:customStyle="1" w:styleId="act0">
    <w:name w:val="act"/>
    <w:basedOn w:val="Normal"/>
    <w:rsid w:val="00274BA8"/>
    <w:pPr>
      <w:spacing w:before="100" w:beforeAutospacing="1" w:after="100" w:afterAutospacing="1"/>
    </w:pPr>
  </w:style>
  <w:style w:type="character" w:customStyle="1" w:styleId="StyleACTNUMChar">
    <w:name w:val="Style ACT_NUM Char"/>
    <w:basedOn w:val="DefaultParagraphFont"/>
    <w:rsid w:val="00274BA8"/>
    <w:rPr>
      <w:rFonts w:eastAsia="Times"/>
      <w:sz w:val="24"/>
      <w:lang w:val="en-US" w:eastAsia="en-US" w:bidi="ar-SA"/>
    </w:rPr>
  </w:style>
  <w:style w:type="paragraph" w:customStyle="1" w:styleId="FIGNUM">
    <w:name w:val="FIG_NUM"/>
    <w:basedOn w:val="FIGPD"/>
    <w:rsid w:val="00274BA8"/>
    <w:pPr>
      <w:tabs>
        <w:tab w:val="left" w:pos="3420"/>
      </w:tabs>
      <w:spacing w:before="60"/>
    </w:pPr>
    <w:rPr>
      <w:rFonts w:ascii="Times" w:hAnsi="Times"/>
    </w:rPr>
  </w:style>
  <w:style w:type="character" w:customStyle="1" w:styleId="SECTTLChar">
    <w:name w:val="SEC_TTL Char"/>
    <w:basedOn w:val="DefaultParagraphFont"/>
    <w:rsid w:val="00274BA8"/>
    <w:rPr>
      <w:b/>
      <w:color w:val="000080"/>
      <w:sz w:val="28"/>
      <w:lang w:val="en-US" w:eastAsia="en-US" w:bidi="ar-SA"/>
    </w:rPr>
  </w:style>
  <w:style w:type="character" w:customStyle="1" w:styleId="SECNUMChar">
    <w:name w:val="SEC_NUM Char"/>
    <w:basedOn w:val="SECTTLChar"/>
    <w:rsid w:val="00274BA8"/>
    <w:rPr>
      <w:b/>
      <w:color w:val="000080"/>
      <w:sz w:val="28"/>
      <w:lang w:val="en-US" w:eastAsia="en-US" w:bidi="ar-SA"/>
    </w:rPr>
  </w:style>
  <w:style w:type="character" w:customStyle="1" w:styleId="notlocalizable">
    <w:name w:val="notlocalizable"/>
    <w:basedOn w:val="DefaultParagraphFont"/>
    <w:rsid w:val="00387B9A"/>
  </w:style>
  <w:style w:type="paragraph" w:customStyle="1" w:styleId="para">
    <w:name w:val="para"/>
    <w:basedOn w:val="Normal"/>
    <w:rsid w:val="00897C44"/>
    <w:pPr>
      <w:spacing w:before="100" w:beforeAutospacing="1" w:after="100" w:afterAutospacing="1"/>
    </w:pPr>
  </w:style>
  <w:style w:type="character" w:customStyle="1" w:styleId="BX4SUPTTLChar">
    <w:name w:val="BX4_SUPTTL Char"/>
    <w:basedOn w:val="DefaultParagraphFont"/>
    <w:link w:val="BX4SUPTTL"/>
    <w:rsid w:val="00126984"/>
    <w:rPr>
      <w:b/>
      <w:color w:val="808000"/>
      <w:sz w:val="28"/>
    </w:rPr>
  </w:style>
  <w:style w:type="paragraph" w:styleId="Revision">
    <w:name w:val="Revision"/>
    <w:hidden/>
    <w:uiPriority w:val="99"/>
    <w:semiHidden/>
    <w:rsid w:val="00842E8E"/>
    <w:rPr>
      <w:sz w:val="24"/>
      <w:szCs w:val="24"/>
    </w:rPr>
  </w:style>
  <w:style w:type="character" w:customStyle="1" w:styleId="ACTChar">
    <w:name w:val="ACT Char"/>
    <w:basedOn w:val="DefaultParagraphFont"/>
    <w:link w:val="ACT"/>
    <w:rsid w:val="00BA379A"/>
    <w:rPr>
      <w:rFonts w:eastAsia="Times"/>
      <w:sz w:val="24"/>
    </w:rPr>
  </w:style>
  <w:style w:type="character" w:customStyle="1" w:styleId="newterm">
    <w:name w:val="newterm"/>
    <w:basedOn w:val="DefaultParagraphFont"/>
    <w:rsid w:val="00D10B57"/>
  </w:style>
  <w:style w:type="paragraph" w:styleId="NoSpacing">
    <w:name w:val="No Spacing"/>
    <w:uiPriority w:val="1"/>
    <w:qFormat/>
    <w:rsid w:val="00063194"/>
    <w:rPr>
      <w:rFonts w:ascii="Calibri" w:hAnsi="Calibri"/>
      <w:sz w:val="22"/>
      <w:szCs w:val="22"/>
    </w:rPr>
  </w:style>
  <w:style w:type="character" w:customStyle="1" w:styleId="ACTUNTBLChar">
    <w:name w:val="ACT_UNTBL Char"/>
    <w:basedOn w:val="DefaultParagraphFont"/>
    <w:link w:val="ACTUNTBL"/>
    <w:rsid w:val="00E608BB"/>
    <w:rPr>
      <w:rFonts w:eastAsia="Times"/>
      <w:sz w:val="24"/>
      <w:lang w:val="en-US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1EFB"/>
  </w:style>
  <w:style w:type="paragraph" w:customStyle="1" w:styleId="CRPROBSET1MATCHANS">
    <w:name w:val="CR_PROBSET1_MATCH_ANS"/>
    <w:basedOn w:val="Normal"/>
    <w:rsid w:val="00076630"/>
    <w:pPr>
      <w:numPr>
        <w:numId w:val="20"/>
      </w:numPr>
      <w:tabs>
        <w:tab w:val="left" w:pos="576"/>
      </w:tabs>
      <w:spacing w:before="120" w:after="240" w:line="256" w:lineRule="auto"/>
    </w:pPr>
    <w:rPr>
      <w:rFonts w:asciiTheme="minorHAnsi" w:eastAsia="Times" w:hAnsiTheme="minorHAnsi" w:cstheme="minorBidi"/>
      <w:bCs/>
      <w:sz w:val="22"/>
      <w:szCs w:val="20"/>
    </w:rPr>
  </w:style>
  <w:style w:type="paragraph" w:styleId="ListParagraph">
    <w:name w:val="List Paragraph"/>
    <w:basedOn w:val="Normal"/>
    <w:uiPriority w:val="34"/>
    <w:qFormat/>
    <w:rsid w:val="00076630"/>
    <w:pPr>
      <w:ind w:left="720"/>
      <w:contextualSpacing/>
    </w:pPr>
  </w:style>
  <w:style w:type="paragraph" w:customStyle="1" w:styleId="CRPROBSET1SUPTTL">
    <w:name w:val="CR_PROBSET1_SUPTTL"/>
    <w:basedOn w:val="Normal"/>
    <w:rsid w:val="004440BA"/>
    <w:pPr>
      <w:spacing w:before="480" w:after="240" w:line="240" w:lineRule="atLeast"/>
      <w:outlineLvl w:val="2"/>
    </w:pPr>
    <w:rPr>
      <w:rFonts w:eastAsia="Times"/>
      <w:b/>
      <w:color w:val="0070C0"/>
      <w:sz w:val="28"/>
      <w:szCs w:val="20"/>
    </w:rPr>
  </w:style>
  <w:style w:type="paragraph" w:customStyle="1" w:styleId="CRPROBSET1INSTR">
    <w:name w:val="CR_PROBSET1_INSTR"/>
    <w:basedOn w:val="Normal"/>
    <w:rsid w:val="004440BA"/>
    <w:pPr>
      <w:spacing w:before="240" w:after="240"/>
      <w:ind w:right="576"/>
    </w:pPr>
    <w:rPr>
      <w:rFonts w:eastAsia="Times"/>
      <w:sz w:val="20"/>
      <w:szCs w:val="20"/>
    </w:rPr>
  </w:style>
  <w:style w:type="paragraph" w:customStyle="1" w:styleId="CRPROBSET1MATCHNL">
    <w:name w:val="CR_PROBSET1_MATCH_NL"/>
    <w:basedOn w:val="Normal"/>
    <w:rsid w:val="004440BA"/>
    <w:pPr>
      <w:tabs>
        <w:tab w:val="left" w:pos="288"/>
      </w:tabs>
      <w:spacing w:after="120"/>
      <w:ind w:left="1267" w:hanging="1267"/>
    </w:pPr>
    <w:rPr>
      <w:rFonts w:eastAsia="Times"/>
      <w:sz w:val="20"/>
      <w:szCs w:val="20"/>
    </w:rPr>
  </w:style>
  <w:style w:type="paragraph" w:customStyle="1" w:styleId="CRPROBSET1MCQ">
    <w:name w:val="CR_PROBSET1_MCQ"/>
    <w:basedOn w:val="Normal"/>
    <w:rsid w:val="004440BA"/>
    <w:pPr>
      <w:tabs>
        <w:tab w:val="left" w:pos="1728"/>
        <w:tab w:val="left" w:pos="5328"/>
      </w:tabs>
      <w:spacing w:after="120"/>
      <w:ind w:left="547" w:hanging="547"/>
    </w:pPr>
    <w:rPr>
      <w:rFonts w:eastAsia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risty%20Parrish\Application%20Data\Microsoft\Templates\GO!Template_Fin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D9F2786-FF35-4934-840E-A697795F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GO!Template_Final</Template>
  <TotalTime>0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Vista -Chap1</vt:lpstr>
    </vt:vector>
  </TitlesOfParts>
  <Company>Hewlett-Packard Company</Company>
  <LinksUpToDate>false</LinksUpToDate>
  <CharactersWithSpaces>5556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Vista -Chap1</dc:title>
  <dc:subject/>
  <dc:creator>GO! Series</dc:creator>
  <cp:keywords/>
  <dc:description/>
  <cp:lastModifiedBy>David Sturm</cp:lastModifiedBy>
  <cp:revision>3</cp:revision>
  <cp:lastPrinted>2020-02-11T01:57:00Z</cp:lastPrinted>
  <dcterms:created xsi:type="dcterms:W3CDTF">2020-02-11T02:18:00Z</dcterms:created>
  <dcterms:modified xsi:type="dcterms:W3CDTF">2020-02-11T02:18:00Z</dcterms:modified>
</cp:coreProperties>
</file>