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3811A" w14:textId="7D2B1B70" w:rsidR="00B04FC3" w:rsidRDefault="004440BA" w:rsidP="00B04FC3">
      <w:pPr>
        <w:pStyle w:val="CRSETMATCHTTL"/>
        <w:spacing w:before="0" w:after="0"/>
        <w:rPr>
          <w:b w:val="0"/>
          <w:color w:val="auto"/>
        </w:rPr>
      </w:pPr>
      <w:r w:rsidRPr="00531539">
        <w:rPr>
          <w:sz w:val="28"/>
          <w:szCs w:val="22"/>
        </w:rPr>
        <w:t xml:space="preserve">Chapter </w:t>
      </w:r>
      <w:r w:rsidR="00C70CAE">
        <w:rPr>
          <w:sz w:val="28"/>
          <w:szCs w:val="22"/>
        </w:rPr>
        <w:t>15</w:t>
      </w:r>
      <w:r w:rsidRPr="00531539">
        <w:rPr>
          <w:sz w:val="28"/>
          <w:szCs w:val="22"/>
        </w:rPr>
        <w:t xml:space="preserve"> Matching</w:t>
      </w:r>
      <w:r w:rsidRPr="006454F7">
        <w:rPr>
          <w:b w:val="0"/>
          <w:color w:val="auto"/>
          <w:sz w:val="28"/>
          <w:szCs w:val="22"/>
        </w:rPr>
        <w:t xml:space="preserve">.  </w:t>
      </w:r>
      <w:r w:rsidRPr="006454F7">
        <w:rPr>
          <w:b w:val="0"/>
          <w:color w:val="auto"/>
        </w:rPr>
        <w:t>Match each term in the second column with its correct definition in the first column by writing the letter of the term on the blank line in front of the correct definition.</w:t>
      </w:r>
    </w:p>
    <w:p w14:paraId="06DE23A0" w14:textId="77777777" w:rsidR="0009586C" w:rsidRPr="00464479" w:rsidRDefault="0009586C" w:rsidP="0009586C">
      <w:pPr>
        <w:pStyle w:val="CRSETMATCHTTL"/>
        <w:spacing w:before="0" w:after="0" w:line="240" w:lineRule="auto"/>
        <w:rPr>
          <w:b w:val="0"/>
          <w:sz w:val="16"/>
          <w:szCs w:val="16"/>
        </w:rPr>
      </w:pPr>
    </w:p>
    <w:p w14:paraId="239F44F2" w14:textId="0140229F" w:rsidR="0009586C" w:rsidRPr="00464479" w:rsidRDefault="0009586C" w:rsidP="0009586C">
      <w:pPr>
        <w:pStyle w:val="CRPROBSET1MATCHNL"/>
        <w:spacing w:after="0"/>
        <w:rPr>
          <w:sz w:val="16"/>
          <w:szCs w:val="16"/>
        </w:rPr>
      </w:pPr>
      <w:r w:rsidRPr="004440BA">
        <w:rPr>
          <w:noProof/>
          <w:szCs w:val="24"/>
        </w:rPr>
        <mc:AlternateContent>
          <mc:Choice Requires="wps">
            <w:drawing>
              <wp:anchor distT="0" distB="0" distL="114300" distR="114300" simplePos="0" relativeHeight="251659264" behindDoc="0" locked="0" layoutInCell="1" allowOverlap="1" wp14:anchorId="3024C970" wp14:editId="5EB21CB0">
                <wp:simplePos x="0" y="0"/>
                <wp:positionH relativeFrom="page">
                  <wp:posOffset>5648325</wp:posOffset>
                </wp:positionH>
                <wp:positionV relativeFrom="paragraph">
                  <wp:posOffset>9525</wp:posOffset>
                </wp:positionV>
                <wp:extent cx="1791335" cy="7115175"/>
                <wp:effectExtent l="0" t="0" r="18415" b="28575"/>
                <wp:wrapSquare wrapText="bothSides"/>
                <wp:docPr id="1" name="Text Box 1"/>
                <wp:cNvGraphicFramePr/>
                <a:graphic xmlns:a="http://schemas.openxmlformats.org/drawingml/2006/main">
                  <a:graphicData uri="http://schemas.microsoft.com/office/word/2010/wordprocessingShape">
                    <wps:wsp>
                      <wps:cNvSpPr txBox="1"/>
                      <wps:spPr>
                        <a:xfrm>
                          <a:off x="0" y="0"/>
                          <a:ext cx="1791335" cy="7115175"/>
                        </a:xfrm>
                        <a:prstGeom prst="rect">
                          <a:avLst/>
                        </a:prstGeom>
                        <a:noFill/>
                        <a:ln w="6350">
                          <a:solidFill>
                            <a:prstClr val="black"/>
                          </a:solidFill>
                        </a:ln>
                        <a:effectLst/>
                      </wps:spPr>
                      <wps:txbx>
                        <w:txbxContent>
                          <w:p w14:paraId="227DA1B3" w14:textId="77777777" w:rsidR="0009586C" w:rsidRPr="00737BCE" w:rsidRDefault="0009586C" w:rsidP="00737BCE">
                            <w:pPr>
                              <w:pStyle w:val="ListParagraph"/>
                              <w:numPr>
                                <w:ilvl w:val="0"/>
                                <w:numId w:val="35"/>
                              </w:numPr>
                              <w:rPr>
                                <w:sz w:val="22"/>
                                <w:szCs w:val="22"/>
                              </w:rPr>
                            </w:pPr>
                            <w:r w:rsidRPr="00737BCE">
                              <w:rPr>
                                <w:sz w:val="22"/>
                                <w:szCs w:val="22"/>
                              </w:rPr>
                              <w:t>Cell</w:t>
                            </w:r>
                            <w:r w:rsidRPr="00737BCE">
                              <w:rPr>
                                <w:sz w:val="22"/>
                                <w:szCs w:val="22"/>
                              </w:rPr>
                              <w:br/>
                            </w:r>
                          </w:p>
                          <w:p w14:paraId="48B1109E" w14:textId="77777777" w:rsidR="0009586C" w:rsidRPr="00737BCE" w:rsidRDefault="0009586C" w:rsidP="00737BCE">
                            <w:pPr>
                              <w:pStyle w:val="ListParagraph"/>
                              <w:numPr>
                                <w:ilvl w:val="0"/>
                                <w:numId w:val="35"/>
                              </w:numPr>
                              <w:rPr>
                                <w:sz w:val="22"/>
                                <w:szCs w:val="22"/>
                              </w:rPr>
                            </w:pPr>
                            <w:r w:rsidRPr="00737BCE">
                              <w:rPr>
                                <w:sz w:val="22"/>
                                <w:szCs w:val="22"/>
                              </w:rPr>
                              <w:t>Cell address</w:t>
                            </w:r>
                            <w:r w:rsidRPr="00737BCE">
                              <w:rPr>
                                <w:sz w:val="22"/>
                                <w:szCs w:val="22"/>
                              </w:rPr>
                              <w:br/>
                            </w:r>
                          </w:p>
                          <w:p w14:paraId="4BD746E7" w14:textId="77777777" w:rsidR="0009586C" w:rsidRPr="00737BCE" w:rsidRDefault="0009586C" w:rsidP="00737BCE">
                            <w:pPr>
                              <w:pStyle w:val="ListParagraph"/>
                              <w:numPr>
                                <w:ilvl w:val="0"/>
                                <w:numId w:val="35"/>
                              </w:numPr>
                              <w:rPr>
                                <w:sz w:val="22"/>
                                <w:szCs w:val="22"/>
                              </w:rPr>
                            </w:pPr>
                            <w:r w:rsidRPr="00737BCE">
                              <w:rPr>
                                <w:sz w:val="22"/>
                                <w:szCs w:val="22"/>
                              </w:rPr>
                              <w:t>Cell content</w:t>
                            </w:r>
                            <w:r w:rsidRPr="00737BCE">
                              <w:rPr>
                                <w:sz w:val="22"/>
                                <w:szCs w:val="22"/>
                              </w:rPr>
                              <w:br/>
                            </w:r>
                          </w:p>
                          <w:p w14:paraId="1CC7ED07" w14:textId="77777777" w:rsidR="0009586C" w:rsidRPr="00737BCE" w:rsidRDefault="0009586C" w:rsidP="00737BCE">
                            <w:pPr>
                              <w:pStyle w:val="ListParagraph"/>
                              <w:numPr>
                                <w:ilvl w:val="0"/>
                                <w:numId w:val="35"/>
                              </w:numPr>
                              <w:rPr>
                                <w:sz w:val="22"/>
                                <w:szCs w:val="22"/>
                              </w:rPr>
                            </w:pPr>
                            <w:r w:rsidRPr="00737BCE">
                              <w:rPr>
                                <w:sz w:val="22"/>
                                <w:szCs w:val="22"/>
                              </w:rPr>
                              <w:t>Chart</w:t>
                            </w:r>
                            <w:r w:rsidRPr="00737BCE">
                              <w:rPr>
                                <w:sz w:val="22"/>
                                <w:szCs w:val="22"/>
                              </w:rPr>
                              <w:br/>
                            </w:r>
                          </w:p>
                          <w:p w14:paraId="3CDCE89B" w14:textId="77777777" w:rsidR="0009586C" w:rsidRPr="00737BCE" w:rsidRDefault="0009586C" w:rsidP="00737BCE">
                            <w:pPr>
                              <w:pStyle w:val="ListParagraph"/>
                              <w:numPr>
                                <w:ilvl w:val="0"/>
                                <w:numId w:val="35"/>
                              </w:numPr>
                              <w:rPr>
                                <w:sz w:val="22"/>
                                <w:szCs w:val="22"/>
                              </w:rPr>
                            </w:pPr>
                            <w:r w:rsidRPr="00737BCE">
                              <w:rPr>
                                <w:sz w:val="22"/>
                                <w:szCs w:val="22"/>
                              </w:rPr>
                              <w:t>Column</w:t>
                            </w:r>
                            <w:r w:rsidRPr="00737BCE">
                              <w:rPr>
                                <w:sz w:val="22"/>
                                <w:szCs w:val="22"/>
                              </w:rPr>
                              <w:br/>
                            </w:r>
                          </w:p>
                          <w:p w14:paraId="01D44B98" w14:textId="77777777" w:rsidR="0009586C" w:rsidRPr="00737BCE" w:rsidRDefault="0009586C" w:rsidP="00737BCE">
                            <w:pPr>
                              <w:pStyle w:val="ListParagraph"/>
                              <w:numPr>
                                <w:ilvl w:val="0"/>
                                <w:numId w:val="35"/>
                              </w:numPr>
                              <w:rPr>
                                <w:sz w:val="22"/>
                                <w:szCs w:val="22"/>
                              </w:rPr>
                            </w:pPr>
                            <w:r w:rsidRPr="00737BCE">
                              <w:rPr>
                                <w:sz w:val="22"/>
                                <w:szCs w:val="22"/>
                              </w:rPr>
                              <w:t>Constant value</w:t>
                            </w:r>
                            <w:r w:rsidRPr="00737BCE">
                              <w:rPr>
                                <w:sz w:val="22"/>
                                <w:szCs w:val="22"/>
                              </w:rPr>
                              <w:br/>
                            </w:r>
                          </w:p>
                          <w:p w14:paraId="4864AC0F" w14:textId="77777777" w:rsidR="0009586C" w:rsidRPr="00737BCE" w:rsidRDefault="0009586C" w:rsidP="00737BCE">
                            <w:pPr>
                              <w:pStyle w:val="ListParagraph"/>
                              <w:numPr>
                                <w:ilvl w:val="0"/>
                                <w:numId w:val="35"/>
                              </w:numPr>
                              <w:rPr>
                                <w:sz w:val="22"/>
                                <w:szCs w:val="22"/>
                              </w:rPr>
                            </w:pPr>
                            <w:r w:rsidRPr="00737BCE">
                              <w:rPr>
                                <w:sz w:val="22"/>
                                <w:szCs w:val="22"/>
                              </w:rPr>
                              <w:t>Data</w:t>
                            </w:r>
                            <w:r w:rsidRPr="00737BCE">
                              <w:rPr>
                                <w:sz w:val="22"/>
                                <w:szCs w:val="22"/>
                              </w:rPr>
                              <w:br/>
                            </w:r>
                          </w:p>
                          <w:p w14:paraId="59298AE0" w14:textId="77777777" w:rsidR="0009586C" w:rsidRPr="00737BCE" w:rsidRDefault="0009586C" w:rsidP="00737BCE">
                            <w:pPr>
                              <w:pStyle w:val="ListParagraph"/>
                              <w:numPr>
                                <w:ilvl w:val="0"/>
                                <w:numId w:val="35"/>
                              </w:numPr>
                              <w:rPr>
                                <w:sz w:val="22"/>
                                <w:szCs w:val="22"/>
                              </w:rPr>
                            </w:pPr>
                            <w:r w:rsidRPr="00737BCE">
                              <w:rPr>
                                <w:sz w:val="22"/>
                                <w:szCs w:val="22"/>
                              </w:rPr>
                              <w:t>Fill handle</w:t>
                            </w:r>
                            <w:r w:rsidRPr="00737BCE">
                              <w:rPr>
                                <w:sz w:val="22"/>
                                <w:szCs w:val="22"/>
                              </w:rPr>
                              <w:br/>
                            </w:r>
                          </w:p>
                          <w:p w14:paraId="29C19289" w14:textId="77777777" w:rsidR="0009586C" w:rsidRPr="00737BCE" w:rsidRDefault="0009586C" w:rsidP="00737BCE">
                            <w:pPr>
                              <w:pStyle w:val="ListParagraph"/>
                              <w:numPr>
                                <w:ilvl w:val="0"/>
                                <w:numId w:val="35"/>
                              </w:numPr>
                              <w:rPr>
                                <w:sz w:val="22"/>
                                <w:szCs w:val="22"/>
                              </w:rPr>
                            </w:pPr>
                            <w:r w:rsidRPr="00737BCE">
                              <w:rPr>
                                <w:sz w:val="22"/>
                                <w:szCs w:val="22"/>
                              </w:rPr>
                              <w:t>Formula</w:t>
                            </w:r>
                            <w:r w:rsidRPr="00737BCE">
                              <w:rPr>
                                <w:sz w:val="22"/>
                                <w:szCs w:val="22"/>
                              </w:rPr>
                              <w:br/>
                            </w:r>
                          </w:p>
                          <w:p w14:paraId="021F5F79" w14:textId="77777777" w:rsidR="0009586C" w:rsidRPr="00737BCE" w:rsidRDefault="0009586C" w:rsidP="00737BCE">
                            <w:pPr>
                              <w:pStyle w:val="ListParagraph"/>
                              <w:numPr>
                                <w:ilvl w:val="0"/>
                                <w:numId w:val="35"/>
                              </w:numPr>
                              <w:rPr>
                                <w:sz w:val="22"/>
                                <w:szCs w:val="22"/>
                              </w:rPr>
                            </w:pPr>
                            <w:r w:rsidRPr="00737BCE">
                              <w:rPr>
                                <w:sz w:val="22"/>
                                <w:szCs w:val="22"/>
                              </w:rPr>
                              <w:t>Number values</w:t>
                            </w:r>
                            <w:r w:rsidRPr="00737BCE">
                              <w:rPr>
                                <w:sz w:val="22"/>
                                <w:szCs w:val="22"/>
                              </w:rPr>
                              <w:br/>
                            </w:r>
                          </w:p>
                          <w:p w14:paraId="089E664C" w14:textId="77777777" w:rsidR="0009586C" w:rsidRPr="00737BCE" w:rsidRDefault="0009586C" w:rsidP="00737BCE">
                            <w:pPr>
                              <w:pStyle w:val="ListParagraph"/>
                              <w:numPr>
                                <w:ilvl w:val="0"/>
                                <w:numId w:val="35"/>
                              </w:numPr>
                              <w:rPr>
                                <w:sz w:val="22"/>
                                <w:szCs w:val="22"/>
                              </w:rPr>
                            </w:pPr>
                            <w:r w:rsidRPr="00737BCE">
                              <w:rPr>
                                <w:sz w:val="22"/>
                                <w:szCs w:val="22"/>
                              </w:rPr>
                              <w:t>Row</w:t>
                            </w:r>
                            <w:r w:rsidRPr="00737BCE">
                              <w:rPr>
                                <w:sz w:val="22"/>
                                <w:szCs w:val="22"/>
                              </w:rPr>
                              <w:br/>
                            </w:r>
                          </w:p>
                          <w:p w14:paraId="3FC73413" w14:textId="77777777" w:rsidR="0009586C" w:rsidRPr="00737BCE" w:rsidRDefault="0009586C" w:rsidP="00737BCE">
                            <w:pPr>
                              <w:pStyle w:val="ListParagraph"/>
                              <w:numPr>
                                <w:ilvl w:val="0"/>
                                <w:numId w:val="35"/>
                              </w:numPr>
                              <w:rPr>
                                <w:sz w:val="22"/>
                                <w:szCs w:val="22"/>
                              </w:rPr>
                            </w:pPr>
                            <w:r w:rsidRPr="00737BCE">
                              <w:rPr>
                                <w:sz w:val="22"/>
                                <w:szCs w:val="22"/>
                              </w:rPr>
                              <w:t>Sheet tabs</w:t>
                            </w:r>
                            <w:r w:rsidRPr="00737BCE">
                              <w:rPr>
                                <w:sz w:val="22"/>
                                <w:szCs w:val="22"/>
                              </w:rPr>
                              <w:br/>
                            </w:r>
                          </w:p>
                          <w:p w14:paraId="58258BCB" w14:textId="77777777" w:rsidR="0009586C" w:rsidRPr="00737BCE" w:rsidRDefault="0009586C" w:rsidP="00737BCE">
                            <w:pPr>
                              <w:pStyle w:val="ListParagraph"/>
                              <w:numPr>
                                <w:ilvl w:val="0"/>
                                <w:numId w:val="35"/>
                              </w:numPr>
                              <w:rPr>
                                <w:sz w:val="22"/>
                                <w:szCs w:val="22"/>
                              </w:rPr>
                            </w:pPr>
                            <w:r w:rsidRPr="00737BCE">
                              <w:rPr>
                                <w:sz w:val="22"/>
                                <w:szCs w:val="22"/>
                              </w:rPr>
                              <w:t>Spreadsheet</w:t>
                            </w:r>
                            <w:r w:rsidRPr="00737BCE">
                              <w:rPr>
                                <w:sz w:val="22"/>
                                <w:szCs w:val="22"/>
                              </w:rPr>
                              <w:br/>
                            </w:r>
                          </w:p>
                          <w:p w14:paraId="3370BF91" w14:textId="77777777" w:rsidR="0009586C" w:rsidRPr="00737BCE" w:rsidRDefault="0009586C" w:rsidP="00737BCE">
                            <w:pPr>
                              <w:pStyle w:val="ListParagraph"/>
                              <w:numPr>
                                <w:ilvl w:val="0"/>
                                <w:numId w:val="35"/>
                              </w:numPr>
                              <w:rPr>
                                <w:sz w:val="22"/>
                                <w:szCs w:val="22"/>
                              </w:rPr>
                            </w:pPr>
                            <w:r w:rsidRPr="00737BCE">
                              <w:rPr>
                                <w:sz w:val="22"/>
                                <w:szCs w:val="22"/>
                              </w:rPr>
                              <w:t>Value</w:t>
                            </w:r>
                            <w:r w:rsidRPr="00737BCE">
                              <w:rPr>
                                <w:sz w:val="22"/>
                                <w:szCs w:val="22"/>
                              </w:rPr>
                              <w:br/>
                            </w:r>
                          </w:p>
                          <w:p w14:paraId="0771E8D5" w14:textId="77777777" w:rsidR="0009586C" w:rsidRPr="00737BCE" w:rsidRDefault="0009586C" w:rsidP="00737BCE">
                            <w:pPr>
                              <w:pStyle w:val="ListParagraph"/>
                              <w:numPr>
                                <w:ilvl w:val="0"/>
                                <w:numId w:val="35"/>
                              </w:numPr>
                              <w:rPr>
                                <w:sz w:val="22"/>
                                <w:szCs w:val="22"/>
                              </w:rPr>
                            </w:pPr>
                            <w:r w:rsidRPr="00737BCE">
                              <w:rPr>
                                <w:sz w:val="22"/>
                                <w:szCs w:val="22"/>
                              </w:rPr>
                              <w:t>Workbook</w:t>
                            </w:r>
                            <w:r w:rsidRPr="00737BCE">
                              <w:rPr>
                                <w:sz w:val="22"/>
                                <w:szCs w:val="22"/>
                              </w:rPr>
                              <w:br/>
                            </w:r>
                          </w:p>
                          <w:p w14:paraId="37FDEDF9" w14:textId="77777777" w:rsidR="0009586C" w:rsidRPr="00737BCE" w:rsidRDefault="0009586C" w:rsidP="00737BCE">
                            <w:pPr>
                              <w:pStyle w:val="ListParagraph"/>
                              <w:numPr>
                                <w:ilvl w:val="0"/>
                                <w:numId w:val="35"/>
                              </w:numPr>
                              <w:rPr>
                                <w:sz w:val="22"/>
                                <w:szCs w:val="22"/>
                              </w:rPr>
                            </w:pPr>
                            <w:r w:rsidRPr="00737BCE">
                              <w:rPr>
                                <w:sz w:val="22"/>
                                <w:szCs w:val="22"/>
                              </w:rPr>
                              <w:t>Worksheet</w:t>
                            </w:r>
                            <w:r w:rsidRPr="00737BCE">
                              <w:rPr>
                                <w:sz w:val="22"/>
                                <w:szCs w:val="22"/>
                              </w:rPr>
                              <w:br/>
                            </w:r>
                          </w:p>
                          <w:p w14:paraId="58712A9E" w14:textId="257ADE29" w:rsidR="0009586C" w:rsidRPr="00737BCE" w:rsidRDefault="0009586C" w:rsidP="00737BCE">
                            <w:pPr>
                              <w:pStyle w:val="ListParagraph"/>
                              <w:numPr>
                                <w:ilvl w:val="0"/>
                                <w:numId w:val="35"/>
                              </w:numPr>
                              <w:rPr>
                                <w:sz w:val="22"/>
                                <w:szCs w:val="22"/>
                              </w:rPr>
                            </w:pPr>
                            <w:r w:rsidRPr="00737BCE">
                              <w:rPr>
                                <w:sz w:val="22"/>
                                <w:szCs w:val="22"/>
                              </w:rPr>
                              <w:t>Range</w:t>
                            </w:r>
                          </w:p>
                          <w:p w14:paraId="7A29825B" w14:textId="77777777" w:rsidR="0009586C" w:rsidRPr="00737BCE" w:rsidRDefault="0009586C" w:rsidP="00737BCE">
                            <w:pPr>
                              <w:ind w:left="360"/>
                              <w:rPr>
                                <w:sz w:val="22"/>
                                <w:szCs w:val="22"/>
                              </w:rPr>
                            </w:pPr>
                          </w:p>
                          <w:p w14:paraId="145FF8F5" w14:textId="1DD07DE3" w:rsidR="0009586C" w:rsidRPr="00737BCE" w:rsidRDefault="0009586C" w:rsidP="00737BCE">
                            <w:pPr>
                              <w:ind w:left="360"/>
                              <w:rPr>
                                <w:sz w:val="22"/>
                                <w:szCs w:val="22"/>
                              </w:rPr>
                            </w:pPr>
                            <w:r w:rsidRPr="00737BCE">
                              <w:rPr>
                                <w:sz w:val="22"/>
                                <w:szCs w:val="22"/>
                              </w:rPr>
                              <w:t>+</w:t>
                            </w:r>
                            <w:r w:rsidRPr="00737BCE">
                              <w:rPr>
                                <w:sz w:val="22"/>
                                <w:szCs w:val="22"/>
                              </w:rPr>
                              <w:tab/>
                              <w:t>Plus sign</w:t>
                            </w:r>
                            <w:r w:rsidRPr="00737BCE">
                              <w:rPr>
                                <w:sz w:val="22"/>
                                <w:szCs w:val="22"/>
                              </w:rPr>
                              <w:br/>
                            </w:r>
                          </w:p>
                          <w:p w14:paraId="6A845A65" w14:textId="3750F614" w:rsidR="0009586C" w:rsidRPr="00737BCE" w:rsidRDefault="0009586C" w:rsidP="00737BCE">
                            <w:pPr>
                              <w:pStyle w:val="ListParagraph"/>
                              <w:numPr>
                                <w:ilvl w:val="0"/>
                                <w:numId w:val="38"/>
                              </w:numPr>
                              <w:rPr>
                                <w:sz w:val="22"/>
                                <w:szCs w:val="22"/>
                              </w:rPr>
                            </w:pPr>
                            <w:r w:rsidRPr="00737BCE">
                              <w:rPr>
                                <w:sz w:val="22"/>
                                <w:szCs w:val="22"/>
                              </w:rPr>
                              <w:t>Dash (hyphen)</w:t>
                            </w:r>
                          </w:p>
                          <w:p w14:paraId="4AABAE77" w14:textId="77777777" w:rsidR="0009586C" w:rsidRPr="00737BCE" w:rsidRDefault="0009586C" w:rsidP="00737BCE">
                            <w:pPr>
                              <w:ind w:left="360"/>
                              <w:rPr>
                                <w:sz w:val="22"/>
                                <w:szCs w:val="22"/>
                              </w:rPr>
                            </w:pPr>
                          </w:p>
                          <w:p w14:paraId="4A986A11" w14:textId="030C9596" w:rsidR="0009586C" w:rsidRPr="00737BCE" w:rsidRDefault="0009586C" w:rsidP="00737BCE">
                            <w:pPr>
                              <w:ind w:left="360"/>
                              <w:rPr>
                                <w:sz w:val="22"/>
                                <w:szCs w:val="22"/>
                              </w:rPr>
                            </w:pPr>
                            <w:r w:rsidRPr="00737BCE">
                              <w:rPr>
                                <w:sz w:val="22"/>
                                <w:szCs w:val="22"/>
                              </w:rPr>
                              <w:t>*</w:t>
                            </w:r>
                            <w:r w:rsidRPr="00737BCE">
                              <w:rPr>
                                <w:sz w:val="22"/>
                                <w:szCs w:val="22"/>
                              </w:rPr>
                              <w:tab/>
                              <w:t>Asterisk</w:t>
                            </w:r>
                            <w:r w:rsidR="00072B0C" w:rsidRPr="00737BCE">
                              <w:rPr>
                                <w:sz w:val="22"/>
                                <w:szCs w:val="22"/>
                              </w:rPr>
                              <w:t xml:space="preserve"> (shift 8)</w:t>
                            </w:r>
                          </w:p>
                          <w:p w14:paraId="5138F131" w14:textId="77777777" w:rsidR="0009586C" w:rsidRPr="00737BCE" w:rsidRDefault="0009586C" w:rsidP="00737BCE">
                            <w:pPr>
                              <w:ind w:left="360"/>
                              <w:rPr>
                                <w:sz w:val="22"/>
                                <w:szCs w:val="22"/>
                              </w:rPr>
                            </w:pPr>
                          </w:p>
                          <w:p w14:paraId="0DC29E01" w14:textId="4C7CCB36" w:rsidR="0009586C" w:rsidRPr="00737BCE" w:rsidRDefault="0009586C" w:rsidP="00737BCE">
                            <w:pPr>
                              <w:ind w:left="360"/>
                              <w:rPr>
                                <w:sz w:val="22"/>
                                <w:szCs w:val="22"/>
                              </w:rPr>
                            </w:pPr>
                            <w:r w:rsidRPr="00737BCE">
                              <w:rPr>
                                <w:sz w:val="22"/>
                                <w:szCs w:val="22"/>
                              </w:rPr>
                              <w:t>/</w:t>
                            </w:r>
                            <w:r w:rsidRPr="00737BCE">
                              <w:rPr>
                                <w:sz w:val="22"/>
                                <w:szCs w:val="22"/>
                              </w:rPr>
                              <w:tab/>
                              <w:t>Slash (virgule)</w:t>
                            </w:r>
                          </w:p>
                          <w:p w14:paraId="37E4F8BA" w14:textId="77777777" w:rsidR="00072B0C" w:rsidRPr="00737BCE" w:rsidRDefault="00072B0C" w:rsidP="00737BCE">
                            <w:pPr>
                              <w:ind w:left="360"/>
                              <w:rPr>
                                <w:sz w:val="22"/>
                                <w:szCs w:val="22"/>
                              </w:rPr>
                            </w:pPr>
                          </w:p>
                          <w:p w14:paraId="6626DBF9" w14:textId="4E299AF8" w:rsidR="00072B0C" w:rsidRPr="00737BCE" w:rsidRDefault="00072B0C" w:rsidP="00737BCE">
                            <w:pPr>
                              <w:ind w:left="360"/>
                              <w:rPr>
                                <w:sz w:val="22"/>
                                <w:szCs w:val="22"/>
                              </w:rPr>
                            </w:pPr>
                            <w:r w:rsidRPr="00737BCE">
                              <w:rPr>
                                <w:b/>
                                <w:sz w:val="22"/>
                                <w:szCs w:val="22"/>
                              </w:rPr>
                              <w:t>^</w:t>
                            </w:r>
                            <w:r w:rsidRPr="00737BCE">
                              <w:rPr>
                                <w:sz w:val="22"/>
                                <w:szCs w:val="22"/>
                              </w:rPr>
                              <w:tab/>
                              <w:t>Caret (shift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4C970" id="_x0000_t202" coordsize="21600,21600" o:spt="202" path="m,l,21600r21600,l21600,xe">
                <v:stroke joinstyle="miter"/>
                <v:path gradientshapeok="t" o:connecttype="rect"/>
              </v:shapetype>
              <v:shape id="Text Box 1" o:spid="_x0000_s1026" type="#_x0000_t202" style="position:absolute;left:0;text-align:left;margin-left:444.75pt;margin-top:.75pt;width:141.05pt;height:56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" filled="f" strokeweight=".5pt">
                <v:textbox>
                  <w:txbxContent>
                    <w:p w14:paraId="227DA1B3" w14:textId="77777777" w:rsidR="0009586C" w:rsidRPr="00737BCE" w:rsidRDefault="0009586C" w:rsidP="00737BCE">
                      <w:pPr>
                        <w:pStyle w:val="ListParagraph"/>
                        <w:numPr>
                          <w:ilvl w:val="0"/>
                          <w:numId w:val="35"/>
                        </w:numPr>
                        <w:rPr>
                          <w:sz w:val="22"/>
                          <w:szCs w:val="22"/>
                        </w:rPr>
                      </w:pPr>
                      <w:r w:rsidRPr="00737BCE">
                        <w:rPr>
                          <w:sz w:val="22"/>
                          <w:szCs w:val="22"/>
                        </w:rPr>
                        <w:t>Cell</w:t>
                      </w:r>
                      <w:r w:rsidRPr="00737BCE">
                        <w:rPr>
                          <w:sz w:val="22"/>
                          <w:szCs w:val="22"/>
                        </w:rPr>
                        <w:br/>
                      </w:r>
                    </w:p>
                    <w:p w14:paraId="48B1109E" w14:textId="77777777" w:rsidR="0009586C" w:rsidRPr="00737BCE" w:rsidRDefault="0009586C" w:rsidP="00737BCE">
                      <w:pPr>
                        <w:pStyle w:val="ListParagraph"/>
                        <w:numPr>
                          <w:ilvl w:val="0"/>
                          <w:numId w:val="35"/>
                        </w:numPr>
                        <w:rPr>
                          <w:sz w:val="22"/>
                          <w:szCs w:val="22"/>
                        </w:rPr>
                      </w:pPr>
                      <w:r w:rsidRPr="00737BCE">
                        <w:rPr>
                          <w:sz w:val="22"/>
                          <w:szCs w:val="22"/>
                        </w:rPr>
                        <w:t>Cell address</w:t>
                      </w:r>
                      <w:r w:rsidRPr="00737BCE">
                        <w:rPr>
                          <w:sz w:val="22"/>
                          <w:szCs w:val="22"/>
                        </w:rPr>
                        <w:br/>
                      </w:r>
                    </w:p>
                    <w:p w14:paraId="4BD746E7" w14:textId="77777777" w:rsidR="0009586C" w:rsidRPr="00737BCE" w:rsidRDefault="0009586C" w:rsidP="00737BCE">
                      <w:pPr>
                        <w:pStyle w:val="ListParagraph"/>
                        <w:numPr>
                          <w:ilvl w:val="0"/>
                          <w:numId w:val="35"/>
                        </w:numPr>
                        <w:rPr>
                          <w:sz w:val="22"/>
                          <w:szCs w:val="22"/>
                        </w:rPr>
                      </w:pPr>
                      <w:r w:rsidRPr="00737BCE">
                        <w:rPr>
                          <w:sz w:val="22"/>
                          <w:szCs w:val="22"/>
                        </w:rPr>
                        <w:t>Cell content</w:t>
                      </w:r>
                      <w:r w:rsidRPr="00737BCE">
                        <w:rPr>
                          <w:sz w:val="22"/>
                          <w:szCs w:val="22"/>
                        </w:rPr>
                        <w:br/>
                      </w:r>
                    </w:p>
                    <w:p w14:paraId="1CC7ED07" w14:textId="77777777" w:rsidR="0009586C" w:rsidRPr="00737BCE" w:rsidRDefault="0009586C" w:rsidP="00737BCE">
                      <w:pPr>
                        <w:pStyle w:val="ListParagraph"/>
                        <w:numPr>
                          <w:ilvl w:val="0"/>
                          <w:numId w:val="35"/>
                        </w:numPr>
                        <w:rPr>
                          <w:sz w:val="22"/>
                          <w:szCs w:val="22"/>
                        </w:rPr>
                      </w:pPr>
                      <w:r w:rsidRPr="00737BCE">
                        <w:rPr>
                          <w:sz w:val="22"/>
                          <w:szCs w:val="22"/>
                        </w:rPr>
                        <w:t>Chart</w:t>
                      </w:r>
                      <w:r w:rsidRPr="00737BCE">
                        <w:rPr>
                          <w:sz w:val="22"/>
                          <w:szCs w:val="22"/>
                        </w:rPr>
                        <w:br/>
                      </w:r>
                    </w:p>
                    <w:p w14:paraId="3CDCE89B" w14:textId="77777777" w:rsidR="0009586C" w:rsidRPr="00737BCE" w:rsidRDefault="0009586C" w:rsidP="00737BCE">
                      <w:pPr>
                        <w:pStyle w:val="ListParagraph"/>
                        <w:numPr>
                          <w:ilvl w:val="0"/>
                          <w:numId w:val="35"/>
                        </w:numPr>
                        <w:rPr>
                          <w:sz w:val="22"/>
                          <w:szCs w:val="22"/>
                        </w:rPr>
                      </w:pPr>
                      <w:r w:rsidRPr="00737BCE">
                        <w:rPr>
                          <w:sz w:val="22"/>
                          <w:szCs w:val="22"/>
                        </w:rPr>
                        <w:t>Column</w:t>
                      </w:r>
                      <w:r w:rsidRPr="00737BCE">
                        <w:rPr>
                          <w:sz w:val="22"/>
                          <w:szCs w:val="22"/>
                        </w:rPr>
                        <w:br/>
                      </w:r>
                    </w:p>
                    <w:p w14:paraId="01D44B98" w14:textId="77777777" w:rsidR="0009586C" w:rsidRPr="00737BCE" w:rsidRDefault="0009586C" w:rsidP="00737BCE">
                      <w:pPr>
                        <w:pStyle w:val="ListParagraph"/>
                        <w:numPr>
                          <w:ilvl w:val="0"/>
                          <w:numId w:val="35"/>
                        </w:numPr>
                        <w:rPr>
                          <w:sz w:val="22"/>
                          <w:szCs w:val="22"/>
                        </w:rPr>
                      </w:pPr>
                      <w:r w:rsidRPr="00737BCE">
                        <w:rPr>
                          <w:sz w:val="22"/>
                          <w:szCs w:val="22"/>
                        </w:rPr>
                        <w:t>Constant value</w:t>
                      </w:r>
                      <w:r w:rsidRPr="00737BCE">
                        <w:rPr>
                          <w:sz w:val="22"/>
                          <w:szCs w:val="22"/>
                        </w:rPr>
                        <w:br/>
                      </w:r>
                    </w:p>
                    <w:p w14:paraId="4864AC0F" w14:textId="77777777" w:rsidR="0009586C" w:rsidRPr="00737BCE" w:rsidRDefault="0009586C" w:rsidP="00737BCE">
                      <w:pPr>
                        <w:pStyle w:val="ListParagraph"/>
                        <w:numPr>
                          <w:ilvl w:val="0"/>
                          <w:numId w:val="35"/>
                        </w:numPr>
                        <w:rPr>
                          <w:sz w:val="22"/>
                          <w:szCs w:val="22"/>
                        </w:rPr>
                      </w:pPr>
                      <w:r w:rsidRPr="00737BCE">
                        <w:rPr>
                          <w:sz w:val="22"/>
                          <w:szCs w:val="22"/>
                        </w:rPr>
                        <w:t>Data</w:t>
                      </w:r>
                      <w:r w:rsidRPr="00737BCE">
                        <w:rPr>
                          <w:sz w:val="22"/>
                          <w:szCs w:val="22"/>
                        </w:rPr>
                        <w:br/>
                      </w:r>
                    </w:p>
                    <w:p w14:paraId="59298AE0" w14:textId="77777777" w:rsidR="0009586C" w:rsidRPr="00737BCE" w:rsidRDefault="0009586C" w:rsidP="00737BCE">
                      <w:pPr>
                        <w:pStyle w:val="ListParagraph"/>
                        <w:numPr>
                          <w:ilvl w:val="0"/>
                          <w:numId w:val="35"/>
                        </w:numPr>
                        <w:rPr>
                          <w:sz w:val="22"/>
                          <w:szCs w:val="22"/>
                        </w:rPr>
                      </w:pPr>
                      <w:r w:rsidRPr="00737BCE">
                        <w:rPr>
                          <w:sz w:val="22"/>
                          <w:szCs w:val="22"/>
                        </w:rPr>
                        <w:t>Fill handle</w:t>
                      </w:r>
                      <w:r w:rsidRPr="00737BCE">
                        <w:rPr>
                          <w:sz w:val="22"/>
                          <w:szCs w:val="22"/>
                        </w:rPr>
                        <w:br/>
                      </w:r>
                    </w:p>
                    <w:p w14:paraId="29C19289" w14:textId="77777777" w:rsidR="0009586C" w:rsidRPr="00737BCE" w:rsidRDefault="0009586C" w:rsidP="00737BCE">
                      <w:pPr>
                        <w:pStyle w:val="ListParagraph"/>
                        <w:numPr>
                          <w:ilvl w:val="0"/>
                          <w:numId w:val="35"/>
                        </w:numPr>
                        <w:rPr>
                          <w:sz w:val="22"/>
                          <w:szCs w:val="22"/>
                        </w:rPr>
                      </w:pPr>
                      <w:r w:rsidRPr="00737BCE">
                        <w:rPr>
                          <w:sz w:val="22"/>
                          <w:szCs w:val="22"/>
                        </w:rPr>
                        <w:t>Formula</w:t>
                      </w:r>
                      <w:r w:rsidRPr="00737BCE">
                        <w:rPr>
                          <w:sz w:val="22"/>
                          <w:szCs w:val="22"/>
                        </w:rPr>
                        <w:br/>
                      </w:r>
                    </w:p>
                    <w:p w14:paraId="021F5F79" w14:textId="77777777" w:rsidR="0009586C" w:rsidRPr="00737BCE" w:rsidRDefault="0009586C" w:rsidP="00737BCE">
                      <w:pPr>
                        <w:pStyle w:val="ListParagraph"/>
                        <w:numPr>
                          <w:ilvl w:val="0"/>
                          <w:numId w:val="35"/>
                        </w:numPr>
                        <w:rPr>
                          <w:sz w:val="22"/>
                          <w:szCs w:val="22"/>
                        </w:rPr>
                      </w:pPr>
                      <w:r w:rsidRPr="00737BCE">
                        <w:rPr>
                          <w:sz w:val="22"/>
                          <w:szCs w:val="22"/>
                        </w:rPr>
                        <w:t>Number values</w:t>
                      </w:r>
                      <w:r w:rsidRPr="00737BCE">
                        <w:rPr>
                          <w:sz w:val="22"/>
                          <w:szCs w:val="22"/>
                        </w:rPr>
                        <w:br/>
                      </w:r>
                    </w:p>
                    <w:p w14:paraId="089E664C" w14:textId="77777777" w:rsidR="0009586C" w:rsidRPr="00737BCE" w:rsidRDefault="0009586C" w:rsidP="00737BCE">
                      <w:pPr>
                        <w:pStyle w:val="ListParagraph"/>
                        <w:numPr>
                          <w:ilvl w:val="0"/>
                          <w:numId w:val="35"/>
                        </w:numPr>
                        <w:rPr>
                          <w:sz w:val="22"/>
                          <w:szCs w:val="22"/>
                        </w:rPr>
                      </w:pPr>
                      <w:r w:rsidRPr="00737BCE">
                        <w:rPr>
                          <w:sz w:val="22"/>
                          <w:szCs w:val="22"/>
                        </w:rPr>
                        <w:t>Row</w:t>
                      </w:r>
                      <w:r w:rsidRPr="00737BCE">
                        <w:rPr>
                          <w:sz w:val="22"/>
                          <w:szCs w:val="22"/>
                        </w:rPr>
                        <w:br/>
                      </w:r>
                    </w:p>
                    <w:p w14:paraId="3FC73413" w14:textId="77777777" w:rsidR="0009586C" w:rsidRPr="00737BCE" w:rsidRDefault="0009586C" w:rsidP="00737BCE">
                      <w:pPr>
                        <w:pStyle w:val="ListParagraph"/>
                        <w:numPr>
                          <w:ilvl w:val="0"/>
                          <w:numId w:val="35"/>
                        </w:numPr>
                        <w:rPr>
                          <w:sz w:val="22"/>
                          <w:szCs w:val="22"/>
                        </w:rPr>
                      </w:pPr>
                      <w:r w:rsidRPr="00737BCE">
                        <w:rPr>
                          <w:sz w:val="22"/>
                          <w:szCs w:val="22"/>
                        </w:rPr>
                        <w:t>Sheet tabs</w:t>
                      </w:r>
                      <w:r w:rsidRPr="00737BCE">
                        <w:rPr>
                          <w:sz w:val="22"/>
                          <w:szCs w:val="22"/>
                        </w:rPr>
                        <w:br/>
                      </w:r>
                    </w:p>
                    <w:p w14:paraId="58258BCB" w14:textId="77777777" w:rsidR="0009586C" w:rsidRPr="00737BCE" w:rsidRDefault="0009586C" w:rsidP="00737BCE">
                      <w:pPr>
                        <w:pStyle w:val="ListParagraph"/>
                        <w:numPr>
                          <w:ilvl w:val="0"/>
                          <w:numId w:val="35"/>
                        </w:numPr>
                        <w:rPr>
                          <w:sz w:val="22"/>
                          <w:szCs w:val="22"/>
                        </w:rPr>
                      </w:pPr>
                      <w:r w:rsidRPr="00737BCE">
                        <w:rPr>
                          <w:sz w:val="22"/>
                          <w:szCs w:val="22"/>
                        </w:rPr>
                        <w:t>Spreadsheet</w:t>
                      </w:r>
                      <w:r w:rsidRPr="00737BCE">
                        <w:rPr>
                          <w:sz w:val="22"/>
                          <w:szCs w:val="22"/>
                        </w:rPr>
                        <w:br/>
                      </w:r>
                    </w:p>
                    <w:p w14:paraId="3370BF91" w14:textId="77777777" w:rsidR="0009586C" w:rsidRPr="00737BCE" w:rsidRDefault="0009586C" w:rsidP="00737BCE">
                      <w:pPr>
                        <w:pStyle w:val="ListParagraph"/>
                        <w:numPr>
                          <w:ilvl w:val="0"/>
                          <w:numId w:val="35"/>
                        </w:numPr>
                        <w:rPr>
                          <w:sz w:val="22"/>
                          <w:szCs w:val="22"/>
                        </w:rPr>
                      </w:pPr>
                      <w:r w:rsidRPr="00737BCE">
                        <w:rPr>
                          <w:sz w:val="22"/>
                          <w:szCs w:val="22"/>
                        </w:rPr>
                        <w:t>Value</w:t>
                      </w:r>
                      <w:r w:rsidRPr="00737BCE">
                        <w:rPr>
                          <w:sz w:val="22"/>
                          <w:szCs w:val="22"/>
                        </w:rPr>
                        <w:br/>
                      </w:r>
                    </w:p>
                    <w:p w14:paraId="0771E8D5" w14:textId="77777777" w:rsidR="0009586C" w:rsidRPr="00737BCE" w:rsidRDefault="0009586C" w:rsidP="00737BCE">
                      <w:pPr>
                        <w:pStyle w:val="ListParagraph"/>
                        <w:numPr>
                          <w:ilvl w:val="0"/>
                          <w:numId w:val="35"/>
                        </w:numPr>
                        <w:rPr>
                          <w:sz w:val="22"/>
                          <w:szCs w:val="22"/>
                        </w:rPr>
                      </w:pPr>
                      <w:r w:rsidRPr="00737BCE">
                        <w:rPr>
                          <w:sz w:val="22"/>
                          <w:szCs w:val="22"/>
                        </w:rPr>
                        <w:t>Workbook</w:t>
                      </w:r>
                      <w:r w:rsidRPr="00737BCE">
                        <w:rPr>
                          <w:sz w:val="22"/>
                          <w:szCs w:val="22"/>
                        </w:rPr>
                        <w:br/>
                      </w:r>
                    </w:p>
                    <w:p w14:paraId="37FDEDF9" w14:textId="77777777" w:rsidR="0009586C" w:rsidRPr="00737BCE" w:rsidRDefault="0009586C" w:rsidP="00737BCE">
                      <w:pPr>
                        <w:pStyle w:val="ListParagraph"/>
                        <w:numPr>
                          <w:ilvl w:val="0"/>
                          <w:numId w:val="35"/>
                        </w:numPr>
                        <w:rPr>
                          <w:sz w:val="22"/>
                          <w:szCs w:val="22"/>
                        </w:rPr>
                      </w:pPr>
                      <w:r w:rsidRPr="00737BCE">
                        <w:rPr>
                          <w:sz w:val="22"/>
                          <w:szCs w:val="22"/>
                        </w:rPr>
                        <w:t>Worksheet</w:t>
                      </w:r>
                      <w:r w:rsidRPr="00737BCE">
                        <w:rPr>
                          <w:sz w:val="22"/>
                          <w:szCs w:val="22"/>
                        </w:rPr>
                        <w:br/>
                      </w:r>
                    </w:p>
                    <w:p w14:paraId="58712A9E" w14:textId="257ADE29" w:rsidR="0009586C" w:rsidRPr="00737BCE" w:rsidRDefault="0009586C" w:rsidP="00737BCE">
                      <w:pPr>
                        <w:pStyle w:val="ListParagraph"/>
                        <w:numPr>
                          <w:ilvl w:val="0"/>
                          <w:numId w:val="35"/>
                        </w:numPr>
                        <w:rPr>
                          <w:sz w:val="22"/>
                          <w:szCs w:val="22"/>
                        </w:rPr>
                      </w:pPr>
                      <w:r w:rsidRPr="00737BCE">
                        <w:rPr>
                          <w:sz w:val="22"/>
                          <w:szCs w:val="22"/>
                        </w:rPr>
                        <w:t>Range</w:t>
                      </w:r>
                    </w:p>
                    <w:p w14:paraId="7A29825B" w14:textId="77777777" w:rsidR="0009586C" w:rsidRPr="00737BCE" w:rsidRDefault="0009586C" w:rsidP="00737BCE">
                      <w:pPr>
                        <w:ind w:left="360"/>
                        <w:rPr>
                          <w:sz w:val="22"/>
                          <w:szCs w:val="22"/>
                        </w:rPr>
                      </w:pPr>
                    </w:p>
                    <w:p w14:paraId="145FF8F5" w14:textId="1DD07DE3" w:rsidR="0009586C" w:rsidRPr="00737BCE" w:rsidRDefault="0009586C" w:rsidP="00737BCE">
                      <w:pPr>
                        <w:ind w:left="360"/>
                        <w:rPr>
                          <w:sz w:val="22"/>
                          <w:szCs w:val="22"/>
                        </w:rPr>
                      </w:pPr>
                      <w:r w:rsidRPr="00737BCE">
                        <w:rPr>
                          <w:sz w:val="22"/>
                          <w:szCs w:val="22"/>
                        </w:rPr>
                        <w:t>+</w:t>
                      </w:r>
                      <w:r w:rsidRPr="00737BCE">
                        <w:rPr>
                          <w:sz w:val="22"/>
                          <w:szCs w:val="22"/>
                        </w:rPr>
                        <w:tab/>
                        <w:t>Plus sign</w:t>
                      </w:r>
                      <w:r w:rsidRPr="00737BCE">
                        <w:rPr>
                          <w:sz w:val="22"/>
                          <w:szCs w:val="22"/>
                        </w:rPr>
                        <w:br/>
                      </w:r>
                    </w:p>
                    <w:p w14:paraId="6A845A65" w14:textId="3750F614" w:rsidR="0009586C" w:rsidRPr="00737BCE" w:rsidRDefault="0009586C" w:rsidP="00737BCE">
                      <w:pPr>
                        <w:pStyle w:val="ListParagraph"/>
                        <w:numPr>
                          <w:ilvl w:val="0"/>
                          <w:numId w:val="38"/>
                        </w:numPr>
                        <w:rPr>
                          <w:sz w:val="22"/>
                          <w:szCs w:val="22"/>
                        </w:rPr>
                      </w:pPr>
                      <w:r w:rsidRPr="00737BCE">
                        <w:rPr>
                          <w:sz w:val="22"/>
                          <w:szCs w:val="22"/>
                        </w:rPr>
                        <w:t>Dash (hyphen)</w:t>
                      </w:r>
                    </w:p>
                    <w:p w14:paraId="4AABAE77" w14:textId="77777777" w:rsidR="0009586C" w:rsidRPr="00737BCE" w:rsidRDefault="0009586C" w:rsidP="00737BCE">
                      <w:pPr>
                        <w:ind w:left="360"/>
                        <w:rPr>
                          <w:sz w:val="22"/>
                          <w:szCs w:val="22"/>
                        </w:rPr>
                      </w:pPr>
                    </w:p>
                    <w:p w14:paraId="4A986A11" w14:textId="030C9596" w:rsidR="0009586C" w:rsidRPr="00737BCE" w:rsidRDefault="0009586C" w:rsidP="00737BCE">
                      <w:pPr>
                        <w:ind w:left="360"/>
                        <w:rPr>
                          <w:sz w:val="22"/>
                          <w:szCs w:val="22"/>
                        </w:rPr>
                      </w:pPr>
                      <w:r w:rsidRPr="00737BCE">
                        <w:rPr>
                          <w:sz w:val="22"/>
                          <w:szCs w:val="22"/>
                        </w:rPr>
                        <w:t>*</w:t>
                      </w:r>
                      <w:r w:rsidRPr="00737BCE">
                        <w:rPr>
                          <w:sz w:val="22"/>
                          <w:szCs w:val="22"/>
                        </w:rPr>
                        <w:tab/>
                        <w:t>Asterisk</w:t>
                      </w:r>
                      <w:r w:rsidR="00072B0C" w:rsidRPr="00737BCE">
                        <w:rPr>
                          <w:sz w:val="22"/>
                          <w:szCs w:val="22"/>
                        </w:rPr>
                        <w:t xml:space="preserve"> (shift 8)</w:t>
                      </w:r>
                    </w:p>
                    <w:p w14:paraId="5138F131" w14:textId="77777777" w:rsidR="0009586C" w:rsidRPr="00737BCE" w:rsidRDefault="0009586C" w:rsidP="00737BCE">
                      <w:pPr>
                        <w:ind w:left="360"/>
                        <w:rPr>
                          <w:sz w:val="22"/>
                          <w:szCs w:val="22"/>
                        </w:rPr>
                      </w:pPr>
                    </w:p>
                    <w:p w14:paraId="0DC29E01" w14:textId="4C7CCB36" w:rsidR="0009586C" w:rsidRPr="00737BCE" w:rsidRDefault="0009586C" w:rsidP="00737BCE">
                      <w:pPr>
                        <w:ind w:left="360"/>
                        <w:rPr>
                          <w:sz w:val="22"/>
                          <w:szCs w:val="22"/>
                        </w:rPr>
                      </w:pPr>
                      <w:r w:rsidRPr="00737BCE">
                        <w:rPr>
                          <w:sz w:val="22"/>
                          <w:szCs w:val="22"/>
                        </w:rPr>
                        <w:t>/</w:t>
                      </w:r>
                      <w:r w:rsidRPr="00737BCE">
                        <w:rPr>
                          <w:sz w:val="22"/>
                          <w:szCs w:val="22"/>
                        </w:rPr>
                        <w:tab/>
                        <w:t>Slash (virgule)</w:t>
                      </w:r>
                    </w:p>
                    <w:p w14:paraId="37E4F8BA" w14:textId="77777777" w:rsidR="00072B0C" w:rsidRPr="00737BCE" w:rsidRDefault="00072B0C" w:rsidP="00737BCE">
                      <w:pPr>
                        <w:ind w:left="360"/>
                        <w:rPr>
                          <w:sz w:val="22"/>
                          <w:szCs w:val="22"/>
                        </w:rPr>
                      </w:pPr>
                    </w:p>
                    <w:p w14:paraId="6626DBF9" w14:textId="4E299AF8" w:rsidR="00072B0C" w:rsidRPr="00737BCE" w:rsidRDefault="00072B0C" w:rsidP="00737BCE">
                      <w:pPr>
                        <w:ind w:left="360"/>
                        <w:rPr>
                          <w:sz w:val="22"/>
                          <w:szCs w:val="22"/>
                        </w:rPr>
                      </w:pPr>
                      <w:r w:rsidRPr="00737BCE">
                        <w:rPr>
                          <w:b/>
                          <w:sz w:val="22"/>
                          <w:szCs w:val="22"/>
                        </w:rPr>
                        <w:t>^</w:t>
                      </w:r>
                      <w:r w:rsidRPr="00737BCE">
                        <w:rPr>
                          <w:sz w:val="22"/>
                          <w:szCs w:val="22"/>
                        </w:rPr>
                        <w:tab/>
                        <w:t>Caret (shift 6)</w:t>
                      </w:r>
                    </w:p>
                  </w:txbxContent>
                </v:textbox>
                <w10:wrap type="square" anchorx="page"/>
              </v:shape>
            </w:pict>
          </mc:Fallback>
        </mc:AlternateContent>
      </w:r>
      <w:r>
        <w:rPr>
          <w:sz w:val="24"/>
          <w:szCs w:val="24"/>
        </w:rPr>
        <w:t>_____ 0</w:t>
      </w:r>
      <w:r>
        <w:rPr>
          <w:sz w:val="24"/>
          <w:szCs w:val="24"/>
        </w:rPr>
        <w:t xml:space="preserve">.  </w:t>
      </w:r>
      <w:r>
        <w:rPr>
          <w:sz w:val="24"/>
          <w:szCs w:val="24"/>
        </w:rPr>
        <w:t>Another name for a spreadsheet</w:t>
      </w:r>
      <w:r w:rsidRPr="0009586C">
        <w:rPr>
          <w:sz w:val="24"/>
          <w:szCs w:val="24"/>
        </w:rPr>
        <w:t>.</w:t>
      </w:r>
      <w:r>
        <w:rPr>
          <w:sz w:val="24"/>
          <w:szCs w:val="24"/>
        </w:rPr>
        <w:br/>
      </w:r>
    </w:p>
    <w:p w14:paraId="71B3D58F" w14:textId="5952EAD2" w:rsidR="0009586C" w:rsidRPr="00464479" w:rsidRDefault="0009586C" w:rsidP="0009586C">
      <w:pPr>
        <w:pStyle w:val="CRPROBSET1MATCHNL"/>
        <w:spacing w:after="0"/>
        <w:rPr>
          <w:sz w:val="16"/>
          <w:szCs w:val="16"/>
        </w:rPr>
      </w:pPr>
      <w:r>
        <w:rPr>
          <w:sz w:val="24"/>
          <w:szCs w:val="24"/>
        </w:rPr>
        <w:t xml:space="preserve">_____ 1.  </w:t>
      </w:r>
      <w:r w:rsidRPr="0009586C">
        <w:rPr>
          <w:sz w:val="24"/>
          <w:szCs w:val="24"/>
        </w:rPr>
        <w:t>An Excel file that contains one or more worksheets.</w:t>
      </w:r>
      <w:r>
        <w:rPr>
          <w:sz w:val="24"/>
          <w:szCs w:val="24"/>
        </w:rPr>
        <w:br/>
      </w:r>
    </w:p>
    <w:p w14:paraId="55EAF418" w14:textId="7D317B61" w:rsidR="0009586C" w:rsidRPr="00464479" w:rsidRDefault="0009586C" w:rsidP="0009586C">
      <w:pPr>
        <w:pStyle w:val="CRPROBSET1MATCHNL"/>
        <w:spacing w:after="0"/>
        <w:rPr>
          <w:sz w:val="16"/>
          <w:szCs w:val="16"/>
        </w:rPr>
      </w:pPr>
      <w:r w:rsidRPr="0009586C">
        <w:rPr>
          <w:sz w:val="24"/>
          <w:szCs w:val="24"/>
        </w:rPr>
        <w:t>_____ 2.</w:t>
      </w:r>
      <w:r>
        <w:rPr>
          <w:sz w:val="24"/>
          <w:szCs w:val="24"/>
        </w:rPr>
        <w:t xml:space="preserve">  </w:t>
      </w:r>
      <w:r w:rsidRPr="0009586C">
        <w:rPr>
          <w:sz w:val="24"/>
          <w:szCs w:val="24"/>
        </w:rPr>
        <w:t>Another name for a worksheet.</w:t>
      </w:r>
      <w:r>
        <w:rPr>
          <w:sz w:val="24"/>
          <w:szCs w:val="24"/>
        </w:rPr>
        <w:br/>
      </w:r>
    </w:p>
    <w:p w14:paraId="580A049A" w14:textId="20BBB438" w:rsidR="0009586C" w:rsidRPr="00464479" w:rsidRDefault="0009586C" w:rsidP="0009586C">
      <w:pPr>
        <w:pStyle w:val="CRPROBSET1MATCHNL"/>
        <w:spacing w:after="0"/>
        <w:rPr>
          <w:sz w:val="16"/>
          <w:szCs w:val="16"/>
        </w:rPr>
      </w:pPr>
      <w:r w:rsidRPr="0009586C">
        <w:rPr>
          <w:sz w:val="24"/>
          <w:szCs w:val="24"/>
        </w:rPr>
        <w:t>_____ 3.</w:t>
      </w:r>
      <w:r>
        <w:rPr>
          <w:sz w:val="24"/>
          <w:szCs w:val="24"/>
        </w:rPr>
        <w:t xml:space="preserve">  </w:t>
      </w:r>
      <w:r w:rsidRPr="0009586C">
        <w:rPr>
          <w:sz w:val="24"/>
          <w:szCs w:val="24"/>
        </w:rPr>
        <w:t>The intersection of a column and a row.</w:t>
      </w:r>
      <w:r>
        <w:rPr>
          <w:sz w:val="24"/>
          <w:szCs w:val="24"/>
        </w:rPr>
        <w:br/>
      </w:r>
    </w:p>
    <w:p w14:paraId="4F1624DD" w14:textId="26337C95" w:rsidR="0009586C" w:rsidRPr="0009586C" w:rsidRDefault="0009586C" w:rsidP="0009586C">
      <w:pPr>
        <w:pStyle w:val="CRPROBSET1MATCHNL"/>
        <w:spacing w:after="0"/>
        <w:rPr>
          <w:sz w:val="24"/>
          <w:szCs w:val="24"/>
        </w:rPr>
      </w:pPr>
      <w:r w:rsidRPr="0009586C">
        <w:rPr>
          <w:sz w:val="24"/>
          <w:szCs w:val="24"/>
        </w:rPr>
        <w:t>_____ 4.</w:t>
      </w:r>
      <w:r>
        <w:rPr>
          <w:sz w:val="24"/>
          <w:szCs w:val="24"/>
        </w:rPr>
        <w:t xml:space="preserve">  </w:t>
      </w:r>
      <w:r w:rsidRPr="0009586C">
        <w:rPr>
          <w:sz w:val="24"/>
          <w:szCs w:val="24"/>
        </w:rPr>
        <w:t>The labels along the lower border of the Excel window that identify each worksheet.</w:t>
      </w:r>
    </w:p>
    <w:p w14:paraId="51C07971" w14:textId="3499F106" w:rsidR="0009586C" w:rsidRPr="00464479" w:rsidRDefault="0009586C" w:rsidP="0009586C">
      <w:pPr>
        <w:pStyle w:val="CRPROBSET1MATCHNL"/>
        <w:spacing w:after="0"/>
        <w:rPr>
          <w:sz w:val="16"/>
          <w:szCs w:val="16"/>
        </w:rPr>
      </w:pPr>
      <w:r w:rsidRPr="0009586C">
        <w:rPr>
          <w:sz w:val="24"/>
          <w:szCs w:val="24"/>
        </w:rPr>
        <w:t>_____ 5.</w:t>
      </w:r>
      <w:r>
        <w:rPr>
          <w:sz w:val="24"/>
          <w:szCs w:val="24"/>
        </w:rPr>
        <w:t xml:space="preserve">  </w:t>
      </w:r>
      <w:r w:rsidRPr="0009586C">
        <w:rPr>
          <w:sz w:val="24"/>
          <w:szCs w:val="24"/>
        </w:rPr>
        <w:t>A vertical group of cells in a worksheet.</w:t>
      </w:r>
      <w:r>
        <w:rPr>
          <w:sz w:val="24"/>
          <w:szCs w:val="24"/>
        </w:rPr>
        <w:br/>
      </w:r>
    </w:p>
    <w:p w14:paraId="7488BE71" w14:textId="3D827D0A" w:rsidR="0009586C" w:rsidRPr="00464479" w:rsidRDefault="0009586C" w:rsidP="0009586C">
      <w:pPr>
        <w:pStyle w:val="CRPROBSET1MATCHNL"/>
        <w:spacing w:after="0"/>
        <w:rPr>
          <w:sz w:val="16"/>
          <w:szCs w:val="16"/>
        </w:rPr>
      </w:pPr>
      <w:r w:rsidRPr="0009586C">
        <w:rPr>
          <w:sz w:val="24"/>
          <w:szCs w:val="24"/>
        </w:rPr>
        <w:t>_____ 6.</w:t>
      </w:r>
      <w:r>
        <w:rPr>
          <w:sz w:val="24"/>
          <w:szCs w:val="24"/>
        </w:rPr>
        <w:t xml:space="preserve">  </w:t>
      </w:r>
      <w:r w:rsidRPr="0009586C">
        <w:rPr>
          <w:sz w:val="24"/>
          <w:szCs w:val="24"/>
        </w:rPr>
        <w:t>A horizontal group of cells in a worksheet.</w:t>
      </w:r>
      <w:r>
        <w:rPr>
          <w:sz w:val="24"/>
          <w:szCs w:val="24"/>
        </w:rPr>
        <w:br/>
      </w:r>
    </w:p>
    <w:p w14:paraId="1978AE5E" w14:textId="743A39C8" w:rsidR="0009586C" w:rsidRPr="00464479" w:rsidRDefault="0009586C" w:rsidP="0009586C">
      <w:pPr>
        <w:pStyle w:val="CRPROBSET1MATCHNL"/>
        <w:spacing w:after="0"/>
        <w:rPr>
          <w:sz w:val="16"/>
          <w:szCs w:val="16"/>
        </w:rPr>
      </w:pPr>
      <w:r w:rsidRPr="0009586C">
        <w:rPr>
          <w:sz w:val="24"/>
          <w:szCs w:val="24"/>
        </w:rPr>
        <w:t>_____ 7.</w:t>
      </w:r>
      <w:r>
        <w:rPr>
          <w:sz w:val="24"/>
          <w:szCs w:val="24"/>
        </w:rPr>
        <w:t xml:space="preserve">  </w:t>
      </w:r>
      <w:r w:rsidRPr="0009586C">
        <w:rPr>
          <w:sz w:val="24"/>
          <w:szCs w:val="24"/>
        </w:rPr>
        <w:t>Anything typed into a cell.</w:t>
      </w:r>
      <w:r>
        <w:rPr>
          <w:sz w:val="24"/>
          <w:szCs w:val="24"/>
        </w:rPr>
        <w:br/>
      </w:r>
    </w:p>
    <w:p w14:paraId="587388B8" w14:textId="1FE41CFB" w:rsidR="0009586C" w:rsidRPr="00464479" w:rsidRDefault="0009586C" w:rsidP="0009586C">
      <w:pPr>
        <w:pStyle w:val="CRPROBSET1MATCHNL"/>
        <w:spacing w:after="0"/>
        <w:rPr>
          <w:sz w:val="16"/>
          <w:szCs w:val="16"/>
        </w:rPr>
      </w:pPr>
      <w:r w:rsidRPr="0009586C">
        <w:rPr>
          <w:sz w:val="24"/>
          <w:szCs w:val="24"/>
        </w:rPr>
        <w:t>_____ 8.</w:t>
      </w:r>
      <w:r>
        <w:rPr>
          <w:sz w:val="24"/>
          <w:szCs w:val="24"/>
        </w:rPr>
        <w:t xml:space="preserve">  </w:t>
      </w:r>
      <w:r w:rsidRPr="0009586C">
        <w:rPr>
          <w:sz w:val="24"/>
          <w:szCs w:val="24"/>
        </w:rPr>
        <w:t>Text or numbers in a cell.</w:t>
      </w:r>
      <w:r>
        <w:rPr>
          <w:sz w:val="24"/>
          <w:szCs w:val="24"/>
        </w:rPr>
        <w:br/>
      </w:r>
    </w:p>
    <w:p w14:paraId="2EA2F342" w14:textId="4DA29394" w:rsidR="0009586C" w:rsidRPr="00464479" w:rsidRDefault="0009586C" w:rsidP="0009586C">
      <w:pPr>
        <w:pStyle w:val="CRPROBSET1MATCHNL"/>
        <w:spacing w:after="0"/>
        <w:rPr>
          <w:sz w:val="16"/>
          <w:szCs w:val="16"/>
        </w:rPr>
      </w:pPr>
      <w:r w:rsidRPr="0009586C">
        <w:rPr>
          <w:sz w:val="24"/>
          <w:szCs w:val="24"/>
        </w:rPr>
        <w:t>_____ 9.</w:t>
      </w:r>
      <w:r>
        <w:rPr>
          <w:sz w:val="24"/>
          <w:szCs w:val="24"/>
        </w:rPr>
        <w:t xml:space="preserve">  </w:t>
      </w:r>
      <w:r w:rsidRPr="0009586C">
        <w:rPr>
          <w:sz w:val="24"/>
          <w:szCs w:val="24"/>
        </w:rPr>
        <w:t>Numbers, text, dates, or times of day that you type into a cell.</w:t>
      </w:r>
      <w:r>
        <w:rPr>
          <w:sz w:val="24"/>
          <w:szCs w:val="24"/>
        </w:rPr>
        <w:br/>
      </w:r>
    </w:p>
    <w:p w14:paraId="4E062E5B" w14:textId="54EE2121" w:rsidR="0009586C" w:rsidRPr="0009586C" w:rsidRDefault="0009586C" w:rsidP="0009586C">
      <w:pPr>
        <w:pStyle w:val="CRPROBSET1MATCHNL"/>
        <w:spacing w:after="0"/>
        <w:rPr>
          <w:sz w:val="24"/>
          <w:szCs w:val="24"/>
        </w:rPr>
      </w:pPr>
      <w:r w:rsidRPr="0009586C">
        <w:rPr>
          <w:sz w:val="24"/>
          <w:szCs w:val="24"/>
        </w:rPr>
        <w:t>_____ 10.</w:t>
      </w:r>
      <w:r>
        <w:rPr>
          <w:sz w:val="24"/>
          <w:szCs w:val="24"/>
        </w:rPr>
        <w:t xml:space="preserve">  </w:t>
      </w:r>
      <w:r w:rsidRPr="0009586C">
        <w:rPr>
          <w:sz w:val="24"/>
          <w:szCs w:val="24"/>
        </w:rPr>
        <w:t>An equation that performs mathematical calculations on values in a worksheet.</w:t>
      </w:r>
    </w:p>
    <w:p w14:paraId="06E964BC" w14:textId="35251022" w:rsidR="0009586C" w:rsidRPr="00464479" w:rsidRDefault="0009586C" w:rsidP="0009586C">
      <w:pPr>
        <w:pStyle w:val="CRPROBSET1MATCHNL"/>
        <w:spacing w:after="0"/>
        <w:rPr>
          <w:sz w:val="16"/>
          <w:szCs w:val="16"/>
        </w:rPr>
      </w:pPr>
      <w:r w:rsidRPr="0009586C">
        <w:rPr>
          <w:sz w:val="24"/>
          <w:szCs w:val="24"/>
        </w:rPr>
        <w:t>_____ 11.</w:t>
      </w:r>
      <w:r>
        <w:rPr>
          <w:sz w:val="24"/>
          <w:szCs w:val="24"/>
        </w:rPr>
        <w:t xml:space="preserve">  </w:t>
      </w:r>
      <w:r w:rsidRPr="0009586C">
        <w:rPr>
          <w:sz w:val="24"/>
          <w:szCs w:val="24"/>
        </w:rPr>
        <w:t>Constant values consisting of only numbers.</w:t>
      </w:r>
      <w:r>
        <w:rPr>
          <w:sz w:val="24"/>
          <w:szCs w:val="24"/>
        </w:rPr>
        <w:br/>
      </w:r>
    </w:p>
    <w:p w14:paraId="64F144EA" w14:textId="1D8090BD" w:rsidR="0009586C" w:rsidRPr="00464479" w:rsidRDefault="0009586C" w:rsidP="0009586C">
      <w:pPr>
        <w:pStyle w:val="CRPROBSET1MATCHNL"/>
        <w:spacing w:after="0"/>
        <w:rPr>
          <w:sz w:val="16"/>
          <w:szCs w:val="16"/>
        </w:rPr>
      </w:pPr>
      <w:r w:rsidRPr="0009586C">
        <w:rPr>
          <w:sz w:val="24"/>
          <w:szCs w:val="24"/>
        </w:rPr>
        <w:t>_____ 12.</w:t>
      </w:r>
      <w:r>
        <w:rPr>
          <w:sz w:val="24"/>
          <w:szCs w:val="24"/>
        </w:rPr>
        <w:t xml:space="preserve">  </w:t>
      </w:r>
      <w:r w:rsidRPr="0009586C">
        <w:rPr>
          <w:sz w:val="24"/>
          <w:szCs w:val="24"/>
        </w:rPr>
        <w:t>Another name for a cell reference.</w:t>
      </w:r>
      <w:r>
        <w:rPr>
          <w:sz w:val="24"/>
          <w:szCs w:val="24"/>
        </w:rPr>
        <w:br/>
      </w:r>
    </w:p>
    <w:p w14:paraId="38CDB025" w14:textId="177CA797" w:rsidR="0009586C" w:rsidRPr="00464479" w:rsidRDefault="0009586C" w:rsidP="0009586C">
      <w:pPr>
        <w:pStyle w:val="CRPROBSET1MATCHNL"/>
        <w:spacing w:after="0"/>
        <w:rPr>
          <w:sz w:val="16"/>
          <w:szCs w:val="16"/>
        </w:rPr>
      </w:pPr>
      <w:r w:rsidRPr="0009586C">
        <w:rPr>
          <w:sz w:val="24"/>
          <w:szCs w:val="24"/>
        </w:rPr>
        <w:t>_____ 13.</w:t>
      </w:r>
      <w:r>
        <w:rPr>
          <w:sz w:val="24"/>
          <w:szCs w:val="24"/>
        </w:rPr>
        <w:t xml:space="preserve">  </w:t>
      </w:r>
      <w:r w:rsidRPr="0009586C">
        <w:rPr>
          <w:sz w:val="24"/>
          <w:szCs w:val="24"/>
        </w:rPr>
        <w:t>Another name for a constant value.</w:t>
      </w:r>
      <w:r>
        <w:rPr>
          <w:sz w:val="24"/>
          <w:szCs w:val="24"/>
        </w:rPr>
        <w:br/>
      </w:r>
    </w:p>
    <w:p w14:paraId="71055362" w14:textId="4AF23F1D" w:rsidR="0009586C" w:rsidRPr="00464479" w:rsidRDefault="0009586C" w:rsidP="0009586C">
      <w:pPr>
        <w:pStyle w:val="CRPROBSET1MATCHNL"/>
        <w:spacing w:after="0"/>
        <w:rPr>
          <w:sz w:val="16"/>
          <w:szCs w:val="16"/>
        </w:rPr>
      </w:pPr>
      <w:r w:rsidRPr="0009586C">
        <w:rPr>
          <w:sz w:val="24"/>
          <w:szCs w:val="24"/>
        </w:rPr>
        <w:t>_____ 14.</w:t>
      </w:r>
      <w:r>
        <w:rPr>
          <w:sz w:val="24"/>
          <w:szCs w:val="24"/>
        </w:rPr>
        <w:t xml:space="preserve">  </w:t>
      </w:r>
      <w:r w:rsidRPr="0009586C">
        <w:rPr>
          <w:sz w:val="24"/>
          <w:szCs w:val="24"/>
        </w:rPr>
        <w:t>The small black square in the lower right corner of a selected cell.</w:t>
      </w:r>
      <w:r>
        <w:rPr>
          <w:sz w:val="24"/>
          <w:szCs w:val="24"/>
        </w:rPr>
        <w:br/>
      </w:r>
    </w:p>
    <w:p w14:paraId="7C6E3899" w14:textId="3006CF57" w:rsidR="0009586C" w:rsidRDefault="0009586C" w:rsidP="0009586C">
      <w:pPr>
        <w:pStyle w:val="CRPROBSET1MATCHNL"/>
        <w:spacing w:after="0"/>
        <w:rPr>
          <w:sz w:val="24"/>
          <w:szCs w:val="24"/>
        </w:rPr>
      </w:pPr>
      <w:r w:rsidRPr="0009586C">
        <w:rPr>
          <w:sz w:val="24"/>
          <w:szCs w:val="24"/>
        </w:rPr>
        <w:t>_____ 15.</w:t>
      </w:r>
      <w:r>
        <w:rPr>
          <w:sz w:val="24"/>
          <w:szCs w:val="24"/>
        </w:rPr>
        <w:t xml:space="preserve">  </w:t>
      </w:r>
      <w:r w:rsidRPr="0009586C">
        <w:rPr>
          <w:sz w:val="24"/>
          <w:szCs w:val="24"/>
        </w:rPr>
        <w:t>The graphic representation of data in a worksheet.</w:t>
      </w:r>
    </w:p>
    <w:p w14:paraId="0AC73407" w14:textId="77777777" w:rsidR="0009586C" w:rsidRPr="00464479" w:rsidRDefault="0009586C" w:rsidP="0009586C">
      <w:pPr>
        <w:pStyle w:val="CRPROBSET1MATCHNL"/>
        <w:spacing w:after="0"/>
        <w:rPr>
          <w:sz w:val="16"/>
          <w:szCs w:val="16"/>
        </w:rPr>
      </w:pPr>
    </w:p>
    <w:p w14:paraId="7A90BD23" w14:textId="5176CDB6" w:rsidR="0009586C" w:rsidRPr="00464479" w:rsidRDefault="0009586C" w:rsidP="0009586C">
      <w:pPr>
        <w:pStyle w:val="CRPROBSET1MATCHNL"/>
        <w:spacing w:after="0"/>
        <w:rPr>
          <w:sz w:val="16"/>
          <w:szCs w:val="16"/>
        </w:rPr>
      </w:pPr>
      <w:r w:rsidRPr="00D77E99">
        <w:rPr>
          <w:sz w:val="24"/>
          <w:szCs w:val="24"/>
        </w:rPr>
        <w:t>_____ 1</w:t>
      </w:r>
      <w:r>
        <w:rPr>
          <w:sz w:val="24"/>
          <w:szCs w:val="24"/>
        </w:rPr>
        <w:t>6.  The symbol for addition</w:t>
      </w:r>
      <w:r>
        <w:rPr>
          <w:sz w:val="24"/>
          <w:szCs w:val="24"/>
        </w:rPr>
        <w:t xml:space="preserve"> in Excel</w:t>
      </w:r>
      <w:r w:rsidRPr="00D77E99">
        <w:rPr>
          <w:sz w:val="24"/>
          <w:szCs w:val="24"/>
        </w:rPr>
        <w:t>.</w:t>
      </w:r>
      <w:r>
        <w:rPr>
          <w:sz w:val="24"/>
          <w:szCs w:val="24"/>
        </w:rPr>
        <w:br/>
      </w:r>
    </w:p>
    <w:p w14:paraId="1DB4EE5D" w14:textId="11894F7C" w:rsidR="0009586C" w:rsidRPr="00464479" w:rsidRDefault="0009586C" w:rsidP="0009586C">
      <w:pPr>
        <w:pStyle w:val="CRPROBSET1MATCHNL"/>
        <w:spacing w:after="0"/>
        <w:rPr>
          <w:sz w:val="16"/>
          <w:szCs w:val="16"/>
        </w:rPr>
      </w:pPr>
      <w:r w:rsidRPr="00D77E99">
        <w:rPr>
          <w:sz w:val="24"/>
          <w:szCs w:val="24"/>
        </w:rPr>
        <w:t>_____ 1</w:t>
      </w:r>
      <w:r>
        <w:rPr>
          <w:sz w:val="24"/>
          <w:szCs w:val="24"/>
        </w:rPr>
        <w:t>7</w:t>
      </w:r>
      <w:r>
        <w:rPr>
          <w:sz w:val="24"/>
          <w:szCs w:val="24"/>
        </w:rPr>
        <w:t xml:space="preserve">.  The symbol for </w:t>
      </w:r>
      <w:r>
        <w:rPr>
          <w:sz w:val="24"/>
          <w:szCs w:val="24"/>
        </w:rPr>
        <w:t>subtraction in Excel</w:t>
      </w:r>
      <w:r w:rsidRPr="00D77E99">
        <w:rPr>
          <w:sz w:val="24"/>
          <w:szCs w:val="24"/>
        </w:rPr>
        <w:t>.</w:t>
      </w:r>
      <w:r>
        <w:rPr>
          <w:sz w:val="24"/>
          <w:szCs w:val="24"/>
        </w:rPr>
        <w:br/>
      </w:r>
    </w:p>
    <w:p w14:paraId="412928FF" w14:textId="60A04459" w:rsidR="0009586C" w:rsidRPr="00464479" w:rsidRDefault="0009586C" w:rsidP="0009586C">
      <w:pPr>
        <w:pStyle w:val="CRPROBSET1MATCHNL"/>
        <w:spacing w:after="0"/>
        <w:rPr>
          <w:sz w:val="16"/>
          <w:szCs w:val="16"/>
        </w:rPr>
      </w:pPr>
      <w:r w:rsidRPr="00D77E99">
        <w:rPr>
          <w:sz w:val="24"/>
          <w:szCs w:val="24"/>
        </w:rPr>
        <w:t>_____ 1</w:t>
      </w:r>
      <w:r>
        <w:rPr>
          <w:sz w:val="24"/>
          <w:szCs w:val="24"/>
        </w:rPr>
        <w:t>8</w:t>
      </w:r>
      <w:r>
        <w:rPr>
          <w:sz w:val="24"/>
          <w:szCs w:val="24"/>
        </w:rPr>
        <w:t xml:space="preserve">.  The symbol for </w:t>
      </w:r>
      <w:r>
        <w:rPr>
          <w:sz w:val="24"/>
          <w:szCs w:val="24"/>
        </w:rPr>
        <w:t>multiplication in Excel</w:t>
      </w:r>
      <w:r w:rsidRPr="00D77E99">
        <w:rPr>
          <w:sz w:val="24"/>
          <w:szCs w:val="24"/>
        </w:rPr>
        <w:t>.</w:t>
      </w:r>
      <w:r>
        <w:rPr>
          <w:sz w:val="24"/>
          <w:szCs w:val="24"/>
        </w:rPr>
        <w:br/>
      </w:r>
    </w:p>
    <w:p w14:paraId="4B344A55" w14:textId="77777777" w:rsidR="00737BCE" w:rsidRPr="00464479" w:rsidRDefault="00737BCE" w:rsidP="00737BCE">
      <w:pPr>
        <w:pStyle w:val="CRPROBSET1MATCHNL"/>
        <w:spacing w:after="0"/>
        <w:rPr>
          <w:sz w:val="16"/>
          <w:szCs w:val="16"/>
        </w:rPr>
      </w:pPr>
      <w:r w:rsidRPr="00D77E99">
        <w:rPr>
          <w:sz w:val="24"/>
          <w:szCs w:val="24"/>
        </w:rPr>
        <w:t>_____ 1</w:t>
      </w:r>
      <w:r>
        <w:rPr>
          <w:sz w:val="24"/>
          <w:szCs w:val="24"/>
        </w:rPr>
        <w:t>9.  The symbol for division in Excel</w:t>
      </w:r>
      <w:r w:rsidRPr="00D77E99">
        <w:rPr>
          <w:sz w:val="24"/>
          <w:szCs w:val="24"/>
        </w:rPr>
        <w:t>.</w:t>
      </w:r>
      <w:r>
        <w:rPr>
          <w:sz w:val="24"/>
          <w:szCs w:val="24"/>
        </w:rPr>
        <w:br/>
      </w:r>
    </w:p>
    <w:p w14:paraId="30147D97" w14:textId="0FFDD445" w:rsidR="00737BCE" w:rsidRPr="00464479" w:rsidRDefault="00737BCE" w:rsidP="00737BCE">
      <w:pPr>
        <w:pStyle w:val="CRPROBSET1MATCHNL"/>
        <w:spacing w:after="0"/>
        <w:rPr>
          <w:sz w:val="16"/>
          <w:szCs w:val="16"/>
        </w:rPr>
      </w:pPr>
      <w:r w:rsidRPr="00D77E99">
        <w:rPr>
          <w:sz w:val="24"/>
          <w:szCs w:val="24"/>
        </w:rPr>
        <w:t xml:space="preserve">_____ </w:t>
      </w:r>
      <w:r>
        <w:rPr>
          <w:sz w:val="24"/>
          <w:szCs w:val="24"/>
        </w:rPr>
        <w:t>20</w:t>
      </w:r>
      <w:r>
        <w:rPr>
          <w:sz w:val="24"/>
          <w:szCs w:val="24"/>
        </w:rPr>
        <w:t xml:space="preserve">.  The symbol for </w:t>
      </w:r>
      <w:r>
        <w:rPr>
          <w:sz w:val="24"/>
          <w:szCs w:val="24"/>
        </w:rPr>
        <w:t>raising things to exponent powers</w:t>
      </w:r>
      <w:r>
        <w:rPr>
          <w:sz w:val="24"/>
          <w:szCs w:val="24"/>
        </w:rPr>
        <w:t xml:space="preserve"> in Excel</w:t>
      </w:r>
      <w:r w:rsidRPr="00D77E99">
        <w:rPr>
          <w:sz w:val="24"/>
          <w:szCs w:val="24"/>
        </w:rPr>
        <w:t>.</w:t>
      </w:r>
      <w:r>
        <w:rPr>
          <w:sz w:val="24"/>
          <w:szCs w:val="24"/>
        </w:rPr>
        <w:br/>
      </w:r>
    </w:p>
    <w:p w14:paraId="39EEF79B" w14:textId="7FDCA45E" w:rsidR="00072B0C" w:rsidRPr="00464479" w:rsidRDefault="00072B0C" w:rsidP="00072B0C">
      <w:pPr>
        <w:pStyle w:val="CRPROBSET1MATCHNL"/>
        <w:spacing w:after="0"/>
        <w:rPr>
          <w:sz w:val="16"/>
          <w:szCs w:val="16"/>
        </w:rPr>
      </w:pPr>
      <w:r w:rsidRPr="00D77E99">
        <w:rPr>
          <w:sz w:val="24"/>
          <w:szCs w:val="24"/>
        </w:rPr>
        <w:t xml:space="preserve">_____ </w:t>
      </w:r>
      <w:r w:rsidR="00737BCE">
        <w:rPr>
          <w:sz w:val="24"/>
          <w:szCs w:val="24"/>
        </w:rPr>
        <w:t>21</w:t>
      </w:r>
      <w:r>
        <w:rPr>
          <w:sz w:val="24"/>
          <w:szCs w:val="24"/>
        </w:rPr>
        <w:t xml:space="preserve">.  </w:t>
      </w:r>
      <w:r>
        <w:rPr>
          <w:sz w:val="24"/>
          <w:szCs w:val="24"/>
        </w:rPr>
        <w:t>A group of cells such as (C1:E3) or (A1:A128), for example</w:t>
      </w:r>
      <w:r w:rsidRPr="00D77E99">
        <w:rPr>
          <w:sz w:val="24"/>
          <w:szCs w:val="24"/>
        </w:rPr>
        <w:t>.</w:t>
      </w:r>
      <w:r w:rsidR="00737BCE">
        <w:rPr>
          <w:sz w:val="24"/>
          <w:szCs w:val="24"/>
        </w:rPr>
        <w:br/>
      </w:r>
    </w:p>
    <w:p w14:paraId="68323169" w14:textId="77777777" w:rsidR="00D77E99" w:rsidRDefault="00D77E99" w:rsidP="00072B0C">
      <w:pPr>
        <w:pStyle w:val="CRSETFIBQSETTTL"/>
        <w:spacing w:before="0" w:after="0"/>
      </w:pPr>
      <w:r>
        <w:t>Multiple Choice.  Circle your choice completely.</w:t>
      </w:r>
    </w:p>
    <w:p w14:paraId="3AB831DE" w14:textId="77777777" w:rsidR="00737BCE" w:rsidRPr="00464479" w:rsidRDefault="00737BCE" w:rsidP="00737BCE">
      <w:pPr>
        <w:pStyle w:val="CRPROBSET1MATCHNL"/>
        <w:spacing w:after="0"/>
        <w:rPr>
          <w:sz w:val="16"/>
          <w:szCs w:val="16"/>
        </w:rPr>
      </w:pPr>
    </w:p>
    <w:p w14:paraId="34747C58" w14:textId="77777777" w:rsidR="00072B0C" w:rsidRPr="00072B0C" w:rsidRDefault="00072B0C" w:rsidP="00737BCE">
      <w:pPr>
        <w:pStyle w:val="CRSETFIBQ0"/>
        <w:numPr>
          <w:ilvl w:val="0"/>
          <w:numId w:val="19"/>
        </w:numPr>
        <w:spacing w:after="0"/>
        <w:rPr>
          <w:szCs w:val="24"/>
        </w:rPr>
      </w:pPr>
      <w:r w:rsidRPr="00072B0C">
        <w:rPr>
          <w:szCs w:val="24"/>
        </w:rPr>
        <w:t>On startup, Excel displays a new blank:</w:t>
      </w:r>
    </w:p>
    <w:p w14:paraId="73D2FB0E" w14:textId="5E460E1E" w:rsidR="00072B0C" w:rsidRPr="00072B0C" w:rsidRDefault="00072B0C" w:rsidP="00072B0C">
      <w:pPr>
        <w:pStyle w:val="CRSETFIBQ0"/>
        <w:tabs>
          <w:tab w:val="clear" w:pos="1728"/>
          <w:tab w:val="clear" w:pos="5328"/>
        </w:tabs>
        <w:spacing w:after="0"/>
        <w:ind w:left="360" w:firstLine="0"/>
        <w:rPr>
          <w:szCs w:val="24"/>
        </w:rPr>
      </w:pPr>
      <w:r w:rsidRPr="00072B0C">
        <w:rPr>
          <w:szCs w:val="24"/>
        </w:rPr>
        <w:t xml:space="preserve">A. document </w:t>
      </w:r>
      <w:r>
        <w:rPr>
          <w:szCs w:val="24"/>
        </w:rPr>
        <w:tab/>
      </w:r>
      <w:r>
        <w:rPr>
          <w:szCs w:val="24"/>
        </w:rPr>
        <w:tab/>
      </w:r>
      <w:r w:rsidRPr="00072B0C">
        <w:rPr>
          <w:szCs w:val="24"/>
        </w:rPr>
        <w:t xml:space="preserve">B. workbook </w:t>
      </w:r>
      <w:r>
        <w:rPr>
          <w:szCs w:val="24"/>
        </w:rPr>
        <w:tab/>
      </w:r>
      <w:r>
        <w:rPr>
          <w:szCs w:val="24"/>
        </w:rPr>
        <w:tab/>
      </w:r>
      <w:r w:rsidRPr="00072B0C">
        <w:rPr>
          <w:szCs w:val="24"/>
        </w:rPr>
        <w:t>C. grid</w:t>
      </w:r>
    </w:p>
    <w:p w14:paraId="3F3D0E25" w14:textId="77777777" w:rsidR="00072B0C" w:rsidRPr="00464479" w:rsidRDefault="00072B0C" w:rsidP="00072B0C">
      <w:pPr>
        <w:pStyle w:val="CRPROBSET1MATCHNL"/>
        <w:spacing w:after="0"/>
        <w:ind w:left="360" w:firstLine="0"/>
        <w:rPr>
          <w:sz w:val="16"/>
          <w:szCs w:val="16"/>
        </w:rPr>
      </w:pPr>
    </w:p>
    <w:p w14:paraId="7FF64609" w14:textId="47D46D5E" w:rsidR="00072B0C" w:rsidRPr="00072B0C" w:rsidRDefault="00072B0C" w:rsidP="00072B0C">
      <w:pPr>
        <w:pStyle w:val="CRSETFIBQ0"/>
        <w:numPr>
          <w:ilvl w:val="0"/>
          <w:numId w:val="19"/>
        </w:numPr>
        <w:spacing w:after="0"/>
        <w:rPr>
          <w:szCs w:val="24"/>
        </w:rPr>
      </w:pPr>
      <w:r w:rsidRPr="00072B0C">
        <w:rPr>
          <w:szCs w:val="24"/>
        </w:rPr>
        <w:t>An element in the Excel window that displays the value or formula contained in the active cell is the:</w:t>
      </w:r>
    </w:p>
    <w:p w14:paraId="03BF777F" w14:textId="1F993A4B" w:rsidR="00737BCE" w:rsidRDefault="00072B0C" w:rsidP="00737BCE">
      <w:pPr>
        <w:ind w:firstLine="360"/>
        <w:rPr>
          <w:rFonts w:eastAsia="Times"/>
        </w:rPr>
      </w:pPr>
      <w:r w:rsidRPr="00072B0C">
        <w:t xml:space="preserve">A. name box </w:t>
      </w:r>
      <w:r>
        <w:tab/>
      </w:r>
      <w:r>
        <w:tab/>
      </w:r>
      <w:r w:rsidRPr="00072B0C">
        <w:t xml:space="preserve">B. status bar </w:t>
      </w:r>
      <w:r>
        <w:tab/>
      </w:r>
      <w:r>
        <w:tab/>
      </w:r>
      <w:r w:rsidRPr="00072B0C">
        <w:t>C. formula bar</w:t>
      </w:r>
      <w:r w:rsidR="00737BCE" w:rsidRPr="00737BCE">
        <w:t xml:space="preserve"> </w:t>
      </w:r>
      <w:r w:rsidR="00737BCE">
        <w:tab/>
      </w:r>
      <w:r w:rsidR="00737BCE">
        <w:t>D. none of these</w:t>
      </w:r>
    </w:p>
    <w:p w14:paraId="24546F85" w14:textId="77777777" w:rsidR="00072B0C" w:rsidRPr="00464479" w:rsidRDefault="00072B0C" w:rsidP="00072B0C">
      <w:pPr>
        <w:pStyle w:val="CRPROBSET1MATCHNL"/>
        <w:spacing w:after="0"/>
        <w:ind w:left="360" w:firstLine="0"/>
        <w:rPr>
          <w:sz w:val="16"/>
          <w:szCs w:val="16"/>
        </w:rPr>
      </w:pPr>
    </w:p>
    <w:p w14:paraId="168A6834" w14:textId="5E67BE19" w:rsidR="00072B0C" w:rsidRPr="00072B0C" w:rsidRDefault="00072B0C" w:rsidP="00072B0C">
      <w:pPr>
        <w:pStyle w:val="CRSETFIBQ0"/>
        <w:numPr>
          <w:ilvl w:val="0"/>
          <w:numId w:val="19"/>
        </w:numPr>
        <w:spacing w:after="0"/>
        <w:rPr>
          <w:szCs w:val="24"/>
        </w:rPr>
      </w:pPr>
      <w:r w:rsidRPr="00072B0C">
        <w:rPr>
          <w:szCs w:val="24"/>
        </w:rPr>
        <w:t>An element of the Excel window that displays the name of the selected cell, table, chart, or object is the:</w:t>
      </w:r>
    </w:p>
    <w:p w14:paraId="56CC58B9" w14:textId="1EA843F6" w:rsidR="00737BCE" w:rsidRDefault="00072B0C" w:rsidP="00072B0C">
      <w:pPr>
        <w:pStyle w:val="CRSETFIBQ0"/>
        <w:tabs>
          <w:tab w:val="clear" w:pos="1728"/>
          <w:tab w:val="clear" w:pos="5328"/>
        </w:tabs>
        <w:spacing w:after="0"/>
        <w:ind w:left="360" w:firstLine="0"/>
        <w:rPr>
          <w:szCs w:val="24"/>
        </w:rPr>
      </w:pPr>
      <w:r w:rsidRPr="00072B0C">
        <w:rPr>
          <w:szCs w:val="24"/>
        </w:rPr>
        <w:t xml:space="preserve">A. name box </w:t>
      </w:r>
      <w:r>
        <w:rPr>
          <w:szCs w:val="24"/>
        </w:rPr>
        <w:tab/>
      </w:r>
      <w:r>
        <w:rPr>
          <w:szCs w:val="24"/>
        </w:rPr>
        <w:tab/>
      </w:r>
      <w:r w:rsidRPr="00072B0C">
        <w:rPr>
          <w:szCs w:val="24"/>
        </w:rPr>
        <w:t xml:space="preserve">B. status bar </w:t>
      </w:r>
      <w:r>
        <w:rPr>
          <w:szCs w:val="24"/>
        </w:rPr>
        <w:tab/>
      </w:r>
      <w:r>
        <w:rPr>
          <w:szCs w:val="24"/>
        </w:rPr>
        <w:tab/>
      </w:r>
      <w:r w:rsidRPr="00072B0C">
        <w:rPr>
          <w:szCs w:val="24"/>
        </w:rPr>
        <w:t>C. formula bar</w:t>
      </w:r>
      <w:r>
        <w:rPr>
          <w:szCs w:val="24"/>
        </w:rPr>
        <w:tab/>
        <w:t>D. none of these</w:t>
      </w:r>
      <w:r>
        <w:rPr>
          <w:szCs w:val="24"/>
        </w:rPr>
        <w:tab/>
        <w:t xml:space="preserve">      </w:t>
      </w:r>
      <w:r>
        <w:rPr>
          <w:szCs w:val="24"/>
        </w:rPr>
        <w:t>--OVER</w:t>
      </w:r>
      <w:r w:rsidRPr="00B04FC3">
        <w:rPr>
          <w:szCs w:val="24"/>
        </w:rPr>
        <w:sym w:font="Wingdings" w:char="F0E0"/>
      </w:r>
    </w:p>
    <w:p w14:paraId="3843E718" w14:textId="77777777" w:rsidR="00737BCE" w:rsidRDefault="00737BCE">
      <w:pPr>
        <w:rPr>
          <w:rFonts w:eastAsia="Times"/>
        </w:rPr>
      </w:pPr>
      <w:r>
        <w:br w:type="page"/>
      </w:r>
    </w:p>
    <w:p w14:paraId="19C5ECCB" w14:textId="77777777" w:rsidR="00072B0C" w:rsidRPr="00737BCE" w:rsidRDefault="00072B0C" w:rsidP="00072B0C">
      <w:pPr>
        <w:pStyle w:val="CRSETFIBQ0"/>
        <w:rPr>
          <w:sz w:val="16"/>
          <w:szCs w:val="24"/>
        </w:rPr>
      </w:pPr>
    </w:p>
    <w:p w14:paraId="78749622" w14:textId="646B1532" w:rsidR="00072B0C" w:rsidRPr="00072B0C" w:rsidRDefault="00072B0C" w:rsidP="00072B0C">
      <w:pPr>
        <w:pStyle w:val="CRSETFIBQ0"/>
        <w:numPr>
          <w:ilvl w:val="0"/>
          <w:numId w:val="19"/>
        </w:numPr>
        <w:rPr>
          <w:szCs w:val="24"/>
        </w:rPr>
      </w:pPr>
      <w:r w:rsidRPr="00072B0C">
        <w:rPr>
          <w:szCs w:val="24"/>
        </w:rPr>
        <w:t>A box in the upper left corner of the worksheet grid that selects all the cells in a worksheet is the:</w:t>
      </w:r>
    </w:p>
    <w:p w14:paraId="2BB089E4" w14:textId="2CB06230" w:rsidR="00072B0C" w:rsidRPr="00072B0C" w:rsidRDefault="00072B0C" w:rsidP="00072B0C">
      <w:pPr>
        <w:pStyle w:val="CRSETFIBQ0"/>
        <w:tabs>
          <w:tab w:val="clear" w:pos="1728"/>
          <w:tab w:val="clear" w:pos="5328"/>
        </w:tabs>
        <w:ind w:left="360" w:firstLine="0"/>
        <w:rPr>
          <w:szCs w:val="24"/>
        </w:rPr>
      </w:pPr>
      <w:r w:rsidRPr="00072B0C">
        <w:rPr>
          <w:szCs w:val="24"/>
        </w:rPr>
        <w:t xml:space="preserve">A. name box </w:t>
      </w:r>
      <w:r>
        <w:rPr>
          <w:szCs w:val="24"/>
        </w:rPr>
        <w:tab/>
      </w:r>
      <w:r>
        <w:rPr>
          <w:szCs w:val="24"/>
        </w:rPr>
        <w:tab/>
      </w:r>
      <w:r w:rsidRPr="00072B0C">
        <w:rPr>
          <w:szCs w:val="24"/>
        </w:rPr>
        <w:t xml:space="preserve">B. select all box </w:t>
      </w:r>
      <w:r>
        <w:rPr>
          <w:szCs w:val="24"/>
        </w:rPr>
        <w:tab/>
      </w:r>
      <w:r>
        <w:rPr>
          <w:szCs w:val="24"/>
        </w:rPr>
        <w:tab/>
      </w:r>
      <w:r w:rsidRPr="00072B0C">
        <w:rPr>
          <w:szCs w:val="24"/>
        </w:rPr>
        <w:t>C. split box</w:t>
      </w:r>
      <w:r w:rsidRPr="00072B0C">
        <w:rPr>
          <w:szCs w:val="24"/>
        </w:rPr>
        <w:t xml:space="preserve"> </w:t>
      </w:r>
      <w:r>
        <w:rPr>
          <w:szCs w:val="24"/>
        </w:rPr>
        <w:tab/>
      </w:r>
      <w:r>
        <w:rPr>
          <w:szCs w:val="24"/>
        </w:rPr>
        <w:tab/>
      </w:r>
      <w:r>
        <w:rPr>
          <w:szCs w:val="24"/>
        </w:rPr>
        <w:t>D. none of these</w:t>
      </w:r>
    </w:p>
    <w:p w14:paraId="2EA6CD44" w14:textId="614ED3AA" w:rsidR="00072B0C" w:rsidRPr="00072B0C" w:rsidRDefault="00072B0C" w:rsidP="00072B0C">
      <w:pPr>
        <w:pStyle w:val="CRSETFIBQ0"/>
        <w:numPr>
          <w:ilvl w:val="0"/>
          <w:numId w:val="19"/>
        </w:numPr>
        <w:rPr>
          <w:szCs w:val="24"/>
        </w:rPr>
      </w:pPr>
      <w:r w:rsidRPr="00072B0C">
        <w:rPr>
          <w:szCs w:val="24"/>
        </w:rPr>
        <w:t>A cell surrounded by a black border and ready to receive data is the:</w:t>
      </w:r>
    </w:p>
    <w:p w14:paraId="501D7096" w14:textId="293BBAF9" w:rsidR="00072B0C" w:rsidRPr="00072B0C" w:rsidRDefault="00072B0C" w:rsidP="00072B0C">
      <w:pPr>
        <w:pStyle w:val="CRSETFIBQ0"/>
        <w:tabs>
          <w:tab w:val="clear" w:pos="1728"/>
          <w:tab w:val="clear" w:pos="5328"/>
        </w:tabs>
        <w:ind w:left="360" w:firstLine="0"/>
        <w:rPr>
          <w:szCs w:val="24"/>
        </w:rPr>
      </w:pPr>
      <w:r w:rsidRPr="00072B0C">
        <w:rPr>
          <w:szCs w:val="24"/>
        </w:rPr>
        <w:t xml:space="preserve">A. active cell </w:t>
      </w:r>
      <w:r>
        <w:rPr>
          <w:szCs w:val="24"/>
        </w:rPr>
        <w:tab/>
      </w:r>
      <w:r>
        <w:rPr>
          <w:szCs w:val="24"/>
        </w:rPr>
        <w:tab/>
      </w:r>
      <w:r w:rsidRPr="00072B0C">
        <w:rPr>
          <w:szCs w:val="24"/>
        </w:rPr>
        <w:t xml:space="preserve">B. address cell </w:t>
      </w:r>
      <w:r>
        <w:rPr>
          <w:szCs w:val="24"/>
        </w:rPr>
        <w:tab/>
      </w:r>
      <w:r>
        <w:rPr>
          <w:szCs w:val="24"/>
        </w:rPr>
        <w:tab/>
      </w:r>
      <w:r w:rsidRPr="00072B0C">
        <w:rPr>
          <w:szCs w:val="24"/>
        </w:rPr>
        <w:t>C. reference cell</w:t>
      </w:r>
      <w:r w:rsidRPr="00072B0C">
        <w:rPr>
          <w:szCs w:val="24"/>
        </w:rPr>
        <w:t xml:space="preserve"> </w:t>
      </w:r>
      <w:r>
        <w:rPr>
          <w:szCs w:val="24"/>
        </w:rPr>
        <w:tab/>
        <w:t>D. none of these</w:t>
      </w:r>
    </w:p>
    <w:p w14:paraId="1474FDE4" w14:textId="2B345C6E" w:rsidR="00072B0C" w:rsidRPr="00072B0C" w:rsidRDefault="00072B0C" w:rsidP="00072B0C">
      <w:pPr>
        <w:pStyle w:val="CRSETFIBQ0"/>
        <w:numPr>
          <w:ilvl w:val="0"/>
          <w:numId w:val="19"/>
        </w:numPr>
        <w:rPr>
          <w:szCs w:val="24"/>
        </w:rPr>
      </w:pPr>
      <w:r w:rsidRPr="00072B0C">
        <w:rPr>
          <w:szCs w:val="24"/>
        </w:rPr>
        <w:t>The feature that generates and extends values into adjacent cells based on the values of selected cells is:</w:t>
      </w:r>
    </w:p>
    <w:p w14:paraId="673CCDAC" w14:textId="05B39B64" w:rsidR="00072B0C" w:rsidRPr="00072B0C" w:rsidRDefault="00072B0C" w:rsidP="00072B0C">
      <w:pPr>
        <w:pStyle w:val="CRSETFIBQ0"/>
        <w:tabs>
          <w:tab w:val="clear" w:pos="1728"/>
          <w:tab w:val="clear" w:pos="5328"/>
        </w:tabs>
        <w:ind w:left="360" w:firstLine="0"/>
        <w:rPr>
          <w:szCs w:val="24"/>
        </w:rPr>
      </w:pPr>
      <w:r w:rsidRPr="00072B0C">
        <w:rPr>
          <w:szCs w:val="24"/>
        </w:rPr>
        <w:t xml:space="preserve">A. AutoComplete </w:t>
      </w:r>
      <w:r>
        <w:rPr>
          <w:szCs w:val="24"/>
        </w:rPr>
        <w:tab/>
      </w:r>
      <w:r w:rsidRPr="00072B0C">
        <w:rPr>
          <w:szCs w:val="24"/>
        </w:rPr>
        <w:t xml:space="preserve">B. Auto Fill </w:t>
      </w:r>
      <w:r>
        <w:rPr>
          <w:szCs w:val="24"/>
        </w:rPr>
        <w:tab/>
      </w:r>
      <w:r>
        <w:rPr>
          <w:szCs w:val="24"/>
        </w:rPr>
        <w:tab/>
      </w:r>
      <w:r>
        <w:rPr>
          <w:szCs w:val="24"/>
        </w:rPr>
        <w:tab/>
      </w:r>
      <w:r w:rsidRPr="00072B0C">
        <w:rPr>
          <w:szCs w:val="24"/>
        </w:rPr>
        <w:t>C. fill handle</w:t>
      </w:r>
      <w:r w:rsidRPr="00072B0C">
        <w:rPr>
          <w:szCs w:val="24"/>
        </w:rPr>
        <w:t xml:space="preserve"> </w:t>
      </w:r>
      <w:r>
        <w:rPr>
          <w:szCs w:val="24"/>
        </w:rPr>
        <w:tab/>
      </w:r>
      <w:r>
        <w:rPr>
          <w:szCs w:val="24"/>
        </w:rPr>
        <w:tab/>
      </w:r>
      <w:r>
        <w:rPr>
          <w:szCs w:val="24"/>
        </w:rPr>
        <w:t>D. none of these</w:t>
      </w:r>
    </w:p>
    <w:p w14:paraId="22AB2204" w14:textId="67BBA4E0" w:rsidR="00072B0C" w:rsidRPr="00072B0C" w:rsidRDefault="00072B0C" w:rsidP="00072B0C">
      <w:pPr>
        <w:pStyle w:val="CRSETFIBQ0"/>
        <w:numPr>
          <w:ilvl w:val="0"/>
          <w:numId w:val="19"/>
        </w:numPr>
        <w:rPr>
          <w:szCs w:val="24"/>
        </w:rPr>
      </w:pPr>
      <w:r w:rsidRPr="00072B0C">
        <w:rPr>
          <w:szCs w:val="24"/>
        </w:rPr>
        <w:t>The default format that Excel applies to numbers is the:</w:t>
      </w:r>
    </w:p>
    <w:p w14:paraId="1A44C7D3" w14:textId="01F8F962" w:rsidR="00072B0C" w:rsidRPr="00072B0C" w:rsidRDefault="00072B0C" w:rsidP="00072B0C">
      <w:pPr>
        <w:pStyle w:val="CRSETFIBQ0"/>
        <w:tabs>
          <w:tab w:val="clear" w:pos="1728"/>
          <w:tab w:val="clear" w:pos="5328"/>
        </w:tabs>
        <w:ind w:left="360" w:firstLine="0"/>
        <w:rPr>
          <w:szCs w:val="24"/>
        </w:rPr>
      </w:pPr>
      <w:r w:rsidRPr="00072B0C">
        <w:rPr>
          <w:szCs w:val="24"/>
        </w:rPr>
        <w:t xml:space="preserve">A. comma format </w:t>
      </w:r>
      <w:r>
        <w:rPr>
          <w:szCs w:val="24"/>
        </w:rPr>
        <w:tab/>
      </w:r>
      <w:r w:rsidRPr="00072B0C">
        <w:rPr>
          <w:szCs w:val="24"/>
        </w:rPr>
        <w:t xml:space="preserve">B. accounting format </w:t>
      </w:r>
      <w:r>
        <w:rPr>
          <w:szCs w:val="24"/>
        </w:rPr>
        <w:tab/>
      </w:r>
      <w:r>
        <w:rPr>
          <w:szCs w:val="24"/>
        </w:rPr>
        <w:tab/>
      </w:r>
      <w:r w:rsidRPr="00072B0C">
        <w:rPr>
          <w:szCs w:val="24"/>
        </w:rPr>
        <w:t>C. general format</w:t>
      </w:r>
      <w:r w:rsidRPr="00072B0C">
        <w:rPr>
          <w:szCs w:val="24"/>
        </w:rPr>
        <w:t xml:space="preserve"> </w:t>
      </w:r>
      <w:r>
        <w:rPr>
          <w:szCs w:val="24"/>
        </w:rPr>
        <w:tab/>
        <w:t>D. none of these</w:t>
      </w:r>
    </w:p>
    <w:p w14:paraId="5BB2B15B" w14:textId="6E98B6A1" w:rsidR="00072B0C" w:rsidRPr="00072B0C" w:rsidRDefault="00072B0C" w:rsidP="00072B0C">
      <w:pPr>
        <w:pStyle w:val="CRSETFIBQ0"/>
        <w:numPr>
          <w:ilvl w:val="0"/>
          <w:numId w:val="19"/>
        </w:numPr>
        <w:rPr>
          <w:szCs w:val="24"/>
        </w:rPr>
      </w:pPr>
      <w:r w:rsidRPr="00072B0C">
        <w:rPr>
          <w:szCs w:val="24"/>
        </w:rPr>
        <w:t>The data that displays in the Formula Bar is referred to as the:</w:t>
      </w:r>
    </w:p>
    <w:p w14:paraId="714AE9BD" w14:textId="78E19AB5" w:rsidR="00072B0C" w:rsidRPr="00072B0C" w:rsidRDefault="00072B0C" w:rsidP="00072B0C">
      <w:pPr>
        <w:pStyle w:val="CRSETFIBQ0"/>
        <w:tabs>
          <w:tab w:val="clear" w:pos="1728"/>
          <w:tab w:val="clear" w:pos="5328"/>
        </w:tabs>
        <w:ind w:left="360" w:firstLine="0"/>
        <w:rPr>
          <w:szCs w:val="24"/>
        </w:rPr>
      </w:pPr>
      <w:r w:rsidRPr="00072B0C">
        <w:rPr>
          <w:szCs w:val="24"/>
        </w:rPr>
        <w:t xml:space="preserve">A. constant value </w:t>
      </w:r>
      <w:r>
        <w:rPr>
          <w:szCs w:val="24"/>
        </w:rPr>
        <w:tab/>
      </w:r>
      <w:r>
        <w:rPr>
          <w:szCs w:val="24"/>
        </w:rPr>
        <w:tab/>
      </w:r>
      <w:r w:rsidRPr="00072B0C">
        <w:rPr>
          <w:szCs w:val="24"/>
        </w:rPr>
        <w:t xml:space="preserve">B. formula </w:t>
      </w:r>
      <w:r>
        <w:rPr>
          <w:szCs w:val="24"/>
        </w:rPr>
        <w:tab/>
      </w:r>
      <w:r>
        <w:rPr>
          <w:szCs w:val="24"/>
        </w:rPr>
        <w:tab/>
      </w:r>
      <w:r>
        <w:rPr>
          <w:szCs w:val="24"/>
        </w:rPr>
        <w:tab/>
      </w:r>
      <w:r w:rsidRPr="00072B0C">
        <w:rPr>
          <w:szCs w:val="24"/>
        </w:rPr>
        <w:t>C. underlying value</w:t>
      </w:r>
      <w:r w:rsidRPr="00072B0C">
        <w:rPr>
          <w:szCs w:val="24"/>
        </w:rPr>
        <w:t xml:space="preserve"> </w:t>
      </w:r>
      <w:r>
        <w:rPr>
          <w:szCs w:val="24"/>
        </w:rPr>
        <w:tab/>
        <w:t>D. none of these</w:t>
      </w:r>
    </w:p>
    <w:p w14:paraId="61F5F743" w14:textId="43B91000" w:rsidR="00072B0C" w:rsidRPr="00072B0C" w:rsidRDefault="00072B0C" w:rsidP="00072B0C">
      <w:pPr>
        <w:pStyle w:val="CRSETFIBQ0"/>
        <w:numPr>
          <w:ilvl w:val="0"/>
          <w:numId w:val="19"/>
        </w:numPr>
        <w:rPr>
          <w:szCs w:val="24"/>
        </w:rPr>
      </w:pPr>
      <w:r w:rsidRPr="00072B0C">
        <w:rPr>
          <w:szCs w:val="24"/>
        </w:rPr>
        <w:t>The type of cell reference that refers to cells by their fixed position in a worksheet is:</w:t>
      </w:r>
    </w:p>
    <w:p w14:paraId="341BAC11" w14:textId="09692C29" w:rsidR="00072B0C" w:rsidRPr="00072B0C" w:rsidRDefault="00072B0C" w:rsidP="00072B0C">
      <w:pPr>
        <w:pStyle w:val="CRSETFIBQ0"/>
        <w:tabs>
          <w:tab w:val="clear" w:pos="1728"/>
          <w:tab w:val="clear" w:pos="5328"/>
        </w:tabs>
        <w:ind w:left="360" w:firstLine="0"/>
        <w:rPr>
          <w:szCs w:val="24"/>
        </w:rPr>
      </w:pPr>
      <w:r w:rsidRPr="00072B0C">
        <w:rPr>
          <w:szCs w:val="24"/>
        </w:rPr>
        <w:t xml:space="preserve">A. absolute </w:t>
      </w:r>
      <w:r>
        <w:rPr>
          <w:szCs w:val="24"/>
        </w:rPr>
        <w:tab/>
      </w:r>
      <w:r>
        <w:rPr>
          <w:szCs w:val="24"/>
        </w:rPr>
        <w:tab/>
      </w:r>
      <w:r w:rsidRPr="00072B0C">
        <w:rPr>
          <w:szCs w:val="24"/>
        </w:rPr>
        <w:t xml:space="preserve">B. relative </w:t>
      </w:r>
      <w:r>
        <w:rPr>
          <w:szCs w:val="24"/>
        </w:rPr>
        <w:tab/>
      </w:r>
      <w:r>
        <w:rPr>
          <w:szCs w:val="24"/>
        </w:rPr>
        <w:tab/>
      </w:r>
      <w:r>
        <w:rPr>
          <w:szCs w:val="24"/>
        </w:rPr>
        <w:tab/>
      </w:r>
      <w:r w:rsidRPr="00072B0C">
        <w:rPr>
          <w:szCs w:val="24"/>
        </w:rPr>
        <w:t>C. exponentiation</w:t>
      </w:r>
      <w:r w:rsidRPr="00072B0C">
        <w:rPr>
          <w:szCs w:val="24"/>
        </w:rPr>
        <w:t xml:space="preserve"> </w:t>
      </w:r>
      <w:r>
        <w:rPr>
          <w:szCs w:val="24"/>
        </w:rPr>
        <w:tab/>
        <w:t>D. none of these</w:t>
      </w:r>
    </w:p>
    <w:p w14:paraId="6E9A0413" w14:textId="71CD1177" w:rsidR="00072B0C" w:rsidRPr="00072B0C" w:rsidRDefault="00072B0C" w:rsidP="00072B0C">
      <w:pPr>
        <w:pStyle w:val="CRSETFIBQ0"/>
        <w:numPr>
          <w:ilvl w:val="0"/>
          <w:numId w:val="19"/>
        </w:numPr>
        <w:rPr>
          <w:szCs w:val="24"/>
        </w:rPr>
      </w:pPr>
      <w:r w:rsidRPr="00072B0C">
        <w:rPr>
          <w:szCs w:val="24"/>
        </w:rPr>
        <w:t xml:space="preserve">The </w:t>
      </w:r>
      <w:r>
        <w:rPr>
          <w:szCs w:val="24"/>
        </w:rPr>
        <w:t xml:space="preserve">symbol used to lock a fixed cell reference </w:t>
      </w:r>
      <w:r w:rsidRPr="00072B0C">
        <w:rPr>
          <w:szCs w:val="24"/>
        </w:rPr>
        <w:t>in a worksheet is:</w:t>
      </w:r>
    </w:p>
    <w:p w14:paraId="259B4CCF" w14:textId="3265E0AD" w:rsidR="00072B0C" w:rsidRPr="00072B0C" w:rsidRDefault="00072B0C" w:rsidP="00072B0C">
      <w:pPr>
        <w:pStyle w:val="CRSETFIBQ0"/>
        <w:tabs>
          <w:tab w:val="clear" w:pos="1728"/>
          <w:tab w:val="clear" w:pos="5328"/>
        </w:tabs>
        <w:ind w:left="360" w:firstLine="0"/>
        <w:rPr>
          <w:szCs w:val="24"/>
        </w:rPr>
      </w:pPr>
      <w:r w:rsidRPr="00072B0C">
        <w:rPr>
          <w:szCs w:val="24"/>
        </w:rPr>
        <w:t>A. </w:t>
      </w:r>
      <w:r w:rsidRPr="00072B0C">
        <w:rPr>
          <w:b/>
          <w:szCs w:val="24"/>
        </w:rPr>
        <w:t>#</w:t>
      </w:r>
      <w:r>
        <w:rPr>
          <w:szCs w:val="24"/>
        </w:rPr>
        <w:t xml:space="preserve"> (an </w:t>
      </w:r>
      <w:proofErr w:type="spellStart"/>
      <w:r>
        <w:rPr>
          <w:szCs w:val="24"/>
        </w:rPr>
        <w:t>octothorp</w:t>
      </w:r>
      <w:proofErr w:type="spellEnd"/>
      <w:r>
        <w:rPr>
          <w:szCs w:val="24"/>
        </w:rPr>
        <w:t>)</w:t>
      </w:r>
      <w:r>
        <w:rPr>
          <w:szCs w:val="24"/>
        </w:rPr>
        <w:tab/>
      </w:r>
      <w:r w:rsidRPr="00072B0C">
        <w:rPr>
          <w:szCs w:val="24"/>
        </w:rPr>
        <w:t>B. </w:t>
      </w:r>
      <w:r w:rsidRPr="00072B0C">
        <w:rPr>
          <w:b/>
          <w:szCs w:val="24"/>
        </w:rPr>
        <w:t>*</w:t>
      </w:r>
      <w:r>
        <w:rPr>
          <w:szCs w:val="24"/>
        </w:rPr>
        <w:t xml:space="preserve"> (an asterisk)</w:t>
      </w:r>
      <w:r>
        <w:rPr>
          <w:szCs w:val="24"/>
        </w:rPr>
        <w:tab/>
      </w:r>
      <w:r>
        <w:rPr>
          <w:szCs w:val="24"/>
        </w:rPr>
        <w:tab/>
      </w:r>
      <w:r w:rsidRPr="00072B0C">
        <w:rPr>
          <w:szCs w:val="24"/>
        </w:rPr>
        <w:t>C. </w:t>
      </w:r>
      <w:r w:rsidRPr="00072B0C">
        <w:rPr>
          <w:b/>
          <w:szCs w:val="24"/>
        </w:rPr>
        <w:t>^</w:t>
      </w:r>
      <w:r>
        <w:rPr>
          <w:szCs w:val="24"/>
        </w:rPr>
        <w:t xml:space="preserve"> (a caret)</w:t>
      </w:r>
      <w:r>
        <w:rPr>
          <w:szCs w:val="24"/>
        </w:rPr>
        <w:tab/>
      </w:r>
      <w:r>
        <w:rPr>
          <w:szCs w:val="24"/>
        </w:rPr>
        <w:tab/>
        <w:t xml:space="preserve">D. </w:t>
      </w:r>
      <w:r>
        <w:rPr>
          <w:b/>
          <w:szCs w:val="24"/>
        </w:rPr>
        <w:t>$</w:t>
      </w:r>
      <w:r>
        <w:rPr>
          <w:szCs w:val="24"/>
        </w:rPr>
        <w:t xml:space="preserve"> (dollar sign)</w:t>
      </w:r>
    </w:p>
    <w:p w14:paraId="46C4145A" w14:textId="60C67484" w:rsidR="00737BCE" w:rsidRPr="00072B0C" w:rsidRDefault="00737BCE" w:rsidP="00737BCE">
      <w:pPr>
        <w:pStyle w:val="CRSETFIBQ0"/>
        <w:numPr>
          <w:ilvl w:val="0"/>
          <w:numId w:val="19"/>
        </w:numPr>
        <w:rPr>
          <w:szCs w:val="24"/>
        </w:rPr>
      </w:pPr>
      <w:r w:rsidRPr="00072B0C">
        <w:rPr>
          <w:szCs w:val="24"/>
        </w:rPr>
        <w:t xml:space="preserve">The </w:t>
      </w:r>
      <w:r>
        <w:rPr>
          <w:szCs w:val="24"/>
        </w:rPr>
        <w:t xml:space="preserve">symbol used to </w:t>
      </w:r>
      <w:r>
        <w:rPr>
          <w:szCs w:val="24"/>
        </w:rPr>
        <w:t>indicate a cell is overflowing the declared format is</w:t>
      </w:r>
      <w:r w:rsidRPr="00072B0C">
        <w:rPr>
          <w:szCs w:val="24"/>
        </w:rPr>
        <w:t>:</w:t>
      </w:r>
    </w:p>
    <w:p w14:paraId="6B4D9AE8" w14:textId="77777777" w:rsidR="00737BCE" w:rsidRPr="00072B0C" w:rsidRDefault="00737BCE" w:rsidP="00737BCE">
      <w:pPr>
        <w:pStyle w:val="CRSETFIBQ0"/>
        <w:tabs>
          <w:tab w:val="clear" w:pos="1728"/>
          <w:tab w:val="clear" w:pos="5328"/>
        </w:tabs>
        <w:ind w:left="360" w:firstLine="0"/>
        <w:rPr>
          <w:szCs w:val="24"/>
        </w:rPr>
      </w:pPr>
      <w:r w:rsidRPr="00072B0C">
        <w:rPr>
          <w:szCs w:val="24"/>
        </w:rPr>
        <w:t>A. </w:t>
      </w:r>
      <w:r w:rsidRPr="00072B0C">
        <w:rPr>
          <w:b/>
          <w:szCs w:val="24"/>
        </w:rPr>
        <w:t>#</w:t>
      </w:r>
      <w:r>
        <w:rPr>
          <w:szCs w:val="24"/>
        </w:rPr>
        <w:t xml:space="preserve"> (an </w:t>
      </w:r>
      <w:proofErr w:type="spellStart"/>
      <w:r>
        <w:rPr>
          <w:szCs w:val="24"/>
        </w:rPr>
        <w:t>octothorp</w:t>
      </w:r>
      <w:proofErr w:type="spellEnd"/>
      <w:r>
        <w:rPr>
          <w:szCs w:val="24"/>
        </w:rPr>
        <w:t>)</w:t>
      </w:r>
      <w:r>
        <w:rPr>
          <w:szCs w:val="24"/>
        </w:rPr>
        <w:tab/>
      </w:r>
      <w:r w:rsidRPr="00072B0C">
        <w:rPr>
          <w:szCs w:val="24"/>
        </w:rPr>
        <w:t>B. </w:t>
      </w:r>
      <w:r w:rsidRPr="00072B0C">
        <w:rPr>
          <w:b/>
          <w:szCs w:val="24"/>
        </w:rPr>
        <w:t>*</w:t>
      </w:r>
      <w:r>
        <w:rPr>
          <w:szCs w:val="24"/>
        </w:rPr>
        <w:t xml:space="preserve"> (an asterisk)</w:t>
      </w:r>
      <w:r>
        <w:rPr>
          <w:szCs w:val="24"/>
        </w:rPr>
        <w:tab/>
      </w:r>
      <w:r>
        <w:rPr>
          <w:szCs w:val="24"/>
        </w:rPr>
        <w:tab/>
      </w:r>
      <w:r w:rsidRPr="00072B0C">
        <w:rPr>
          <w:szCs w:val="24"/>
        </w:rPr>
        <w:t>C. </w:t>
      </w:r>
      <w:r w:rsidRPr="00072B0C">
        <w:rPr>
          <w:b/>
          <w:szCs w:val="24"/>
        </w:rPr>
        <w:t>^</w:t>
      </w:r>
      <w:r>
        <w:rPr>
          <w:szCs w:val="24"/>
        </w:rPr>
        <w:t xml:space="preserve"> (a caret)</w:t>
      </w:r>
      <w:r>
        <w:rPr>
          <w:szCs w:val="24"/>
        </w:rPr>
        <w:tab/>
      </w:r>
      <w:r>
        <w:rPr>
          <w:szCs w:val="24"/>
        </w:rPr>
        <w:tab/>
        <w:t xml:space="preserve">D. </w:t>
      </w:r>
      <w:r>
        <w:rPr>
          <w:b/>
          <w:szCs w:val="24"/>
        </w:rPr>
        <w:t>$</w:t>
      </w:r>
      <w:r>
        <w:rPr>
          <w:szCs w:val="24"/>
        </w:rPr>
        <w:t xml:space="preserve"> (dollar sign)</w:t>
      </w:r>
    </w:p>
    <w:p w14:paraId="24A4E324" w14:textId="60EF95D9" w:rsidR="00072B0C" w:rsidRPr="00072B0C" w:rsidRDefault="00072B0C" w:rsidP="00072B0C">
      <w:pPr>
        <w:pStyle w:val="CRSETFIBQ0"/>
        <w:numPr>
          <w:ilvl w:val="0"/>
          <w:numId w:val="19"/>
        </w:numPr>
        <w:rPr>
          <w:szCs w:val="24"/>
        </w:rPr>
      </w:pPr>
      <w:r w:rsidRPr="00072B0C">
        <w:rPr>
          <w:szCs w:val="24"/>
        </w:rPr>
        <w:t>Tiny charts embedded in a cell that give a visual trend summary alongside your data are:</w:t>
      </w:r>
    </w:p>
    <w:p w14:paraId="64AAA32F" w14:textId="170192B5" w:rsidR="00072B0C" w:rsidRPr="00072B0C" w:rsidRDefault="00072B0C" w:rsidP="00072B0C">
      <w:pPr>
        <w:pStyle w:val="CRSETFIBQ0"/>
        <w:tabs>
          <w:tab w:val="clear" w:pos="1728"/>
          <w:tab w:val="clear" w:pos="5328"/>
        </w:tabs>
        <w:ind w:left="360" w:firstLine="0"/>
        <w:rPr>
          <w:szCs w:val="24"/>
        </w:rPr>
      </w:pPr>
      <w:r w:rsidRPr="00072B0C">
        <w:rPr>
          <w:szCs w:val="24"/>
        </w:rPr>
        <w:t xml:space="preserve">A. embedded charts </w:t>
      </w:r>
      <w:r>
        <w:rPr>
          <w:szCs w:val="24"/>
        </w:rPr>
        <w:tab/>
      </w:r>
      <w:r w:rsidRPr="00072B0C">
        <w:rPr>
          <w:szCs w:val="24"/>
        </w:rPr>
        <w:t>B. </w:t>
      </w:r>
      <w:proofErr w:type="spellStart"/>
      <w:r w:rsidRPr="00072B0C">
        <w:rPr>
          <w:szCs w:val="24"/>
        </w:rPr>
        <w:t>sparklines</w:t>
      </w:r>
      <w:proofErr w:type="spellEnd"/>
      <w:r w:rsidRPr="00072B0C">
        <w:rPr>
          <w:szCs w:val="24"/>
        </w:rPr>
        <w:t xml:space="preserve"> </w:t>
      </w:r>
      <w:r>
        <w:rPr>
          <w:szCs w:val="24"/>
        </w:rPr>
        <w:tab/>
      </w:r>
      <w:r>
        <w:rPr>
          <w:szCs w:val="24"/>
        </w:rPr>
        <w:tab/>
      </w:r>
      <w:r>
        <w:rPr>
          <w:szCs w:val="24"/>
        </w:rPr>
        <w:tab/>
      </w:r>
      <w:r w:rsidRPr="00072B0C">
        <w:rPr>
          <w:szCs w:val="24"/>
        </w:rPr>
        <w:t>C. chart styles</w:t>
      </w:r>
      <w:r w:rsidRPr="00072B0C">
        <w:rPr>
          <w:szCs w:val="24"/>
        </w:rPr>
        <w:t xml:space="preserve"> </w:t>
      </w:r>
      <w:r>
        <w:rPr>
          <w:szCs w:val="24"/>
        </w:rPr>
        <w:tab/>
        <w:t>D. none of these</w:t>
      </w:r>
    </w:p>
    <w:p w14:paraId="01432A61" w14:textId="7B958F81" w:rsidR="00072B0C" w:rsidRPr="00072B0C" w:rsidRDefault="00072B0C" w:rsidP="00072B0C">
      <w:pPr>
        <w:pStyle w:val="CRSETFIBQ0"/>
        <w:numPr>
          <w:ilvl w:val="0"/>
          <w:numId w:val="19"/>
        </w:numPr>
        <w:rPr>
          <w:szCs w:val="24"/>
        </w:rPr>
      </w:pPr>
      <w:r w:rsidRPr="00072B0C">
        <w:rPr>
          <w:szCs w:val="24"/>
        </w:rPr>
        <w:t>An Excel feature that adjusts the width of a column to fit the cell content of the widest cell in the column is:</w:t>
      </w:r>
    </w:p>
    <w:p w14:paraId="08BD78B9" w14:textId="506D9532" w:rsidR="00072B0C" w:rsidRPr="00072B0C" w:rsidRDefault="00072B0C" w:rsidP="00072B0C">
      <w:pPr>
        <w:pStyle w:val="CRSETFIBQ0"/>
        <w:tabs>
          <w:tab w:val="clear" w:pos="1728"/>
          <w:tab w:val="clear" w:pos="5328"/>
        </w:tabs>
        <w:ind w:left="360" w:firstLine="0"/>
        <w:rPr>
          <w:szCs w:val="24"/>
        </w:rPr>
      </w:pPr>
      <w:r w:rsidRPr="00072B0C">
        <w:rPr>
          <w:szCs w:val="24"/>
        </w:rPr>
        <w:t xml:space="preserve">A. AutoFit </w:t>
      </w:r>
      <w:r>
        <w:rPr>
          <w:szCs w:val="24"/>
        </w:rPr>
        <w:tab/>
      </w:r>
      <w:r>
        <w:rPr>
          <w:szCs w:val="24"/>
        </w:rPr>
        <w:tab/>
      </w:r>
      <w:r w:rsidRPr="00072B0C">
        <w:rPr>
          <w:szCs w:val="24"/>
        </w:rPr>
        <w:t xml:space="preserve">B. Quick Analysis tool </w:t>
      </w:r>
      <w:r>
        <w:rPr>
          <w:szCs w:val="24"/>
        </w:rPr>
        <w:tab/>
      </w:r>
      <w:r w:rsidRPr="00072B0C">
        <w:rPr>
          <w:szCs w:val="24"/>
        </w:rPr>
        <w:t>C. range finder</w:t>
      </w:r>
      <w:r w:rsidRPr="00072B0C">
        <w:rPr>
          <w:szCs w:val="24"/>
        </w:rPr>
        <w:t xml:space="preserve"> </w:t>
      </w:r>
      <w:r>
        <w:rPr>
          <w:szCs w:val="24"/>
        </w:rPr>
        <w:tab/>
        <w:t>D. none of these</w:t>
      </w:r>
    </w:p>
    <w:p w14:paraId="67CD0E7F" w14:textId="0AD55A43" w:rsidR="00072B0C" w:rsidRPr="00072B0C" w:rsidRDefault="00072B0C" w:rsidP="00072B0C">
      <w:pPr>
        <w:pStyle w:val="CRSETFIBQ0"/>
        <w:numPr>
          <w:ilvl w:val="0"/>
          <w:numId w:val="19"/>
        </w:numPr>
        <w:rPr>
          <w:szCs w:val="24"/>
        </w:rPr>
      </w:pPr>
      <w:r w:rsidRPr="00072B0C">
        <w:rPr>
          <w:szCs w:val="24"/>
        </w:rPr>
        <w:t xml:space="preserve">The symbols </w:t>
      </w:r>
      <w:r w:rsidR="00737BCE">
        <w:rPr>
          <w:szCs w:val="24"/>
        </w:rPr>
        <w:t>that one</w:t>
      </w:r>
      <w:r w:rsidRPr="00072B0C">
        <w:rPr>
          <w:szCs w:val="24"/>
        </w:rPr>
        <w:t xml:space="preserve"> can specify the type of calculation </w:t>
      </w:r>
      <w:r w:rsidR="00737BCE">
        <w:rPr>
          <w:szCs w:val="24"/>
        </w:rPr>
        <w:t>one</w:t>
      </w:r>
      <w:r w:rsidRPr="00072B0C">
        <w:rPr>
          <w:szCs w:val="24"/>
        </w:rPr>
        <w:t xml:space="preserve"> want</w:t>
      </w:r>
      <w:r w:rsidR="00737BCE">
        <w:rPr>
          <w:szCs w:val="24"/>
        </w:rPr>
        <w:t>s</w:t>
      </w:r>
      <w:r w:rsidRPr="00072B0C">
        <w:rPr>
          <w:szCs w:val="24"/>
        </w:rPr>
        <w:t xml:space="preserve"> to perform in an Excel formula are:</w:t>
      </w:r>
    </w:p>
    <w:p w14:paraId="40B219CE" w14:textId="75CC5477" w:rsidR="00072B0C" w:rsidRPr="00072B0C" w:rsidRDefault="00072B0C" w:rsidP="00072B0C">
      <w:pPr>
        <w:pStyle w:val="CRSETFIBQ0"/>
        <w:tabs>
          <w:tab w:val="clear" w:pos="1728"/>
          <w:tab w:val="clear" w:pos="5328"/>
        </w:tabs>
        <w:ind w:left="360" w:firstLine="0"/>
        <w:rPr>
          <w:szCs w:val="24"/>
        </w:rPr>
      </w:pPr>
      <w:r w:rsidRPr="00072B0C">
        <w:rPr>
          <w:szCs w:val="24"/>
        </w:rPr>
        <w:t xml:space="preserve">A. pixels </w:t>
      </w:r>
      <w:r w:rsidR="00737BCE">
        <w:rPr>
          <w:szCs w:val="24"/>
        </w:rPr>
        <w:tab/>
      </w:r>
      <w:r w:rsidR="00737BCE">
        <w:rPr>
          <w:szCs w:val="24"/>
        </w:rPr>
        <w:tab/>
      </w:r>
      <w:r w:rsidR="00737BCE">
        <w:rPr>
          <w:szCs w:val="24"/>
        </w:rPr>
        <w:tab/>
      </w:r>
      <w:r w:rsidRPr="00072B0C">
        <w:rPr>
          <w:szCs w:val="24"/>
        </w:rPr>
        <w:t xml:space="preserve">B. operators </w:t>
      </w:r>
      <w:r w:rsidR="00737BCE">
        <w:rPr>
          <w:szCs w:val="24"/>
        </w:rPr>
        <w:tab/>
      </w:r>
      <w:r w:rsidR="00737BCE">
        <w:rPr>
          <w:szCs w:val="24"/>
        </w:rPr>
        <w:tab/>
      </w:r>
      <w:r w:rsidR="00737BCE">
        <w:rPr>
          <w:szCs w:val="24"/>
        </w:rPr>
        <w:tab/>
      </w:r>
      <w:r w:rsidRPr="00072B0C">
        <w:rPr>
          <w:szCs w:val="24"/>
        </w:rPr>
        <w:t>C. data points</w:t>
      </w:r>
      <w:r w:rsidRPr="00072B0C">
        <w:rPr>
          <w:szCs w:val="24"/>
        </w:rPr>
        <w:t xml:space="preserve"> </w:t>
      </w:r>
      <w:r>
        <w:rPr>
          <w:szCs w:val="24"/>
        </w:rPr>
        <w:tab/>
        <w:t>D. none of these</w:t>
      </w:r>
    </w:p>
    <w:p w14:paraId="0B94D924" w14:textId="63D25F49" w:rsidR="00072B0C" w:rsidRPr="00072B0C" w:rsidRDefault="00072B0C" w:rsidP="00072B0C">
      <w:pPr>
        <w:pStyle w:val="CRSETFIBQ0"/>
        <w:numPr>
          <w:ilvl w:val="0"/>
          <w:numId w:val="19"/>
        </w:numPr>
        <w:rPr>
          <w:szCs w:val="24"/>
        </w:rPr>
      </w:pPr>
      <w:r w:rsidRPr="00072B0C">
        <w:rPr>
          <w:szCs w:val="24"/>
        </w:rPr>
        <w:t>A feature that displays in the lower right corner of a selected range with which you can analyze your data by using Excel tools such as charts, color-coding, and formulas is called:</w:t>
      </w:r>
    </w:p>
    <w:p w14:paraId="685B03BB" w14:textId="6C7F6E72" w:rsidR="00072B0C" w:rsidRPr="00072B0C" w:rsidRDefault="00072B0C" w:rsidP="00072B0C">
      <w:pPr>
        <w:pStyle w:val="CRSETFIBQ0"/>
        <w:tabs>
          <w:tab w:val="clear" w:pos="1728"/>
          <w:tab w:val="clear" w:pos="5328"/>
        </w:tabs>
        <w:ind w:left="360" w:firstLine="0"/>
        <w:rPr>
          <w:szCs w:val="24"/>
        </w:rPr>
      </w:pPr>
      <w:r w:rsidRPr="00072B0C">
        <w:rPr>
          <w:szCs w:val="24"/>
        </w:rPr>
        <w:t xml:space="preserve">A. AutoFit </w:t>
      </w:r>
      <w:r w:rsidR="00737BCE">
        <w:rPr>
          <w:szCs w:val="24"/>
        </w:rPr>
        <w:tab/>
      </w:r>
      <w:r w:rsidR="00737BCE">
        <w:rPr>
          <w:szCs w:val="24"/>
        </w:rPr>
        <w:tab/>
      </w:r>
      <w:r w:rsidRPr="00072B0C">
        <w:rPr>
          <w:szCs w:val="24"/>
        </w:rPr>
        <w:t xml:space="preserve">B. Quick Analysis tool </w:t>
      </w:r>
      <w:r w:rsidR="00737BCE">
        <w:rPr>
          <w:szCs w:val="24"/>
        </w:rPr>
        <w:tab/>
      </w:r>
      <w:r w:rsidRPr="00072B0C">
        <w:rPr>
          <w:szCs w:val="24"/>
        </w:rPr>
        <w:t>C. range finder</w:t>
      </w:r>
      <w:r w:rsidRPr="00072B0C">
        <w:rPr>
          <w:szCs w:val="24"/>
        </w:rPr>
        <w:t xml:space="preserve"> </w:t>
      </w:r>
      <w:r>
        <w:rPr>
          <w:szCs w:val="24"/>
        </w:rPr>
        <w:tab/>
        <w:t>D. none of these</w:t>
      </w:r>
    </w:p>
    <w:p w14:paraId="06AB0BFB" w14:textId="39D1CFE4" w:rsidR="00072B0C" w:rsidRPr="00072B0C" w:rsidRDefault="00072B0C" w:rsidP="00072B0C">
      <w:pPr>
        <w:pStyle w:val="CRSETFIBQ0"/>
        <w:numPr>
          <w:ilvl w:val="0"/>
          <w:numId w:val="19"/>
        </w:numPr>
        <w:rPr>
          <w:szCs w:val="24"/>
        </w:rPr>
      </w:pPr>
      <w:r w:rsidRPr="00072B0C">
        <w:rPr>
          <w:szCs w:val="24"/>
        </w:rPr>
        <w:t>The area along the bottom of a chart that identifies the categories of data is the:</w:t>
      </w:r>
    </w:p>
    <w:p w14:paraId="6AF75700" w14:textId="230B8726" w:rsidR="00072B0C" w:rsidRPr="00072B0C" w:rsidRDefault="00072B0C" w:rsidP="00072B0C">
      <w:pPr>
        <w:pStyle w:val="CRSETFIBQ0"/>
        <w:tabs>
          <w:tab w:val="clear" w:pos="1728"/>
          <w:tab w:val="clear" w:pos="5328"/>
        </w:tabs>
        <w:ind w:left="360" w:firstLine="0"/>
        <w:rPr>
          <w:szCs w:val="24"/>
        </w:rPr>
      </w:pPr>
      <w:r w:rsidRPr="00072B0C">
        <w:rPr>
          <w:szCs w:val="24"/>
        </w:rPr>
        <w:t xml:space="preserve">A. data point </w:t>
      </w:r>
      <w:r w:rsidR="00737BCE">
        <w:rPr>
          <w:szCs w:val="24"/>
        </w:rPr>
        <w:tab/>
      </w:r>
      <w:r w:rsidR="00737BCE">
        <w:rPr>
          <w:szCs w:val="24"/>
        </w:rPr>
        <w:tab/>
      </w:r>
      <w:r w:rsidRPr="00072B0C">
        <w:rPr>
          <w:szCs w:val="24"/>
        </w:rPr>
        <w:t xml:space="preserve">B. value axis </w:t>
      </w:r>
      <w:r w:rsidR="00737BCE">
        <w:rPr>
          <w:szCs w:val="24"/>
        </w:rPr>
        <w:tab/>
      </w:r>
      <w:r w:rsidR="00737BCE">
        <w:rPr>
          <w:szCs w:val="24"/>
        </w:rPr>
        <w:tab/>
      </w:r>
      <w:r w:rsidR="00737BCE">
        <w:rPr>
          <w:szCs w:val="24"/>
        </w:rPr>
        <w:tab/>
      </w:r>
      <w:r w:rsidRPr="00072B0C">
        <w:rPr>
          <w:szCs w:val="24"/>
        </w:rPr>
        <w:t>C. category axis</w:t>
      </w:r>
      <w:r w:rsidRPr="00072B0C">
        <w:rPr>
          <w:szCs w:val="24"/>
        </w:rPr>
        <w:t xml:space="preserve"> </w:t>
      </w:r>
      <w:r>
        <w:rPr>
          <w:szCs w:val="24"/>
        </w:rPr>
        <w:tab/>
        <w:t>D. none of these</w:t>
      </w:r>
    </w:p>
    <w:p w14:paraId="2DD18B65" w14:textId="5793181D" w:rsidR="00072B0C" w:rsidRPr="00072B0C" w:rsidRDefault="00072B0C" w:rsidP="00072B0C">
      <w:pPr>
        <w:pStyle w:val="CRSETFIBQ0"/>
        <w:numPr>
          <w:ilvl w:val="0"/>
          <w:numId w:val="19"/>
        </w:numPr>
        <w:rPr>
          <w:szCs w:val="24"/>
        </w:rPr>
      </w:pPr>
      <w:r w:rsidRPr="00072B0C">
        <w:rPr>
          <w:szCs w:val="24"/>
        </w:rPr>
        <w:t>A feature that outlines cells in color to indicate which cells are used in a formula is called:</w:t>
      </w:r>
    </w:p>
    <w:p w14:paraId="4110FC0F" w14:textId="1E24886E" w:rsidR="00072B0C" w:rsidRDefault="00072B0C" w:rsidP="00072B0C">
      <w:pPr>
        <w:pStyle w:val="CRSETFIBQ0"/>
        <w:tabs>
          <w:tab w:val="clear" w:pos="1728"/>
          <w:tab w:val="clear" w:pos="5328"/>
        </w:tabs>
        <w:ind w:left="360" w:firstLine="0"/>
        <w:rPr>
          <w:szCs w:val="24"/>
        </w:rPr>
      </w:pPr>
      <w:r w:rsidRPr="00072B0C">
        <w:rPr>
          <w:szCs w:val="24"/>
        </w:rPr>
        <w:t xml:space="preserve">A. AutoFit </w:t>
      </w:r>
      <w:r w:rsidR="00737BCE">
        <w:rPr>
          <w:szCs w:val="24"/>
        </w:rPr>
        <w:tab/>
      </w:r>
      <w:r w:rsidR="00737BCE">
        <w:rPr>
          <w:szCs w:val="24"/>
        </w:rPr>
        <w:tab/>
      </w:r>
      <w:r w:rsidRPr="00072B0C">
        <w:rPr>
          <w:szCs w:val="24"/>
        </w:rPr>
        <w:t xml:space="preserve">B. Quick Analysis tool </w:t>
      </w:r>
      <w:r w:rsidR="00737BCE">
        <w:rPr>
          <w:szCs w:val="24"/>
        </w:rPr>
        <w:tab/>
      </w:r>
      <w:r w:rsidRPr="00072B0C">
        <w:rPr>
          <w:szCs w:val="24"/>
        </w:rPr>
        <w:t>C. range finder</w:t>
      </w:r>
      <w:r w:rsidRPr="00072B0C">
        <w:rPr>
          <w:szCs w:val="24"/>
        </w:rPr>
        <w:t xml:space="preserve"> </w:t>
      </w:r>
      <w:r>
        <w:rPr>
          <w:szCs w:val="24"/>
        </w:rPr>
        <w:tab/>
        <w:t>D. none of these</w:t>
      </w:r>
    </w:p>
    <w:p w14:paraId="07CE8B62" w14:textId="2BA3243D" w:rsidR="00072B0C" w:rsidRDefault="00737BCE" w:rsidP="00737BCE">
      <w:pPr>
        <w:pStyle w:val="CRSETFIBQ0"/>
        <w:numPr>
          <w:ilvl w:val="0"/>
          <w:numId w:val="19"/>
        </w:numPr>
        <w:rPr>
          <w:szCs w:val="24"/>
        </w:rPr>
      </w:pPr>
      <w:r>
        <w:rPr>
          <w:szCs w:val="24"/>
        </w:rPr>
        <w:t>Write your own question covering something about Excel not on this test:</w:t>
      </w:r>
      <w:bookmarkStart w:id="0" w:name="_GoBack"/>
      <w:bookmarkEnd w:id="0"/>
    </w:p>
    <w:p w14:paraId="12561152" w14:textId="77777777" w:rsidR="00737BCE" w:rsidRDefault="00737BCE" w:rsidP="00072B0C">
      <w:pPr>
        <w:pStyle w:val="CRSETFIBQ0"/>
        <w:ind w:left="360" w:firstLine="0"/>
        <w:rPr>
          <w:szCs w:val="24"/>
        </w:rPr>
      </w:pPr>
    </w:p>
    <w:sectPr w:rsidR="00737BCE" w:rsidSect="006454F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7BCBE" w14:textId="77777777" w:rsidR="00A009ED" w:rsidRDefault="00A009ED">
      <w:r>
        <w:separator/>
      </w:r>
    </w:p>
  </w:endnote>
  <w:endnote w:type="continuationSeparator" w:id="0">
    <w:p w14:paraId="62AC7E79" w14:textId="77777777" w:rsidR="00A009ED" w:rsidRDefault="00A0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illSans-Bold">
    <w:altName w:val="Arial"/>
    <w:panose1 w:val="00000000000000000000"/>
    <w:charset w:val="4D"/>
    <w:family w:val="swiss"/>
    <w:notTrueType/>
    <w:pitch w:val="default"/>
    <w:sig w:usb0="03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B Bookman Demi">
    <w:altName w:val="Times New Roman"/>
    <w:charset w:val="00"/>
    <w:family w:val="roman"/>
    <w:pitch w:val="variable"/>
  </w:font>
  <w:font w:name="Frutiger-Blac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F0F3D" w14:textId="77777777" w:rsidR="00A009ED" w:rsidRDefault="00A009ED">
      <w:r>
        <w:separator/>
      </w:r>
    </w:p>
  </w:footnote>
  <w:footnote w:type="continuationSeparator" w:id="0">
    <w:p w14:paraId="011971FF" w14:textId="77777777" w:rsidR="00A009ED" w:rsidRDefault="00A00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BF69A" w14:textId="1C0F8713" w:rsidR="009F0D9F" w:rsidRDefault="006454F7" w:rsidP="006454F7">
    <w:pPr>
      <w:pStyle w:val="Header"/>
    </w:pPr>
    <w:r w:rsidRPr="009F0D9F">
      <w:rPr>
        <w:rFonts w:asciiTheme="minorHAnsi" w:hAnsiTheme="minorHAnsi" w:cstheme="minorHAnsi"/>
        <w:bCs/>
        <w:sz w:val="22"/>
        <w:szCs w:val="18"/>
      </w:rPr>
      <w:t>Name ___________________</w:t>
    </w:r>
    <w:r>
      <w:rPr>
        <w:rFonts w:asciiTheme="minorHAnsi" w:hAnsiTheme="minorHAnsi" w:cstheme="minorHAnsi"/>
        <w:bCs/>
        <w:sz w:val="22"/>
        <w:szCs w:val="18"/>
      </w:rPr>
      <w:t xml:space="preserve">_________________________                                 </w:t>
    </w:r>
    <w:r w:rsidR="009F0D9F">
      <w:t>CS115</w:t>
    </w:r>
    <w:r w:rsidR="000318E7">
      <w:t xml:space="preserve"> – 2020 Mod 3 - </w:t>
    </w:r>
    <w:r w:rsidR="009E2EE3">
      <w:t xml:space="preserve">Assignment </w:t>
    </w:r>
    <w:r w:rsidR="00C70CAE">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SECBLLAST"/>
      <w:lvlText w:val=""/>
      <w:lvlJc w:val="left"/>
      <w:pPr>
        <w:tabs>
          <w:tab w:val="num" w:pos="360"/>
        </w:tabs>
        <w:ind w:left="360" w:hanging="360"/>
      </w:pPr>
      <w:rPr>
        <w:rFonts w:ascii="Symbol" w:hAnsi="Symbol" w:hint="default"/>
      </w:rPr>
    </w:lvl>
  </w:abstractNum>
  <w:abstractNum w:abstractNumId="1" w15:restartNumberingAfterBreak="0">
    <w:nsid w:val="017E760F"/>
    <w:multiLevelType w:val="hybridMultilevel"/>
    <w:tmpl w:val="E6D4F9BC"/>
    <w:lvl w:ilvl="0" w:tplc="EE8AEDD8">
      <w:start w:val="1"/>
      <w:numFmt w:val="upperLetter"/>
      <w:pStyle w:val="CRPROBSET1MATCHAN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014D4"/>
    <w:multiLevelType w:val="hybridMultilevel"/>
    <w:tmpl w:val="BFAA7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C5F7B"/>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9CE311C"/>
    <w:multiLevelType w:val="multilevel"/>
    <w:tmpl w:val="67187570"/>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74A4E"/>
    <w:multiLevelType w:val="hybridMultilevel"/>
    <w:tmpl w:val="5C24594C"/>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64DA2"/>
    <w:multiLevelType w:val="singleLevel"/>
    <w:tmpl w:val="F1167B5E"/>
    <w:lvl w:ilvl="0">
      <w:start w:val="1"/>
      <w:numFmt w:val="bullet"/>
      <w:pStyle w:val="EXRINTROBL"/>
      <w:lvlText w:val=""/>
      <w:lvlJc w:val="left"/>
      <w:pPr>
        <w:tabs>
          <w:tab w:val="num" w:pos="360"/>
        </w:tabs>
        <w:ind w:left="360" w:hanging="360"/>
      </w:pPr>
      <w:rPr>
        <w:rFonts w:ascii="Symbol" w:hAnsi="Symbol" w:hint="default"/>
        <w:b/>
        <w:i w:val="0"/>
        <w:sz w:val="24"/>
      </w:rPr>
    </w:lvl>
  </w:abstractNum>
  <w:abstractNum w:abstractNumId="7" w15:restartNumberingAfterBreak="0">
    <w:nsid w:val="21E6268D"/>
    <w:multiLevelType w:val="hybridMultilevel"/>
    <w:tmpl w:val="30D495F0"/>
    <w:lvl w:ilvl="0" w:tplc="CA8035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837F2"/>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29125EEE"/>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15:restartNumberingAfterBreak="0">
    <w:nsid w:val="2BF91964"/>
    <w:multiLevelType w:val="hybridMultilevel"/>
    <w:tmpl w:val="328CAEFE"/>
    <w:lvl w:ilvl="0" w:tplc="E80838AA">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15:restartNumberingAfterBreak="0">
    <w:nsid w:val="2D055CF0"/>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39C87085"/>
    <w:multiLevelType w:val="hybridMultilevel"/>
    <w:tmpl w:val="B8E6FDB8"/>
    <w:lvl w:ilvl="0" w:tplc="9BC68A3E">
      <w:start w:val="1"/>
      <w:numFmt w:val="bullet"/>
      <w:pStyle w:val="Poin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057A0"/>
    <w:multiLevelType w:val="hybridMultilevel"/>
    <w:tmpl w:val="A5427442"/>
    <w:lvl w:ilvl="0" w:tplc="B1661F2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51B20"/>
    <w:multiLevelType w:val="hybridMultilevel"/>
    <w:tmpl w:val="E9A4C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25F1C"/>
    <w:multiLevelType w:val="hybridMultilevel"/>
    <w:tmpl w:val="DC625908"/>
    <w:lvl w:ilvl="0" w:tplc="A7CEF28E">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07193F"/>
    <w:multiLevelType w:val="hybridMultilevel"/>
    <w:tmpl w:val="1AA0B3E0"/>
    <w:lvl w:ilvl="0" w:tplc="F000B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97262"/>
    <w:multiLevelType w:val="hybridMultilevel"/>
    <w:tmpl w:val="C3947F76"/>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17192B"/>
    <w:multiLevelType w:val="singleLevel"/>
    <w:tmpl w:val="288A7CB0"/>
    <w:lvl w:ilvl="0">
      <w:start w:val="1"/>
      <w:numFmt w:val="bullet"/>
      <w:pStyle w:val="EXRINTROBLLAST"/>
      <w:lvlText w:val=""/>
      <w:lvlJc w:val="left"/>
      <w:pPr>
        <w:tabs>
          <w:tab w:val="num" w:pos="360"/>
        </w:tabs>
        <w:ind w:left="360" w:hanging="360"/>
      </w:pPr>
      <w:rPr>
        <w:rFonts w:ascii="Symbol" w:hAnsi="Symbol" w:hint="default"/>
        <w:b/>
        <w:i w:val="0"/>
        <w:sz w:val="24"/>
      </w:rPr>
    </w:lvl>
  </w:abstractNum>
  <w:abstractNum w:abstractNumId="19" w15:restartNumberingAfterBreak="0">
    <w:nsid w:val="442D32C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7DA33A9"/>
    <w:multiLevelType w:val="hybridMultilevel"/>
    <w:tmpl w:val="CDC22EA4"/>
    <w:lvl w:ilvl="0" w:tplc="96E204DC">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48385D7E"/>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4990666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3" w15:restartNumberingAfterBreak="0">
    <w:nsid w:val="4AB65BE8"/>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4" w15:restartNumberingAfterBreak="0">
    <w:nsid w:val="4E137C28"/>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57ED695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5AA95883"/>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61815CC6"/>
    <w:multiLevelType w:val="hybridMultilevel"/>
    <w:tmpl w:val="1770A9C4"/>
    <w:lvl w:ilvl="0" w:tplc="655E6228">
      <w:start w:val="1"/>
      <w:numFmt w:val="bullet"/>
      <w:pStyle w:val="ACTBL"/>
      <w:lvlText w:val=""/>
      <w:lvlJc w:val="left"/>
      <w:pPr>
        <w:tabs>
          <w:tab w:val="num" w:pos="1944"/>
        </w:tabs>
        <w:ind w:left="1944" w:hanging="50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40C67D7"/>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6C083267"/>
    <w:multiLevelType w:val="multilevel"/>
    <w:tmpl w:val="D9E844D4"/>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E20C9B"/>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72F50036"/>
    <w:multiLevelType w:val="hybridMultilevel"/>
    <w:tmpl w:val="A8CE6668"/>
    <w:lvl w:ilvl="0" w:tplc="9A78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2B5E5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33" w15:restartNumberingAfterBreak="0">
    <w:nsid w:val="76AA1CAA"/>
    <w:multiLevelType w:val="hybridMultilevel"/>
    <w:tmpl w:val="0882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8437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5" w15:restartNumberingAfterBreak="0">
    <w:nsid w:val="7BD01CC2"/>
    <w:multiLevelType w:val="hybridMultilevel"/>
    <w:tmpl w:val="4ECE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61169"/>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6"/>
  </w:num>
  <w:num w:numId="2">
    <w:abstractNumId w:val="18"/>
  </w:num>
  <w:num w:numId="3">
    <w:abstractNumId w:val="0"/>
  </w:num>
  <w:num w:numId="4">
    <w:abstractNumId w:val="27"/>
  </w:num>
  <w:num w:numId="5">
    <w:abstractNumId w:val="12"/>
  </w:num>
  <w:num w:numId="6">
    <w:abstractNumId w:val="3"/>
  </w:num>
  <w:num w:numId="7">
    <w:abstractNumId w:val="9"/>
  </w:num>
  <w:num w:numId="8">
    <w:abstractNumId w:val="32"/>
  </w:num>
  <w:num w:numId="9">
    <w:abstractNumId w:val="23"/>
  </w:num>
  <w:num w:numId="10">
    <w:abstractNumId w:val="22"/>
  </w:num>
  <w:num w:numId="11">
    <w:abstractNumId w:val="33"/>
  </w:num>
  <w:num w:numId="12">
    <w:abstractNumId w:val="2"/>
  </w:num>
  <w:num w:numId="13">
    <w:abstractNumId w:val="16"/>
  </w:num>
  <w:num w:numId="14">
    <w:abstractNumId w:val="31"/>
  </w:num>
  <w:num w:numId="15">
    <w:abstractNumId w:val="10"/>
  </w:num>
  <w:num w:numId="16">
    <w:abstractNumId w:val="20"/>
  </w:num>
  <w:num w:numId="17">
    <w:abstractNumId w:val="5"/>
  </w:num>
  <w:num w:numId="18">
    <w:abstractNumId w:val="17"/>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1"/>
  </w:num>
  <w:num w:numId="23">
    <w:abstractNumId w:val="26"/>
  </w:num>
  <w:num w:numId="24">
    <w:abstractNumId w:val="19"/>
  </w:num>
  <w:num w:numId="25">
    <w:abstractNumId w:val="11"/>
  </w:num>
  <w:num w:numId="26">
    <w:abstractNumId w:val="8"/>
  </w:num>
  <w:num w:numId="27">
    <w:abstractNumId w:val="30"/>
  </w:num>
  <w:num w:numId="28">
    <w:abstractNumId w:val="24"/>
  </w:num>
  <w:num w:numId="29">
    <w:abstractNumId w:val="25"/>
  </w:num>
  <w:num w:numId="30">
    <w:abstractNumId w:val="28"/>
  </w:num>
  <w:num w:numId="31">
    <w:abstractNumId w:val="34"/>
  </w:num>
  <w:num w:numId="32">
    <w:abstractNumId w:val="21"/>
  </w:num>
  <w:num w:numId="33">
    <w:abstractNumId w:val="36"/>
  </w:num>
  <w:num w:numId="34">
    <w:abstractNumId w:val="14"/>
  </w:num>
  <w:num w:numId="35">
    <w:abstractNumId w:val="7"/>
  </w:num>
  <w:num w:numId="36">
    <w:abstractNumId w:val="15"/>
  </w:num>
  <w:num w:numId="37">
    <w:abstractNumId w:val="29"/>
  </w:num>
  <w:num w:numId="3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4C"/>
    <w:rsid w:val="000020EC"/>
    <w:rsid w:val="00002372"/>
    <w:rsid w:val="00002B52"/>
    <w:rsid w:val="00005809"/>
    <w:rsid w:val="00005F56"/>
    <w:rsid w:val="0001162C"/>
    <w:rsid w:val="0001214E"/>
    <w:rsid w:val="00012452"/>
    <w:rsid w:val="00012BA5"/>
    <w:rsid w:val="00013E30"/>
    <w:rsid w:val="000148B7"/>
    <w:rsid w:val="000158E6"/>
    <w:rsid w:val="00015FF7"/>
    <w:rsid w:val="000168E4"/>
    <w:rsid w:val="00016D9A"/>
    <w:rsid w:val="0002042F"/>
    <w:rsid w:val="0002076F"/>
    <w:rsid w:val="0002229B"/>
    <w:rsid w:val="0002403D"/>
    <w:rsid w:val="000240ED"/>
    <w:rsid w:val="00024627"/>
    <w:rsid w:val="000251EF"/>
    <w:rsid w:val="00025BB1"/>
    <w:rsid w:val="00025C2A"/>
    <w:rsid w:val="00025CE4"/>
    <w:rsid w:val="0002737E"/>
    <w:rsid w:val="0002759C"/>
    <w:rsid w:val="00027B26"/>
    <w:rsid w:val="0003107C"/>
    <w:rsid w:val="000318E7"/>
    <w:rsid w:val="00033122"/>
    <w:rsid w:val="00033615"/>
    <w:rsid w:val="0003377B"/>
    <w:rsid w:val="000345C9"/>
    <w:rsid w:val="000348CD"/>
    <w:rsid w:val="00034B86"/>
    <w:rsid w:val="0003502A"/>
    <w:rsid w:val="00035782"/>
    <w:rsid w:val="00035C6F"/>
    <w:rsid w:val="000402C1"/>
    <w:rsid w:val="00041667"/>
    <w:rsid w:val="000438CB"/>
    <w:rsid w:val="00043EDA"/>
    <w:rsid w:val="00044862"/>
    <w:rsid w:val="00045071"/>
    <w:rsid w:val="000457D5"/>
    <w:rsid w:val="00046F9B"/>
    <w:rsid w:val="0004718A"/>
    <w:rsid w:val="000479B9"/>
    <w:rsid w:val="00050EC2"/>
    <w:rsid w:val="000512BF"/>
    <w:rsid w:val="00052993"/>
    <w:rsid w:val="0005450E"/>
    <w:rsid w:val="000547AF"/>
    <w:rsid w:val="00054DAA"/>
    <w:rsid w:val="00055BDC"/>
    <w:rsid w:val="00055F11"/>
    <w:rsid w:val="00056274"/>
    <w:rsid w:val="0005690E"/>
    <w:rsid w:val="00056BC1"/>
    <w:rsid w:val="00056D6C"/>
    <w:rsid w:val="00057FB6"/>
    <w:rsid w:val="0006097E"/>
    <w:rsid w:val="00061F61"/>
    <w:rsid w:val="00062C45"/>
    <w:rsid w:val="00063194"/>
    <w:rsid w:val="000651BF"/>
    <w:rsid w:val="000663E8"/>
    <w:rsid w:val="000664F8"/>
    <w:rsid w:val="00067E32"/>
    <w:rsid w:val="00070EEF"/>
    <w:rsid w:val="00071645"/>
    <w:rsid w:val="00072B0C"/>
    <w:rsid w:val="000737CC"/>
    <w:rsid w:val="000751D5"/>
    <w:rsid w:val="0007562D"/>
    <w:rsid w:val="000762C2"/>
    <w:rsid w:val="00076630"/>
    <w:rsid w:val="00076F13"/>
    <w:rsid w:val="00077279"/>
    <w:rsid w:val="000776E5"/>
    <w:rsid w:val="00080D7A"/>
    <w:rsid w:val="00081185"/>
    <w:rsid w:val="000817D8"/>
    <w:rsid w:val="00081BE8"/>
    <w:rsid w:val="00082569"/>
    <w:rsid w:val="00082F2E"/>
    <w:rsid w:val="000830C4"/>
    <w:rsid w:val="000844AD"/>
    <w:rsid w:val="00084CB5"/>
    <w:rsid w:val="000850AC"/>
    <w:rsid w:val="00085C14"/>
    <w:rsid w:val="00086BD1"/>
    <w:rsid w:val="00086DF7"/>
    <w:rsid w:val="00087888"/>
    <w:rsid w:val="00087A46"/>
    <w:rsid w:val="00092284"/>
    <w:rsid w:val="000922BB"/>
    <w:rsid w:val="0009330C"/>
    <w:rsid w:val="00094319"/>
    <w:rsid w:val="00094FC9"/>
    <w:rsid w:val="00095518"/>
    <w:rsid w:val="0009586C"/>
    <w:rsid w:val="0009705F"/>
    <w:rsid w:val="000A02F9"/>
    <w:rsid w:val="000A1FA2"/>
    <w:rsid w:val="000A3E77"/>
    <w:rsid w:val="000A55AD"/>
    <w:rsid w:val="000A5CC5"/>
    <w:rsid w:val="000A60D8"/>
    <w:rsid w:val="000A6206"/>
    <w:rsid w:val="000A6427"/>
    <w:rsid w:val="000A6F2D"/>
    <w:rsid w:val="000A74EB"/>
    <w:rsid w:val="000B1559"/>
    <w:rsid w:val="000B4000"/>
    <w:rsid w:val="000B6494"/>
    <w:rsid w:val="000B7464"/>
    <w:rsid w:val="000C0AE4"/>
    <w:rsid w:val="000C1658"/>
    <w:rsid w:val="000C1EF3"/>
    <w:rsid w:val="000C2221"/>
    <w:rsid w:val="000C267D"/>
    <w:rsid w:val="000C3829"/>
    <w:rsid w:val="000C43DA"/>
    <w:rsid w:val="000C52E3"/>
    <w:rsid w:val="000C62ED"/>
    <w:rsid w:val="000C74BB"/>
    <w:rsid w:val="000C7973"/>
    <w:rsid w:val="000D1128"/>
    <w:rsid w:val="000D3826"/>
    <w:rsid w:val="000D423D"/>
    <w:rsid w:val="000D4F54"/>
    <w:rsid w:val="000E1047"/>
    <w:rsid w:val="000E177F"/>
    <w:rsid w:val="000E21C6"/>
    <w:rsid w:val="000E28E6"/>
    <w:rsid w:val="000E2A2E"/>
    <w:rsid w:val="000E2F2A"/>
    <w:rsid w:val="000E3BD1"/>
    <w:rsid w:val="000E4486"/>
    <w:rsid w:val="000E540D"/>
    <w:rsid w:val="000E5B0A"/>
    <w:rsid w:val="000E60ED"/>
    <w:rsid w:val="000E7362"/>
    <w:rsid w:val="000E7CDD"/>
    <w:rsid w:val="000F1288"/>
    <w:rsid w:val="000F1C4C"/>
    <w:rsid w:val="000F1CBD"/>
    <w:rsid w:val="000F1DCC"/>
    <w:rsid w:val="000F3059"/>
    <w:rsid w:val="000F308A"/>
    <w:rsid w:val="000F3819"/>
    <w:rsid w:val="000F3D5A"/>
    <w:rsid w:val="000F6817"/>
    <w:rsid w:val="001001E8"/>
    <w:rsid w:val="00100293"/>
    <w:rsid w:val="00101D53"/>
    <w:rsid w:val="00101E20"/>
    <w:rsid w:val="001026E5"/>
    <w:rsid w:val="00102D1F"/>
    <w:rsid w:val="00102E2D"/>
    <w:rsid w:val="001035C6"/>
    <w:rsid w:val="00103CC0"/>
    <w:rsid w:val="00103DBE"/>
    <w:rsid w:val="00103E49"/>
    <w:rsid w:val="001049EE"/>
    <w:rsid w:val="001058F2"/>
    <w:rsid w:val="00105E73"/>
    <w:rsid w:val="0010607C"/>
    <w:rsid w:val="001070D7"/>
    <w:rsid w:val="00107F51"/>
    <w:rsid w:val="0011013D"/>
    <w:rsid w:val="001112BC"/>
    <w:rsid w:val="001123EF"/>
    <w:rsid w:val="0011261A"/>
    <w:rsid w:val="001141CC"/>
    <w:rsid w:val="00114B50"/>
    <w:rsid w:val="00114D7D"/>
    <w:rsid w:val="00114E55"/>
    <w:rsid w:val="001156BC"/>
    <w:rsid w:val="001157AC"/>
    <w:rsid w:val="00116812"/>
    <w:rsid w:val="001168DE"/>
    <w:rsid w:val="00116A67"/>
    <w:rsid w:val="00117205"/>
    <w:rsid w:val="001203E0"/>
    <w:rsid w:val="00120995"/>
    <w:rsid w:val="00121C43"/>
    <w:rsid w:val="00123806"/>
    <w:rsid w:val="00123929"/>
    <w:rsid w:val="0012534A"/>
    <w:rsid w:val="00125725"/>
    <w:rsid w:val="00125EAA"/>
    <w:rsid w:val="00126984"/>
    <w:rsid w:val="001269B2"/>
    <w:rsid w:val="00126B43"/>
    <w:rsid w:val="00126C99"/>
    <w:rsid w:val="00131866"/>
    <w:rsid w:val="00131AC1"/>
    <w:rsid w:val="001320FF"/>
    <w:rsid w:val="00133C4B"/>
    <w:rsid w:val="001340C7"/>
    <w:rsid w:val="0013600E"/>
    <w:rsid w:val="00137B27"/>
    <w:rsid w:val="001406BF"/>
    <w:rsid w:val="00140BA3"/>
    <w:rsid w:val="001426B0"/>
    <w:rsid w:val="001455D3"/>
    <w:rsid w:val="001459DE"/>
    <w:rsid w:val="001466A6"/>
    <w:rsid w:val="00150E0C"/>
    <w:rsid w:val="00151633"/>
    <w:rsid w:val="00151820"/>
    <w:rsid w:val="00151BE0"/>
    <w:rsid w:val="00152F52"/>
    <w:rsid w:val="0015519B"/>
    <w:rsid w:val="001578AB"/>
    <w:rsid w:val="00157C7B"/>
    <w:rsid w:val="00160188"/>
    <w:rsid w:val="00160ED2"/>
    <w:rsid w:val="00162C8F"/>
    <w:rsid w:val="00163ED2"/>
    <w:rsid w:val="001642F2"/>
    <w:rsid w:val="00164E2A"/>
    <w:rsid w:val="00165234"/>
    <w:rsid w:val="00166C26"/>
    <w:rsid w:val="00166ECE"/>
    <w:rsid w:val="00171138"/>
    <w:rsid w:val="001713F8"/>
    <w:rsid w:val="00173221"/>
    <w:rsid w:val="001743E0"/>
    <w:rsid w:val="00175158"/>
    <w:rsid w:val="00175D0E"/>
    <w:rsid w:val="0017617F"/>
    <w:rsid w:val="00180337"/>
    <w:rsid w:val="00180B2E"/>
    <w:rsid w:val="00180BF8"/>
    <w:rsid w:val="00180F30"/>
    <w:rsid w:val="00181882"/>
    <w:rsid w:val="00181ED8"/>
    <w:rsid w:val="001825AB"/>
    <w:rsid w:val="00182AF7"/>
    <w:rsid w:val="00182F5E"/>
    <w:rsid w:val="0018454A"/>
    <w:rsid w:val="001847F6"/>
    <w:rsid w:val="00184896"/>
    <w:rsid w:val="00186F45"/>
    <w:rsid w:val="00190762"/>
    <w:rsid w:val="001913D1"/>
    <w:rsid w:val="001931EE"/>
    <w:rsid w:val="00194B95"/>
    <w:rsid w:val="0019692C"/>
    <w:rsid w:val="001A0451"/>
    <w:rsid w:val="001A04F6"/>
    <w:rsid w:val="001A0D7C"/>
    <w:rsid w:val="001A0DB7"/>
    <w:rsid w:val="001A1108"/>
    <w:rsid w:val="001A1733"/>
    <w:rsid w:val="001A1C8C"/>
    <w:rsid w:val="001A2210"/>
    <w:rsid w:val="001A263D"/>
    <w:rsid w:val="001A40B6"/>
    <w:rsid w:val="001A6B61"/>
    <w:rsid w:val="001A780B"/>
    <w:rsid w:val="001B0861"/>
    <w:rsid w:val="001B273E"/>
    <w:rsid w:val="001B2ED3"/>
    <w:rsid w:val="001B2FC1"/>
    <w:rsid w:val="001B3211"/>
    <w:rsid w:val="001B46DD"/>
    <w:rsid w:val="001B73CA"/>
    <w:rsid w:val="001C6868"/>
    <w:rsid w:val="001C6EC8"/>
    <w:rsid w:val="001C7E2A"/>
    <w:rsid w:val="001D0D48"/>
    <w:rsid w:val="001D0E0A"/>
    <w:rsid w:val="001D1522"/>
    <w:rsid w:val="001D1CF5"/>
    <w:rsid w:val="001D3D9C"/>
    <w:rsid w:val="001D5B9D"/>
    <w:rsid w:val="001D62A8"/>
    <w:rsid w:val="001D6A98"/>
    <w:rsid w:val="001D7625"/>
    <w:rsid w:val="001E0D84"/>
    <w:rsid w:val="001E227B"/>
    <w:rsid w:val="001E2663"/>
    <w:rsid w:val="001E288D"/>
    <w:rsid w:val="001E2D7D"/>
    <w:rsid w:val="001E2E1B"/>
    <w:rsid w:val="001E2FDF"/>
    <w:rsid w:val="001E35DC"/>
    <w:rsid w:val="001E5FD8"/>
    <w:rsid w:val="001E71EB"/>
    <w:rsid w:val="001F00EB"/>
    <w:rsid w:val="001F11B5"/>
    <w:rsid w:val="001F167F"/>
    <w:rsid w:val="001F1C25"/>
    <w:rsid w:val="001F1FA1"/>
    <w:rsid w:val="001F27F8"/>
    <w:rsid w:val="001F452E"/>
    <w:rsid w:val="001F4766"/>
    <w:rsid w:val="001F535F"/>
    <w:rsid w:val="001F5578"/>
    <w:rsid w:val="001F5865"/>
    <w:rsid w:val="001F68C8"/>
    <w:rsid w:val="001F7071"/>
    <w:rsid w:val="001F7606"/>
    <w:rsid w:val="001F7F54"/>
    <w:rsid w:val="002008BD"/>
    <w:rsid w:val="00205F6B"/>
    <w:rsid w:val="00206E43"/>
    <w:rsid w:val="00210134"/>
    <w:rsid w:val="00210BFF"/>
    <w:rsid w:val="00212196"/>
    <w:rsid w:val="00212369"/>
    <w:rsid w:val="002133FB"/>
    <w:rsid w:val="00214BD4"/>
    <w:rsid w:val="00215406"/>
    <w:rsid w:val="00216684"/>
    <w:rsid w:val="00217066"/>
    <w:rsid w:val="00217ECD"/>
    <w:rsid w:val="00220DBC"/>
    <w:rsid w:val="00220EB3"/>
    <w:rsid w:val="002225ED"/>
    <w:rsid w:val="00222F8A"/>
    <w:rsid w:val="00223903"/>
    <w:rsid w:val="00223AB7"/>
    <w:rsid w:val="00223E2C"/>
    <w:rsid w:val="0022471A"/>
    <w:rsid w:val="002252BB"/>
    <w:rsid w:val="002265F1"/>
    <w:rsid w:val="00226B7B"/>
    <w:rsid w:val="00227293"/>
    <w:rsid w:val="00227991"/>
    <w:rsid w:val="00227C50"/>
    <w:rsid w:val="00231D52"/>
    <w:rsid w:val="00232395"/>
    <w:rsid w:val="00232419"/>
    <w:rsid w:val="00237258"/>
    <w:rsid w:val="00240000"/>
    <w:rsid w:val="002403AA"/>
    <w:rsid w:val="00240698"/>
    <w:rsid w:val="00240AD4"/>
    <w:rsid w:val="002453A1"/>
    <w:rsid w:val="00245966"/>
    <w:rsid w:val="00245C01"/>
    <w:rsid w:val="00246043"/>
    <w:rsid w:val="002477AF"/>
    <w:rsid w:val="00250122"/>
    <w:rsid w:val="00251C44"/>
    <w:rsid w:val="002543E0"/>
    <w:rsid w:val="00256268"/>
    <w:rsid w:val="0025753B"/>
    <w:rsid w:val="00260605"/>
    <w:rsid w:val="00261656"/>
    <w:rsid w:val="00261939"/>
    <w:rsid w:val="00264A90"/>
    <w:rsid w:val="00265F6F"/>
    <w:rsid w:val="00266542"/>
    <w:rsid w:val="00267E40"/>
    <w:rsid w:val="002703B6"/>
    <w:rsid w:val="00270418"/>
    <w:rsid w:val="00270E74"/>
    <w:rsid w:val="00271087"/>
    <w:rsid w:val="00271CDD"/>
    <w:rsid w:val="00272216"/>
    <w:rsid w:val="00274495"/>
    <w:rsid w:val="00274876"/>
    <w:rsid w:val="00274A48"/>
    <w:rsid w:val="00274BA8"/>
    <w:rsid w:val="00274C2A"/>
    <w:rsid w:val="00275597"/>
    <w:rsid w:val="002756B8"/>
    <w:rsid w:val="00275809"/>
    <w:rsid w:val="002760CC"/>
    <w:rsid w:val="00276320"/>
    <w:rsid w:val="0027710F"/>
    <w:rsid w:val="00277436"/>
    <w:rsid w:val="00280550"/>
    <w:rsid w:val="00281800"/>
    <w:rsid w:val="002821C2"/>
    <w:rsid w:val="002823CA"/>
    <w:rsid w:val="00282E07"/>
    <w:rsid w:val="0028348C"/>
    <w:rsid w:val="00285D4E"/>
    <w:rsid w:val="00286515"/>
    <w:rsid w:val="002869D6"/>
    <w:rsid w:val="00286F01"/>
    <w:rsid w:val="00287A1E"/>
    <w:rsid w:val="002903AB"/>
    <w:rsid w:val="00291433"/>
    <w:rsid w:val="00291BEB"/>
    <w:rsid w:val="00291C7C"/>
    <w:rsid w:val="00291D07"/>
    <w:rsid w:val="00291D5F"/>
    <w:rsid w:val="00293133"/>
    <w:rsid w:val="0029374B"/>
    <w:rsid w:val="00294B9D"/>
    <w:rsid w:val="00294E0F"/>
    <w:rsid w:val="002955DD"/>
    <w:rsid w:val="00296996"/>
    <w:rsid w:val="002A2A45"/>
    <w:rsid w:val="002A2EF9"/>
    <w:rsid w:val="002A3831"/>
    <w:rsid w:val="002A46B6"/>
    <w:rsid w:val="002A4FC9"/>
    <w:rsid w:val="002A63FE"/>
    <w:rsid w:val="002A6F30"/>
    <w:rsid w:val="002B04CE"/>
    <w:rsid w:val="002B05F1"/>
    <w:rsid w:val="002B2ED1"/>
    <w:rsid w:val="002B31CE"/>
    <w:rsid w:val="002B4105"/>
    <w:rsid w:val="002B43FF"/>
    <w:rsid w:val="002B4A2B"/>
    <w:rsid w:val="002B6C27"/>
    <w:rsid w:val="002C0216"/>
    <w:rsid w:val="002C0E5A"/>
    <w:rsid w:val="002C29A2"/>
    <w:rsid w:val="002C2D4E"/>
    <w:rsid w:val="002C458E"/>
    <w:rsid w:val="002C4EA2"/>
    <w:rsid w:val="002C4ED7"/>
    <w:rsid w:val="002C7B5E"/>
    <w:rsid w:val="002C7BF5"/>
    <w:rsid w:val="002D082C"/>
    <w:rsid w:val="002D10EA"/>
    <w:rsid w:val="002D2801"/>
    <w:rsid w:val="002D3004"/>
    <w:rsid w:val="002D3BC1"/>
    <w:rsid w:val="002D443E"/>
    <w:rsid w:val="002D5796"/>
    <w:rsid w:val="002D5C87"/>
    <w:rsid w:val="002D67FC"/>
    <w:rsid w:val="002D793C"/>
    <w:rsid w:val="002E12C9"/>
    <w:rsid w:val="002E2370"/>
    <w:rsid w:val="002E372A"/>
    <w:rsid w:val="002E66C4"/>
    <w:rsid w:val="002E79B2"/>
    <w:rsid w:val="002F0291"/>
    <w:rsid w:val="002F0C5D"/>
    <w:rsid w:val="002F4177"/>
    <w:rsid w:val="002F5A2C"/>
    <w:rsid w:val="002F63C7"/>
    <w:rsid w:val="002F67CB"/>
    <w:rsid w:val="002F6D4D"/>
    <w:rsid w:val="002F7053"/>
    <w:rsid w:val="002F7058"/>
    <w:rsid w:val="002F7869"/>
    <w:rsid w:val="00302C2C"/>
    <w:rsid w:val="003047DC"/>
    <w:rsid w:val="00304A5E"/>
    <w:rsid w:val="00304C7D"/>
    <w:rsid w:val="003067E0"/>
    <w:rsid w:val="003074CB"/>
    <w:rsid w:val="003104E0"/>
    <w:rsid w:val="00311905"/>
    <w:rsid w:val="00313A91"/>
    <w:rsid w:val="00313F37"/>
    <w:rsid w:val="00314498"/>
    <w:rsid w:val="0031514A"/>
    <w:rsid w:val="00315E56"/>
    <w:rsid w:val="00320574"/>
    <w:rsid w:val="00320F71"/>
    <w:rsid w:val="003219F2"/>
    <w:rsid w:val="00321F45"/>
    <w:rsid w:val="00322F38"/>
    <w:rsid w:val="003236D3"/>
    <w:rsid w:val="00325835"/>
    <w:rsid w:val="00325963"/>
    <w:rsid w:val="00325DCD"/>
    <w:rsid w:val="003272D4"/>
    <w:rsid w:val="0032790F"/>
    <w:rsid w:val="00327AE0"/>
    <w:rsid w:val="00331808"/>
    <w:rsid w:val="00331E98"/>
    <w:rsid w:val="00332999"/>
    <w:rsid w:val="00332CC2"/>
    <w:rsid w:val="00332E6F"/>
    <w:rsid w:val="00334535"/>
    <w:rsid w:val="00337538"/>
    <w:rsid w:val="003400C6"/>
    <w:rsid w:val="00340CCC"/>
    <w:rsid w:val="00340EF4"/>
    <w:rsid w:val="00343ED8"/>
    <w:rsid w:val="003442D4"/>
    <w:rsid w:val="003448D2"/>
    <w:rsid w:val="00344AF9"/>
    <w:rsid w:val="00344DAC"/>
    <w:rsid w:val="00345041"/>
    <w:rsid w:val="003455AC"/>
    <w:rsid w:val="00345942"/>
    <w:rsid w:val="00346668"/>
    <w:rsid w:val="00346B54"/>
    <w:rsid w:val="00347FCD"/>
    <w:rsid w:val="00350D3B"/>
    <w:rsid w:val="003534DE"/>
    <w:rsid w:val="00353610"/>
    <w:rsid w:val="003543B3"/>
    <w:rsid w:val="003544A0"/>
    <w:rsid w:val="00354B24"/>
    <w:rsid w:val="00354F3C"/>
    <w:rsid w:val="0035529A"/>
    <w:rsid w:val="003563A0"/>
    <w:rsid w:val="00356816"/>
    <w:rsid w:val="00357AB6"/>
    <w:rsid w:val="00357E9D"/>
    <w:rsid w:val="00361E86"/>
    <w:rsid w:val="003628AC"/>
    <w:rsid w:val="003636D8"/>
    <w:rsid w:val="003664EC"/>
    <w:rsid w:val="003670D5"/>
    <w:rsid w:val="00367C60"/>
    <w:rsid w:val="0037104C"/>
    <w:rsid w:val="00371DA2"/>
    <w:rsid w:val="003729C5"/>
    <w:rsid w:val="00373BCE"/>
    <w:rsid w:val="0037424C"/>
    <w:rsid w:val="00375FB5"/>
    <w:rsid w:val="003766A2"/>
    <w:rsid w:val="00376DA9"/>
    <w:rsid w:val="003775D0"/>
    <w:rsid w:val="00380034"/>
    <w:rsid w:val="003803DB"/>
    <w:rsid w:val="00382475"/>
    <w:rsid w:val="00382DD1"/>
    <w:rsid w:val="00383218"/>
    <w:rsid w:val="00383593"/>
    <w:rsid w:val="00384043"/>
    <w:rsid w:val="00385030"/>
    <w:rsid w:val="00385ECE"/>
    <w:rsid w:val="00386A25"/>
    <w:rsid w:val="00387B9A"/>
    <w:rsid w:val="0039119D"/>
    <w:rsid w:val="00391B15"/>
    <w:rsid w:val="00392EEC"/>
    <w:rsid w:val="0039407E"/>
    <w:rsid w:val="003941B0"/>
    <w:rsid w:val="00394533"/>
    <w:rsid w:val="00394C90"/>
    <w:rsid w:val="00395FA6"/>
    <w:rsid w:val="003975EA"/>
    <w:rsid w:val="003A02C2"/>
    <w:rsid w:val="003A2361"/>
    <w:rsid w:val="003A2BA8"/>
    <w:rsid w:val="003A3686"/>
    <w:rsid w:val="003A5669"/>
    <w:rsid w:val="003A5D59"/>
    <w:rsid w:val="003A6A77"/>
    <w:rsid w:val="003B05FE"/>
    <w:rsid w:val="003B0F8E"/>
    <w:rsid w:val="003B1639"/>
    <w:rsid w:val="003B1662"/>
    <w:rsid w:val="003B2E3F"/>
    <w:rsid w:val="003B3717"/>
    <w:rsid w:val="003B4986"/>
    <w:rsid w:val="003B49AA"/>
    <w:rsid w:val="003B5C64"/>
    <w:rsid w:val="003B6AAB"/>
    <w:rsid w:val="003B6EBA"/>
    <w:rsid w:val="003C08FA"/>
    <w:rsid w:val="003C3280"/>
    <w:rsid w:val="003C3701"/>
    <w:rsid w:val="003C4722"/>
    <w:rsid w:val="003C59C5"/>
    <w:rsid w:val="003C5C4D"/>
    <w:rsid w:val="003C5E83"/>
    <w:rsid w:val="003C6711"/>
    <w:rsid w:val="003D149F"/>
    <w:rsid w:val="003D18CA"/>
    <w:rsid w:val="003D2DBE"/>
    <w:rsid w:val="003D4718"/>
    <w:rsid w:val="003D4FEF"/>
    <w:rsid w:val="003D7967"/>
    <w:rsid w:val="003D7AB4"/>
    <w:rsid w:val="003E01B3"/>
    <w:rsid w:val="003E0573"/>
    <w:rsid w:val="003E16FD"/>
    <w:rsid w:val="003E1E92"/>
    <w:rsid w:val="003E274C"/>
    <w:rsid w:val="003E2A5F"/>
    <w:rsid w:val="003E2B94"/>
    <w:rsid w:val="003E300B"/>
    <w:rsid w:val="003E367A"/>
    <w:rsid w:val="003E3BEA"/>
    <w:rsid w:val="003E483F"/>
    <w:rsid w:val="003E5318"/>
    <w:rsid w:val="003E57D9"/>
    <w:rsid w:val="003E6BAF"/>
    <w:rsid w:val="003F18B5"/>
    <w:rsid w:val="003F33F5"/>
    <w:rsid w:val="003F7146"/>
    <w:rsid w:val="003F737C"/>
    <w:rsid w:val="003F75FE"/>
    <w:rsid w:val="003F7BD0"/>
    <w:rsid w:val="00401149"/>
    <w:rsid w:val="00401224"/>
    <w:rsid w:val="00402927"/>
    <w:rsid w:val="00402E78"/>
    <w:rsid w:val="0040369F"/>
    <w:rsid w:val="00403E0A"/>
    <w:rsid w:val="004055C9"/>
    <w:rsid w:val="00406082"/>
    <w:rsid w:val="004100C7"/>
    <w:rsid w:val="00410A09"/>
    <w:rsid w:val="004149E7"/>
    <w:rsid w:val="004152FF"/>
    <w:rsid w:val="0041536E"/>
    <w:rsid w:val="00415DBF"/>
    <w:rsid w:val="00416DF2"/>
    <w:rsid w:val="00417527"/>
    <w:rsid w:val="00417B79"/>
    <w:rsid w:val="00417C06"/>
    <w:rsid w:val="00421722"/>
    <w:rsid w:val="00423B41"/>
    <w:rsid w:val="00425269"/>
    <w:rsid w:val="004252AE"/>
    <w:rsid w:val="00425E8B"/>
    <w:rsid w:val="00427AB9"/>
    <w:rsid w:val="00427B29"/>
    <w:rsid w:val="0043006F"/>
    <w:rsid w:val="004301A6"/>
    <w:rsid w:val="00430338"/>
    <w:rsid w:val="0043166E"/>
    <w:rsid w:val="0043176F"/>
    <w:rsid w:val="0043439E"/>
    <w:rsid w:val="00434677"/>
    <w:rsid w:val="00435006"/>
    <w:rsid w:val="004354C8"/>
    <w:rsid w:val="004356FF"/>
    <w:rsid w:val="004372AD"/>
    <w:rsid w:val="0044038F"/>
    <w:rsid w:val="00441A92"/>
    <w:rsid w:val="00442C6C"/>
    <w:rsid w:val="004433BC"/>
    <w:rsid w:val="00443BC3"/>
    <w:rsid w:val="004440BA"/>
    <w:rsid w:val="00444392"/>
    <w:rsid w:val="00444B2D"/>
    <w:rsid w:val="00444E90"/>
    <w:rsid w:val="0044576F"/>
    <w:rsid w:val="00445DBE"/>
    <w:rsid w:val="00452199"/>
    <w:rsid w:val="00454074"/>
    <w:rsid w:val="004544CF"/>
    <w:rsid w:val="00454845"/>
    <w:rsid w:val="00454C42"/>
    <w:rsid w:val="00455018"/>
    <w:rsid w:val="00455688"/>
    <w:rsid w:val="0045611D"/>
    <w:rsid w:val="004562A8"/>
    <w:rsid w:val="00457DF7"/>
    <w:rsid w:val="00461846"/>
    <w:rsid w:val="004619EC"/>
    <w:rsid w:val="00463CC6"/>
    <w:rsid w:val="00463ECC"/>
    <w:rsid w:val="00464479"/>
    <w:rsid w:val="00464B3D"/>
    <w:rsid w:val="0046548D"/>
    <w:rsid w:val="00465500"/>
    <w:rsid w:val="00465642"/>
    <w:rsid w:val="00465F21"/>
    <w:rsid w:val="00466025"/>
    <w:rsid w:val="00466A2E"/>
    <w:rsid w:val="00472707"/>
    <w:rsid w:val="0047468E"/>
    <w:rsid w:val="00474A3C"/>
    <w:rsid w:val="00474E62"/>
    <w:rsid w:val="00475509"/>
    <w:rsid w:val="0047566D"/>
    <w:rsid w:val="0047632A"/>
    <w:rsid w:val="00477B70"/>
    <w:rsid w:val="00480234"/>
    <w:rsid w:val="004805B9"/>
    <w:rsid w:val="00480638"/>
    <w:rsid w:val="00483159"/>
    <w:rsid w:val="004837F3"/>
    <w:rsid w:val="00484584"/>
    <w:rsid w:val="00490BAF"/>
    <w:rsid w:val="00490D6E"/>
    <w:rsid w:val="004915BD"/>
    <w:rsid w:val="00491D83"/>
    <w:rsid w:val="004928A9"/>
    <w:rsid w:val="00493D6A"/>
    <w:rsid w:val="00494114"/>
    <w:rsid w:val="004975D0"/>
    <w:rsid w:val="0049761F"/>
    <w:rsid w:val="0049785B"/>
    <w:rsid w:val="00497D86"/>
    <w:rsid w:val="004A0CBC"/>
    <w:rsid w:val="004A1BD7"/>
    <w:rsid w:val="004A1DA3"/>
    <w:rsid w:val="004A26F7"/>
    <w:rsid w:val="004A29E5"/>
    <w:rsid w:val="004A36C4"/>
    <w:rsid w:val="004A4AD1"/>
    <w:rsid w:val="004A4B2A"/>
    <w:rsid w:val="004A4C50"/>
    <w:rsid w:val="004B00FB"/>
    <w:rsid w:val="004B06FD"/>
    <w:rsid w:val="004B0C10"/>
    <w:rsid w:val="004B253E"/>
    <w:rsid w:val="004B3D75"/>
    <w:rsid w:val="004B42E9"/>
    <w:rsid w:val="004B4CE0"/>
    <w:rsid w:val="004B4D11"/>
    <w:rsid w:val="004B5303"/>
    <w:rsid w:val="004B550A"/>
    <w:rsid w:val="004B62E6"/>
    <w:rsid w:val="004B64B5"/>
    <w:rsid w:val="004B6B9E"/>
    <w:rsid w:val="004B6D88"/>
    <w:rsid w:val="004B7600"/>
    <w:rsid w:val="004C1635"/>
    <w:rsid w:val="004C1693"/>
    <w:rsid w:val="004C18A8"/>
    <w:rsid w:val="004C6BA1"/>
    <w:rsid w:val="004C724E"/>
    <w:rsid w:val="004C7388"/>
    <w:rsid w:val="004C75A5"/>
    <w:rsid w:val="004D12D4"/>
    <w:rsid w:val="004D1B45"/>
    <w:rsid w:val="004D1F21"/>
    <w:rsid w:val="004D40D0"/>
    <w:rsid w:val="004D46D0"/>
    <w:rsid w:val="004D4DBB"/>
    <w:rsid w:val="004D50D5"/>
    <w:rsid w:val="004D57C0"/>
    <w:rsid w:val="004D5CDC"/>
    <w:rsid w:val="004E048E"/>
    <w:rsid w:val="004E056F"/>
    <w:rsid w:val="004E1CB6"/>
    <w:rsid w:val="004E24B6"/>
    <w:rsid w:val="004E270A"/>
    <w:rsid w:val="004E3516"/>
    <w:rsid w:val="004E4764"/>
    <w:rsid w:val="004E53C3"/>
    <w:rsid w:val="004E6074"/>
    <w:rsid w:val="004E7477"/>
    <w:rsid w:val="004F05FC"/>
    <w:rsid w:val="004F2F7C"/>
    <w:rsid w:val="004F4251"/>
    <w:rsid w:val="004F45FD"/>
    <w:rsid w:val="004F5D63"/>
    <w:rsid w:val="004F6CFA"/>
    <w:rsid w:val="004F6D7E"/>
    <w:rsid w:val="004F72B5"/>
    <w:rsid w:val="005001F9"/>
    <w:rsid w:val="00500239"/>
    <w:rsid w:val="00500A74"/>
    <w:rsid w:val="0050200C"/>
    <w:rsid w:val="00503718"/>
    <w:rsid w:val="005039BE"/>
    <w:rsid w:val="0050566C"/>
    <w:rsid w:val="00505B21"/>
    <w:rsid w:val="0050797D"/>
    <w:rsid w:val="00510386"/>
    <w:rsid w:val="00510929"/>
    <w:rsid w:val="00511181"/>
    <w:rsid w:val="0051189A"/>
    <w:rsid w:val="00511AB8"/>
    <w:rsid w:val="0051421D"/>
    <w:rsid w:val="005154FA"/>
    <w:rsid w:val="00516D32"/>
    <w:rsid w:val="005171D1"/>
    <w:rsid w:val="00517BAD"/>
    <w:rsid w:val="00520AE8"/>
    <w:rsid w:val="00520F97"/>
    <w:rsid w:val="00521B78"/>
    <w:rsid w:val="00523A29"/>
    <w:rsid w:val="00524428"/>
    <w:rsid w:val="00524C6F"/>
    <w:rsid w:val="0052551D"/>
    <w:rsid w:val="005278D0"/>
    <w:rsid w:val="00530483"/>
    <w:rsid w:val="00531539"/>
    <w:rsid w:val="00531A90"/>
    <w:rsid w:val="005354AB"/>
    <w:rsid w:val="005355C7"/>
    <w:rsid w:val="00535AFA"/>
    <w:rsid w:val="00535D48"/>
    <w:rsid w:val="00536B5A"/>
    <w:rsid w:val="00536FF0"/>
    <w:rsid w:val="00537434"/>
    <w:rsid w:val="00537EE8"/>
    <w:rsid w:val="00540EBA"/>
    <w:rsid w:val="005416ED"/>
    <w:rsid w:val="005424E9"/>
    <w:rsid w:val="005437E0"/>
    <w:rsid w:val="00543E2C"/>
    <w:rsid w:val="00544C98"/>
    <w:rsid w:val="005451DC"/>
    <w:rsid w:val="00545358"/>
    <w:rsid w:val="005503D1"/>
    <w:rsid w:val="00551175"/>
    <w:rsid w:val="00551659"/>
    <w:rsid w:val="00551CDF"/>
    <w:rsid w:val="00551EE6"/>
    <w:rsid w:val="0055283A"/>
    <w:rsid w:val="0055426B"/>
    <w:rsid w:val="005549AA"/>
    <w:rsid w:val="00554CC9"/>
    <w:rsid w:val="00555834"/>
    <w:rsid w:val="00557D12"/>
    <w:rsid w:val="00561EF9"/>
    <w:rsid w:val="00563052"/>
    <w:rsid w:val="005639B0"/>
    <w:rsid w:val="00564A03"/>
    <w:rsid w:val="00565601"/>
    <w:rsid w:val="005657AC"/>
    <w:rsid w:val="00567349"/>
    <w:rsid w:val="00570302"/>
    <w:rsid w:val="00570F6C"/>
    <w:rsid w:val="0057193C"/>
    <w:rsid w:val="00572F64"/>
    <w:rsid w:val="00574203"/>
    <w:rsid w:val="005747D7"/>
    <w:rsid w:val="00574B31"/>
    <w:rsid w:val="00575176"/>
    <w:rsid w:val="00575217"/>
    <w:rsid w:val="00575580"/>
    <w:rsid w:val="0057567C"/>
    <w:rsid w:val="005758C2"/>
    <w:rsid w:val="00575E69"/>
    <w:rsid w:val="00576819"/>
    <w:rsid w:val="00576F66"/>
    <w:rsid w:val="0057779C"/>
    <w:rsid w:val="0058078A"/>
    <w:rsid w:val="0058100A"/>
    <w:rsid w:val="00582444"/>
    <w:rsid w:val="0058244E"/>
    <w:rsid w:val="005826F0"/>
    <w:rsid w:val="00582CC1"/>
    <w:rsid w:val="00582E0F"/>
    <w:rsid w:val="00583D77"/>
    <w:rsid w:val="00583E82"/>
    <w:rsid w:val="0058485E"/>
    <w:rsid w:val="0058549A"/>
    <w:rsid w:val="00585659"/>
    <w:rsid w:val="00586A24"/>
    <w:rsid w:val="00586BB6"/>
    <w:rsid w:val="00591531"/>
    <w:rsid w:val="00592519"/>
    <w:rsid w:val="0059285C"/>
    <w:rsid w:val="00593C08"/>
    <w:rsid w:val="005944CC"/>
    <w:rsid w:val="005949D5"/>
    <w:rsid w:val="00594F31"/>
    <w:rsid w:val="00595471"/>
    <w:rsid w:val="005957DF"/>
    <w:rsid w:val="005968C3"/>
    <w:rsid w:val="005A0165"/>
    <w:rsid w:val="005A057A"/>
    <w:rsid w:val="005A05FD"/>
    <w:rsid w:val="005A1088"/>
    <w:rsid w:val="005A13A5"/>
    <w:rsid w:val="005A2C93"/>
    <w:rsid w:val="005A3188"/>
    <w:rsid w:val="005A33E2"/>
    <w:rsid w:val="005A4275"/>
    <w:rsid w:val="005A5706"/>
    <w:rsid w:val="005A7EBA"/>
    <w:rsid w:val="005B0A77"/>
    <w:rsid w:val="005B0EFA"/>
    <w:rsid w:val="005B1CDE"/>
    <w:rsid w:val="005B2239"/>
    <w:rsid w:val="005B28CB"/>
    <w:rsid w:val="005B3496"/>
    <w:rsid w:val="005B3D89"/>
    <w:rsid w:val="005B6137"/>
    <w:rsid w:val="005B6783"/>
    <w:rsid w:val="005B72E7"/>
    <w:rsid w:val="005C14D5"/>
    <w:rsid w:val="005C19C1"/>
    <w:rsid w:val="005C4D02"/>
    <w:rsid w:val="005C50E1"/>
    <w:rsid w:val="005C5FB6"/>
    <w:rsid w:val="005C6311"/>
    <w:rsid w:val="005C684B"/>
    <w:rsid w:val="005C77D8"/>
    <w:rsid w:val="005C7D12"/>
    <w:rsid w:val="005D0104"/>
    <w:rsid w:val="005D064B"/>
    <w:rsid w:val="005D361C"/>
    <w:rsid w:val="005D436D"/>
    <w:rsid w:val="005D4C40"/>
    <w:rsid w:val="005D5783"/>
    <w:rsid w:val="005D607E"/>
    <w:rsid w:val="005D6092"/>
    <w:rsid w:val="005E120C"/>
    <w:rsid w:val="005E17F2"/>
    <w:rsid w:val="005E4900"/>
    <w:rsid w:val="005E4905"/>
    <w:rsid w:val="005E5256"/>
    <w:rsid w:val="005E5F84"/>
    <w:rsid w:val="005E6997"/>
    <w:rsid w:val="005E69B0"/>
    <w:rsid w:val="005E6E67"/>
    <w:rsid w:val="005F17DA"/>
    <w:rsid w:val="005F2DE5"/>
    <w:rsid w:val="005F32F2"/>
    <w:rsid w:val="005F38ED"/>
    <w:rsid w:val="005F568A"/>
    <w:rsid w:val="00600D93"/>
    <w:rsid w:val="0060117D"/>
    <w:rsid w:val="00601610"/>
    <w:rsid w:val="00603733"/>
    <w:rsid w:val="00603974"/>
    <w:rsid w:val="006052C5"/>
    <w:rsid w:val="00605CE4"/>
    <w:rsid w:val="00606124"/>
    <w:rsid w:val="00607368"/>
    <w:rsid w:val="00612530"/>
    <w:rsid w:val="00612585"/>
    <w:rsid w:val="006135F2"/>
    <w:rsid w:val="00614A7C"/>
    <w:rsid w:val="00615F0E"/>
    <w:rsid w:val="00616425"/>
    <w:rsid w:val="006171A3"/>
    <w:rsid w:val="006178D4"/>
    <w:rsid w:val="0062208D"/>
    <w:rsid w:val="00622243"/>
    <w:rsid w:val="00624440"/>
    <w:rsid w:val="0062447D"/>
    <w:rsid w:val="00625FE5"/>
    <w:rsid w:val="0062616B"/>
    <w:rsid w:val="00626181"/>
    <w:rsid w:val="006268D8"/>
    <w:rsid w:val="006269C3"/>
    <w:rsid w:val="00626EC6"/>
    <w:rsid w:val="00630097"/>
    <w:rsid w:val="0063029B"/>
    <w:rsid w:val="0063621E"/>
    <w:rsid w:val="0063735A"/>
    <w:rsid w:val="006375A0"/>
    <w:rsid w:val="00637A5E"/>
    <w:rsid w:val="00637F1A"/>
    <w:rsid w:val="00641161"/>
    <w:rsid w:val="0064191E"/>
    <w:rsid w:val="0064272C"/>
    <w:rsid w:val="0064378C"/>
    <w:rsid w:val="0064408E"/>
    <w:rsid w:val="006443B8"/>
    <w:rsid w:val="00645057"/>
    <w:rsid w:val="006454F7"/>
    <w:rsid w:val="006466D4"/>
    <w:rsid w:val="00647024"/>
    <w:rsid w:val="0064709C"/>
    <w:rsid w:val="006476B6"/>
    <w:rsid w:val="0065055B"/>
    <w:rsid w:val="00650877"/>
    <w:rsid w:val="00650FC6"/>
    <w:rsid w:val="00651032"/>
    <w:rsid w:val="00651BAF"/>
    <w:rsid w:val="00651FD4"/>
    <w:rsid w:val="00652054"/>
    <w:rsid w:val="006525AF"/>
    <w:rsid w:val="00652C07"/>
    <w:rsid w:val="00652EF1"/>
    <w:rsid w:val="00655506"/>
    <w:rsid w:val="0065559E"/>
    <w:rsid w:val="00657F9C"/>
    <w:rsid w:val="006614EA"/>
    <w:rsid w:val="00663CBF"/>
    <w:rsid w:val="00664EB2"/>
    <w:rsid w:val="00665323"/>
    <w:rsid w:val="0066560A"/>
    <w:rsid w:val="00665B8B"/>
    <w:rsid w:val="0066684C"/>
    <w:rsid w:val="006679AF"/>
    <w:rsid w:val="00667B02"/>
    <w:rsid w:val="00670D13"/>
    <w:rsid w:val="006721AD"/>
    <w:rsid w:val="00672727"/>
    <w:rsid w:val="00673B84"/>
    <w:rsid w:val="00673BF4"/>
    <w:rsid w:val="006745D8"/>
    <w:rsid w:val="00674C6A"/>
    <w:rsid w:val="00674C86"/>
    <w:rsid w:val="0067556C"/>
    <w:rsid w:val="006775AA"/>
    <w:rsid w:val="00680AF3"/>
    <w:rsid w:val="0068149B"/>
    <w:rsid w:val="00682309"/>
    <w:rsid w:val="006825C7"/>
    <w:rsid w:val="0068267C"/>
    <w:rsid w:val="006827EB"/>
    <w:rsid w:val="00684570"/>
    <w:rsid w:val="00685183"/>
    <w:rsid w:val="006855A7"/>
    <w:rsid w:val="006855D5"/>
    <w:rsid w:val="00686C53"/>
    <w:rsid w:val="00686FE4"/>
    <w:rsid w:val="00692440"/>
    <w:rsid w:val="00692736"/>
    <w:rsid w:val="00692743"/>
    <w:rsid w:val="00692FBA"/>
    <w:rsid w:val="006934DE"/>
    <w:rsid w:val="006940E0"/>
    <w:rsid w:val="006948AC"/>
    <w:rsid w:val="00696601"/>
    <w:rsid w:val="006967B2"/>
    <w:rsid w:val="006972A5"/>
    <w:rsid w:val="00697506"/>
    <w:rsid w:val="00697863"/>
    <w:rsid w:val="00697B27"/>
    <w:rsid w:val="00697E72"/>
    <w:rsid w:val="00697E81"/>
    <w:rsid w:val="006A07F7"/>
    <w:rsid w:val="006A0F42"/>
    <w:rsid w:val="006A3A0F"/>
    <w:rsid w:val="006A4413"/>
    <w:rsid w:val="006A4601"/>
    <w:rsid w:val="006A4AF5"/>
    <w:rsid w:val="006A6548"/>
    <w:rsid w:val="006A6D1C"/>
    <w:rsid w:val="006A7DE8"/>
    <w:rsid w:val="006B1077"/>
    <w:rsid w:val="006B17FD"/>
    <w:rsid w:val="006B5768"/>
    <w:rsid w:val="006B6281"/>
    <w:rsid w:val="006B6591"/>
    <w:rsid w:val="006B7703"/>
    <w:rsid w:val="006B7A59"/>
    <w:rsid w:val="006C0DC7"/>
    <w:rsid w:val="006C1A4A"/>
    <w:rsid w:val="006C3D0C"/>
    <w:rsid w:val="006C4D83"/>
    <w:rsid w:val="006C6671"/>
    <w:rsid w:val="006C703F"/>
    <w:rsid w:val="006C76BC"/>
    <w:rsid w:val="006D1D50"/>
    <w:rsid w:val="006D1EFB"/>
    <w:rsid w:val="006D2584"/>
    <w:rsid w:val="006D2C08"/>
    <w:rsid w:val="006D422F"/>
    <w:rsid w:val="006D43D6"/>
    <w:rsid w:val="006D5013"/>
    <w:rsid w:val="006D776B"/>
    <w:rsid w:val="006D7CBB"/>
    <w:rsid w:val="006E2221"/>
    <w:rsid w:val="006E22A9"/>
    <w:rsid w:val="006E3B2A"/>
    <w:rsid w:val="006E4ACC"/>
    <w:rsid w:val="006E4DA3"/>
    <w:rsid w:val="006E5778"/>
    <w:rsid w:val="006F29D9"/>
    <w:rsid w:val="006F30F6"/>
    <w:rsid w:val="006F368C"/>
    <w:rsid w:val="006F4032"/>
    <w:rsid w:val="006F4107"/>
    <w:rsid w:val="006F6C23"/>
    <w:rsid w:val="006F7236"/>
    <w:rsid w:val="006F7BF2"/>
    <w:rsid w:val="006F7ECB"/>
    <w:rsid w:val="00700889"/>
    <w:rsid w:val="0070253B"/>
    <w:rsid w:val="00702AB4"/>
    <w:rsid w:val="00704AB8"/>
    <w:rsid w:val="00706619"/>
    <w:rsid w:val="00706A08"/>
    <w:rsid w:val="00707453"/>
    <w:rsid w:val="00710C32"/>
    <w:rsid w:val="007125B9"/>
    <w:rsid w:val="0071270A"/>
    <w:rsid w:val="00713237"/>
    <w:rsid w:val="00713E37"/>
    <w:rsid w:val="00713FC4"/>
    <w:rsid w:val="00715D10"/>
    <w:rsid w:val="0071763E"/>
    <w:rsid w:val="007177E7"/>
    <w:rsid w:val="00723482"/>
    <w:rsid w:val="007245B7"/>
    <w:rsid w:val="00724FA5"/>
    <w:rsid w:val="007250A9"/>
    <w:rsid w:val="00725B3F"/>
    <w:rsid w:val="007270F7"/>
    <w:rsid w:val="00727985"/>
    <w:rsid w:val="00727C04"/>
    <w:rsid w:val="00730E43"/>
    <w:rsid w:val="00730F57"/>
    <w:rsid w:val="00731302"/>
    <w:rsid w:val="0073182A"/>
    <w:rsid w:val="00732AF5"/>
    <w:rsid w:val="00732C45"/>
    <w:rsid w:val="00734F7C"/>
    <w:rsid w:val="00736321"/>
    <w:rsid w:val="0073678B"/>
    <w:rsid w:val="00736D3E"/>
    <w:rsid w:val="007371D2"/>
    <w:rsid w:val="00737BCE"/>
    <w:rsid w:val="00740808"/>
    <w:rsid w:val="00742030"/>
    <w:rsid w:val="0074287D"/>
    <w:rsid w:val="0074477B"/>
    <w:rsid w:val="00744C79"/>
    <w:rsid w:val="007469F7"/>
    <w:rsid w:val="00747846"/>
    <w:rsid w:val="00747C9C"/>
    <w:rsid w:val="00751427"/>
    <w:rsid w:val="00751456"/>
    <w:rsid w:val="007516B4"/>
    <w:rsid w:val="00751BFF"/>
    <w:rsid w:val="00751D5E"/>
    <w:rsid w:val="00751F94"/>
    <w:rsid w:val="00752937"/>
    <w:rsid w:val="0075325B"/>
    <w:rsid w:val="00754F51"/>
    <w:rsid w:val="00755022"/>
    <w:rsid w:val="007552C2"/>
    <w:rsid w:val="00755C28"/>
    <w:rsid w:val="007560C1"/>
    <w:rsid w:val="00757ABE"/>
    <w:rsid w:val="00760534"/>
    <w:rsid w:val="00760B04"/>
    <w:rsid w:val="00760CCC"/>
    <w:rsid w:val="00761900"/>
    <w:rsid w:val="00761FA9"/>
    <w:rsid w:val="00764438"/>
    <w:rsid w:val="007652D0"/>
    <w:rsid w:val="007661D7"/>
    <w:rsid w:val="00770DB9"/>
    <w:rsid w:val="00770F82"/>
    <w:rsid w:val="00770FAD"/>
    <w:rsid w:val="007729E7"/>
    <w:rsid w:val="0077333F"/>
    <w:rsid w:val="0077375F"/>
    <w:rsid w:val="007744BF"/>
    <w:rsid w:val="00775389"/>
    <w:rsid w:val="0077562D"/>
    <w:rsid w:val="007756D4"/>
    <w:rsid w:val="00777A0D"/>
    <w:rsid w:val="00780A89"/>
    <w:rsid w:val="00781E11"/>
    <w:rsid w:val="00782A65"/>
    <w:rsid w:val="007847CA"/>
    <w:rsid w:val="00784835"/>
    <w:rsid w:val="0078721B"/>
    <w:rsid w:val="00790C34"/>
    <w:rsid w:val="00791A41"/>
    <w:rsid w:val="00792415"/>
    <w:rsid w:val="007925D1"/>
    <w:rsid w:val="007948C7"/>
    <w:rsid w:val="0079491F"/>
    <w:rsid w:val="007A3CFC"/>
    <w:rsid w:val="007A483D"/>
    <w:rsid w:val="007A4996"/>
    <w:rsid w:val="007A4BDD"/>
    <w:rsid w:val="007A6307"/>
    <w:rsid w:val="007B0742"/>
    <w:rsid w:val="007B0BC7"/>
    <w:rsid w:val="007B37B5"/>
    <w:rsid w:val="007B5798"/>
    <w:rsid w:val="007B607E"/>
    <w:rsid w:val="007B72B0"/>
    <w:rsid w:val="007C4E15"/>
    <w:rsid w:val="007C675C"/>
    <w:rsid w:val="007C67EC"/>
    <w:rsid w:val="007C6968"/>
    <w:rsid w:val="007C7484"/>
    <w:rsid w:val="007D3A0C"/>
    <w:rsid w:val="007D3D1B"/>
    <w:rsid w:val="007D3FE6"/>
    <w:rsid w:val="007D4744"/>
    <w:rsid w:val="007D57F0"/>
    <w:rsid w:val="007D6062"/>
    <w:rsid w:val="007D62A6"/>
    <w:rsid w:val="007D7181"/>
    <w:rsid w:val="007D7D18"/>
    <w:rsid w:val="007E0A30"/>
    <w:rsid w:val="007E0F8C"/>
    <w:rsid w:val="007E1719"/>
    <w:rsid w:val="007E1EAF"/>
    <w:rsid w:val="007E3913"/>
    <w:rsid w:val="007E3985"/>
    <w:rsid w:val="007E3EA0"/>
    <w:rsid w:val="007E4E93"/>
    <w:rsid w:val="007E72D7"/>
    <w:rsid w:val="007F1188"/>
    <w:rsid w:val="007F1279"/>
    <w:rsid w:val="007F151B"/>
    <w:rsid w:val="007F1A1A"/>
    <w:rsid w:val="007F27BC"/>
    <w:rsid w:val="007F3431"/>
    <w:rsid w:val="007F388E"/>
    <w:rsid w:val="007F438B"/>
    <w:rsid w:val="007F4BCC"/>
    <w:rsid w:val="007F4DA9"/>
    <w:rsid w:val="007F5516"/>
    <w:rsid w:val="007F5A17"/>
    <w:rsid w:val="007F5BD5"/>
    <w:rsid w:val="007F5DEA"/>
    <w:rsid w:val="007F66DF"/>
    <w:rsid w:val="007F6899"/>
    <w:rsid w:val="007F6A61"/>
    <w:rsid w:val="0080137E"/>
    <w:rsid w:val="00803283"/>
    <w:rsid w:val="00803B7C"/>
    <w:rsid w:val="00807006"/>
    <w:rsid w:val="00807B95"/>
    <w:rsid w:val="008106A5"/>
    <w:rsid w:val="00810735"/>
    <w:rsid w:val="00810A4A"/>
    <w:rsid w:val="00811C88"/>
    <w:rsid w:val="00812AAE"/>
    <w:rsid w:val="00813309"/>
    <w:rsid w:val="00815396"/>
    <w:rsid w:val="00815AA7"/>
    <w:rsid w:val="00817509"/>
    <w:rsid w:val="008200EF"/>
    <w:rsid w:val="0082223B"/>
    <w:rsid w:val="00822487"/>
    <w:rsid w:val="008224E9"/>
    <w:rsid w:val="008234E8"/>
    <w:rsid w:val="00823786"/>
    <w:rsid w:val="00825881"/>
    <w:rsid w:val="00826485"/>
    <w:rsid w:val="00826EC5"/>
    <w:rsid w:val="008272AE"/>
    <w:rsid w:val="00830622"/>
    <w:rsid w:val="0083075C"/>
    <w:rsid w:val="00830993"/>
    <w:rsid w:val="00830F6C"/>
    <w:rsid w:val="0083174E"/>
    <w:rsid w:val="0083178C"/>
    <w:rsid w:val="00833087"/>
    <w:rsid w:val="00834417"/>
    <w:rsid w:val="008344D4"/>
    <w:rsid w:val="008352C7"/>
    <w:rsid w:val="00835589"/>
    <w:rsid w:val="008359A4"/>
    <w:rsid w:val="008360BC"/>
    <w:rsid w:val="008360CB"/>
    <w:rsid w:val="008368D4"/>
    <w:rsid w:val="00836997"/>
    <w:rsid w:val="00837CD5"/>
    <w:rsid w:val="008407B4"/>
    <w:rsid w:val="00842CBF"/>
    <w:rsid w:val="00842E8E"/>
    <w:rsid w:val="0084365B"/>
    <w:rsid w:val="0084381B"/>
    <w:rsid w:val="00845289"/>
    <w:rsid w:val="00846093"/>
    <w:rsid w:val="00846605"/>
    <w:rsid w:val="00846B1D"/>
    <w:rsid w:val="0084741D"/>
    <w:rsid w:val="008506E8"/>
    <w:rsid w:val="00850DDD"/>
    <w:rsid w:val="00851A9E"/>
    <w:rsid w:val="00852047"/>
    <w:rsid w:val="00852359"/>
    <w:rsid w:val="00852935"/>
    <w:rsid w:val="008529B7"/>
    <w:rsid w:val="00854283"/>
    <w:rsid w:val="008546DD"/>
    <w:rsid w:val="00854809"/>
    <w:rsid w:val="008548E1"/>
    <w:rsid w:val="00854F4B"/>
    <w:rsid w:val="00856703"/>
    <w:rsid w:val="0085715D"/>
    <w:rsid w:val="00857274"/>
    <w:rsid w:val="008578B8"/>
    <w:rsid w:val="00860DC5"/>
    <w:rsid w:val="00860E4E"/>
    <w:rsid w:val="008631D7"/>
    <w:rsid w:val="008632A5"/>
    <w:rsid w:val="0086470B"/>
    <w:rsid w:val="00864D13"/>
    <w:rsid w:val="00866DB0"/>
    <w:rsid w:val="00866E8B"/>
    <w:rsid w:val="0086702A"/>
    <w:rsid w:val="008672EE"/>
    <w:rsid w:val="00867AC3"/>
    <w:rsid w:val="00870626"/>
    <w:rsid w:val="00871313"/>
    <w:rsid w:val="008723D6"/>
    <w:rsid w:val="00872A47"/>
    <w:rsid w:val="00873498"/>
    <w:rsid w:val="0087473B"/>
    <w:rsid w:val="00874AFD"/>
    <w:rsid w:val="00874D1B"/>
    <w:rsid w:val="0087522A"/>
    <w:rsid w:val="0087755A"/>
    <w:rsid w:val="0088039C"/>
    <w:rsid w:val="00880DC1"/>
    <w:rsid w:val="00881A6F"/>
    <w:rsid w:val="00883453"/>
    <w:rsid w:val="00884A56"/>
    <w:rsid w:val="00885F52"/>
    <w:rsid w:val="0089158A"/>
    <w:rsid w:val="00892164"/>
    <w:rsid w:val="0089254E"/>
    <w:rsid w:val="008975A5"/>
    <w:rsid w:val="00897C44"/>
    <w:rsid w:val="008A1125"/>
    <w:rsid w:val="008A2CC7"/>
    <w:rsid w:val="008A3008"/>
    <w:rsid w:val="008A7088"/>
    <w:rsid w:val="008A7912"/>
    <w:rsid w:val="008A7C2D"/>
    <w:rsid w:val="008B01E3"/>
    <w:rsid w:val="008B32CA"/>
    <w:rsid w:val="008B3386"/>
    <w:rsid w:val="008B3C16"/>
    <w:rsid w:val="008B4EFC"/>
    <w:rsid w:val="008B684D"/>
    <w:rsid w:val="008C0462"/>
    <w:rsid w:val="008C2552"/>
    <w:rsid w:val="008C2668"/>
    <w:rsid w:val="008C3197"/>
    <w:rsid w:val="008C34CE"/>
    <w:rsid w:val="008C4CA0"/>
    <w:rsid w:val="008C5A09"/>
    <w:rsid w:val="008C6082"/>
    <w:rsid w:val="008C6743"/>
    <w:rsid w:val="008C7ED3"/>
    <w:rsid w:val="008D02E1"/>
    <w:rsid w:val="008D0562"/>
    <w:rsid w:val="008D0CF1"/>
    <w:rsid w:val="008D1D8E"/>
    <w:rsid w:val="008D2216"/>
    <w:rsid w:val="008D2AF6"/>
    <w:rsid w:val="008D4357"/>
    <w:rsid w:val="008D4539"/>
    <w:rsid w:val="008D4DB5"/>
    <w:rsid w:val="008D571C"/>
    <w:rsid w:val="008D5DD4"/>
    <w:rsid w:val="008D5FE4"/>
    <w:rsid w:val="008E0050"/>
    <w:rsid w:val="008E1D84"/>
    <w:rsid w:val="008E1F1B"/>
    <w:rsid w:val="008E277F"/>
    <w:rsid w:val="008E2CEB"/>
    <w:rsid w:val="008E2CF9"/>
    <w:rsid w:val="008E2E9B"/>
    <w:rsid w:val="008E4D16"/>
    <w:rsid w:val="008E4E08"/>
    <w:rsid w:val="008E70D1"/>
    <w:rsid w:val="008E738F"/>
    <w:rsid w:val="008F3456"/>
    <w:rsid w:val="008F3E26"/>
    <w:rsid w:val="008F42D3"/>
    <w:rsid w:val="008F52D4"/>
    <w:rsid w:val="008F571A"/>
    <w:rsid w:val="008F5F4B"/>
    <w:rsid w:val="008F6AE6"/>
    <w:rsid w:val="008F77A0"/>
    <w:rsid w:val="008F7855"/>
    <w:rsid w:val="00901A03"/>
    <w:rsid w:val="00901C30"/>
    <w:rsid w:val="00902C05"/>
    <w:rsid w:val="0090363B"/>
    <w:rsid w:val="0090469B"/>
    <w:rsid w:val="009055DC"/>
    <w:rsid w:val="009073D2"/>
    <w:rsid w:val="00911BB8"/>
    <w:rsid w:val="00912055"/>
    <w:rsid w:val="00912ACD"/>
    <w:rsid w:val="0091356F"/>
    <w:rsid w:val="009136D8"/>
    <w:rsid w:val="0091584C"/>
    <w:rsid w:val="00916164"/>
    <w:rsid w:val="009161E9"/>
    <w:rsid w:val="00916735"/>
    <w:rsid w:val="00916EEA"/>
    <w:rsid w:val="00917EDC"/>
    <w:rsid w:val="00921328"/>
    <w:rsid w:val="00921763"/>
    <w:rsid w:val="0092225F"/>
    <w:rsid w:val="0092359A"/>
    <w:rsid w:val="0092384F"/>
    <w:rsid w:val="00924775"/>
    <w:rsid w:val="00924D6E"/>
    <w:rsid w:val="009259D5"/>
    <w:rsid w:val="00925B0E"/>
    <w:rsid w:val="009262B3"/>
    <w:rsid w:val="0093030C"/>
    <w:rsid w:val="009314F1"/>
    <w:rsid w:val="00931F7D"/>
    <w:rsid w:val="00932566"/>
    <w:rsid w:val="00933173"/>
    <w:rsid w:val="00934B8D"/>
    <w:rsid w:val="0093535B"/>
    <w:rsid w:val="00935826"/>
    <w:rsid w:val="0093688E"/>
    <w:rsid w:val="00936C30"/>
    <w:rsid w:val="00937CF8"/>
    <w:rsid w:val="00937DB3"/>
    <w:rsid w:val="00940875"/>
    <w:rsid w:val="00940B96"/>
    <w:rsid w:val="00941061"/>
    <w:rsid w:val="00942BF5"/>
    <w:rsid w:val="00942C39"/>
    <w:rsid w:val="0094445A"/>
    <w:rsid w:val="00944C45"/>
    <w:rsid w:val="00944C98"/>
    <w:rsid w:val="00946327"/>
    <w:rsid w:val="00946AED"/>
    <w:rsid w:val="00950C6B"/>
    <w:rsid w:val="00952972"/>
    <w:rsid w:val="00953780"/>
    <w:rsid w:val="00953AEA"/>
    <w:rsid w:val="00954803"/>
    <w:rsid w:val="00955498"/>
    <w:rsid w:val="009554BE"/>
    <w:rsid w:val="00955AFF"/>
    <w:rsid w:val="00956CE5"/>
    <w:rsid w:val="009609E6"/>
    <w:rsid w:val="00960F73"/>
    <w:rsid w:val="00961EE7"/>
    <w:rsid w:val="00962508"/>
    <w:rsid w:val="00962D3C"/>
    <w:rsid w:val="00964F57"/>
    <w:rsid w:val="00965132"/>
    <w:rsid w:val="00965D01"/>
    <w:rsid w:val="00966A4C"/>
    <w:rsid w:val="00967F53"/>
    <w:rsid w:val="00971EF4"/>
    <w:rsid w:val="0097265E"/>
    <w:rsid w:val="00972D79"/>
    <w:rsid w:val="00973498"/>
    <w:rsid w:val="00974258"/>
    <w:rsid w:val="00976A9E"/>
    <w:rsid w:val="0097781B"/>
    <w:rsid w:val="00980A26"/>
    <w:rsid w:val="00982856"/>
    <w:rsid w:val="009829FD"/>
    <w:rsid w:val="00985478"/>
    <w:rsid w:val="00985783"/>
    <w:rsid w:val="00986341"/>
    <w:rsid w:val="0098677D"/>
    <w:rsid w:val="00990121"/>
    <w:rsid w:val="0099279E"/>
    <w:rsid w:val="00992818"/>
    <w:rsid w:val="009928EC"/>
    <w:rsid w:val="0099348D"/>
    <w:rsid w:val="00993F9F"/>
    <w:rsid w:val="00997291"/>
    <w:rsid w:val="00997F88"/>
    <w:rsid w:val="009A0A5D"/>
    <w:rsid w:val="009A166D"/>
    <w:rsid w:val="009A21EB"/>
    <w:rsid w:val="009A2D48"/>
    <w:rsid w:val="009A3D38"/>
    <w:rsid w:val="009A64A9"/>
    <w:rsid w:val="009A6807"/>
    <w:rsid w:val="009A6D9D"/>
    <w:rsid w:val="009A7CBC"/>
    <w:rsid w:val="009B18FF"/>
    <w:rsid w:val="009B2400"/>
    <w:rsid w:val="009B24E0"/>
    <w:rsid w:val="009B274B"/>
    <w:rsid w:val="009B3D13"/>
    <w:rsid w:val="009B45B1"/>
    <w:rsid w:val="009B4894"/>
    <w:rsid w:val="009B5FE2"/>
    <w:rsid w:val="009B66F8"/>
    <w:rsid w:val="009B7434"/>
    <w:rsid w:val="009B7A75"/>
    <w:rsid w:val="009B7F13"/>
    <w:rsid w:val="009C24AD"/>
    <w:rsid w:val="009C2989"/>
    <w:rsid w:val="009C5478"/>
    <w:rsid w:val="009C62F5"/>
    <w:rsid w:val="009C636A"/>
    <w:rsid w:val="009C64A5"/>
    <w:rsid w:val="009C6D94"/>
    <w:rsid w:val="009C7681"/>
    <w:rsid w:val="009D1CDC"/>
    <w:rsid w:val="009D21D2"/>
    <w:rsid w:val="009D37DE"/>
    <w:rsid w:val="009D3B24"/>
    <w:rsid w:val="009D3E22"/>
    <w:rsid w:val="009D40C0"/>
    <w:rsid w:val="009D5727"/>
    <w:rsid w:val="009D59F6"/>
    <w:rsid w:val="009D6B7F"/>
    <w:rsid w:val="009D6FDA"/>
    <w:rsid w:val="009D7207"/>
    <w:rsid w:val="009D7AFD"/>
    <w:rsid w:val="009E023F"/>
    <w:rsid w:val="009E0BE2"/>
    <w:rsid w:val="009E1B4A"/>
    <w:rsid w:val="009E20E7"/>
    <w:rsid w:val="009E2168"/>
    <w:rsid w:val="009E2EE3"/>
    <w:rsid w:val="009E2FBF"/>
    <w:rsid w:val="009E3995"/>
    <w:rsid w:val="009E4736"/>
    <w:rsid w:val="009E4F38"/>
    <w:rsid w:val="009E69EB"/>
    <w:rsid w:val="009E6D1A"/>
    <w:rsid w:val="009E7C12"/>
    <w:rsid w:val="009E7D30"/>
    <w:rsid w:val="009E7FC1"/>
    <w:rsid w:val="009F057E"/>
    <w:rsid w:val="009F0D9F"/>
    <w:rsid w:val="009F0F6A"/>
    <w:rsid w:val="009F116D"/>
    <w:rsid w:val="009F1983"/>
    <w:rsid w:val="009F1A7F"/>
    <w:rsid w:val="009F2285"/>
    <w:rsid w:val="009F3E80"/>
    <w:rsid w:val="009F430D"/>
    <w:rsid w:val="009F4A4F"/>
    <w:rsid w:val="009F703F"/>
    <w:rsid w:val="009F707D"/>
    <w:rsid w:val="00A009ED"/>
    <w:rsid w:val="00A00BB8"/>
    <w:rsid w:val="00A01537"/>
    <w:rsid w:val="00A01CDD"/>
    <w:rsid w:val="00A01E82"/>
    <w:rsid w:val="00A031B0"/>
    <w:rsid w:val="00A03D69"/>
    <w:rsid w:val="00A06682"/>
    <w:rsid w:val="00A07CFD"/>
    <w:rsid w:val="00A10922"/>
    <w:rsid w:val="00A119D0"/>
    <w:rsid w:val="00A12199"/>
    <w:rsid w:val="00A145DA"/>
    <w:rsid w:val="00A16409"/>
    <w:rsid w:val="00A16A44"/>
    <w:rsid w:val="00A17287"/>
    <w:rsid w:val="00A2355F"/>
    <w:rsid w:val="00A238B7"/>
    <w:rsid w:val="00A23EFA"/>
    <w:rsid w:val="00A247CB"/>
    <w:rsid w:val="00A24C2C"/>
    <w:rsid w:val="00A25955"/>
    <w:rsid w:val="00A25C92"/>
    <w:rsid w:val="00A26213"/>
    <w:rsid w:val="00A26228"/>
    <w:rsid w:val="00A26D96"/>
    <w:rsid w:val="00A2725B"/>
    <w:rsid w:val="00A27DA9"/>
    <w:rsid w:val="00A305BA"/>
    <w:rsid w:val="00A354BE"/>
    <w:rsid w:val="00A35680"/>
    <w:rsid w:val="00A35C7D"/>
    <w:rsid w:val="00A3681F"/>
    <w:rsid w:val="00A376D4"/>
    <w:rsid w:val="00A37A8F"/>
    <w:rsid w:val="00A405A1"/>
    <w:rsid w:val="00A41BC9"/>
    <w:rsid w:val="00A42B02"/>
    <w:rsid w:val="00A43836"/>
    <w:rsid w:val="00A451FA"/>
    <w:rsid w:val="00A45B6C"/>
    <w:rsid w:val="00A4648F"/>
    <w:rsid w:val="00A46C1D"/>
    <w:rsid w:val="00A475C9"/>
    <w:rsid w:val="00A47BE1"/>
    <w:rsid w:val="00A51CD9"/>
    <w:rsid w:val="00A52958"/>
    <w:rsid w:val="00A54318"/>
    <w:rsid w:val="00A54E57"/>
    <w:rsid w:val="00A54F42"/>
    <w:rsid w:val="00A5579B"/>
    <w:rsid w:val="00A5642E"/>
    <w:rsid w:val="00A568DB"/>
    <w:rsid w:val="00A56A69"/>
    <w:rsid w:val="00A56DBE"/>
    <w:rsid w:val="00A57263"/>
    <w:rsid w:val="00A57658"/>
    <w:rsid w:val="00A60460"/>
    <w:rsid w:val="00A61C40"/>
    <w:rsid w:val="00A62728"/>
    <w:rsid w:val="00A629DE"/>
    <w:rsid w:val="00A63009"/>
    <w:rsid w:val="00A63C45"/>
    <w:rsid w:val="00A63FE1"/>
    <w:rsid w:val="00A6556E"/>
    <w:rsid w:val="00A65D66"/>
    <w:rsid w:val="00A668F5"/>
    <w:rsid w:val="00A67BA7"/>
    <w:rsid w:val="00A67D8E"/>
    <w:rsid w:val="00A70513"/>
    <w:rsid w:val="00A70F27"/>
    <w:rsid w:val="00A73BC0"/>
    <w:rsid w:val="00A74547"/>
    <w:rsid w:val="00A74A3C"/>
    <w:rsid w:val="00A74BFD"/>
    <w:rsid w:val="00A750A9"/>
    <w:rsid w:val="00A75E45"/>
    <w:rsid w:val="00A80839"/>
    <w:rsid w:val="00A80C3F"/>
    <w:rsid w:val="00A82F1B"/>
    <w:rsid w:val="00A83FEC"/>
    <w:rsid w:val="00A843A5"/>
    <w:rsid w:val="00A84CBF"/>
    <w:rsid w:val="00A864B2"/>
    <w:rsid w:val="00A86AC5"/>
    <w:rsid w:val="00A90154"/>
    <w:rsid w:val="00A90863"/>
    <w:rsid w:val="00A92A58"/>
    <w:rsid w:val="00A934CA"/>
    <w:rsid w:val="00A93B98"/>
    <w:rsid w:val="00A95F40"/>
    <w:rsid w:val="00A96B0F"/>
    <w:rsid w:val="00A975D4"/>
    <w:rsid w:val="00AA1CF7"/>
    <w:rsid w:val="00AA27A7"/>
    <w:rsid w:val="00AA2AF7"/>
    <w:rsid w:val="00AA4E98"/>
    <w:rsid w:val="00AA588B"/>
    <w:rsid w:val="00AA6168"/>
    <w:rsid w:val="00AB0979"/>
    <w:rsid w:val="00AB3D5F"/>
    <w:rsid w:val="00AB4024"/>
    <w:rsid w:val="00AB474D"/>
    <w:rsid w:val="00AB4A86"/>
    <w:rsid w:val="00AB4C90"/>
    <w:rsid w:val="00AC1623"/>
    <w:rsid w:val="00AC1C09"/>
    <w:rsid w:val="00AC228B"/>
    <w:rsid w:val="00AC2F64"/>
    <w:rsid w:val="00AC33B8"/>
    <w:rsid w:val="00AC361A"/>
    <w:rsid w:val="00AC67B3"/>
    <w:rsid w:val="00AC7DE0"/>
    <w:rsid w:val="00AD0476"/>
    <w:rsid w:val="00AD3D70"/>
    <w:rsid w:val="00AD479E"/>
    <w:rsid w:val="00AD731B"/>
    <w:rsid w:val="00AE146D"/>
    <w:rsid w:val="00AE2877"/>
    <w:rsid w:val="00AE40DF"/>
    <w:rsid w:val="00AE476D"/>
    <w:rsid w:val="00AE568A"/>
    <w:rsid w:val="00AE5A96"/>
    <w:rsid w:val="00AE6CEB"/>
    <w:rsid w:val="00AE7C08"/>
    <w:rsid w:val="00AE7C4F"/>
    <w:rsid w:val="00AF09CE"/>
    <w:rsid w:val="00AF17AE"/>
    <w:rsid w:val="00AF2277"/>
    <w:rsid w:val="00AF3969"/>
    <w:rsid w:val="00AF5935"/>
    <w:rsid w:val="00AF596F"/>
    <w:rsid w:val="00B007F1"/>
    <w:rsid w:val="00B02D9B"/>
    <w:rsid w:val="00B03361"/>
    <w:rsid w:val="00B042F3"/>
    <w:rsid w:val="00B04376"/>
    <w:rsid w:val="00B04FC3"/>
    <w:rsid w:val="00B05E8D"/>
    <w:rsid w:val="00B0625B"/>
    <w:rsid w:val="00B06398"/>
    <w:rsid w:val="00B1067C"/>
    <w:rsid w:val="00B11C2B"/>
    <w:rsid w:val="00B12505"/>
    <w:rsid w:val="00B12ADD"/>
    <w:rsid w:val="00B12E39"/>
    <w:rsid w:val="00B13688"/>
    <w:rsid w:val="00B1441C"/>
    <w:rsid w:val="00B15B56"/>
    <w:rsid w:val="00B15F2B"/>
    <w:rsid w:val="00B16557"/>
    <w:rsid w:val="00B16F3C"/>
    <w:rsid w:val="00B17993"/>
    <w:rsid w:val="00B17A3A"/>
    <w:rsid w:val="00B21243"/>
    <w:rsid w:val="00B22280"/>
    <w:rsid w:val="00B2331D"/>
    <w:rsid w:val="00B25F14"/>
    <w:rsid w:val="00B26423"/>
    <w:rsid w:val="00B26577"/>
    <w:rsid w:val="00B272C0"/>
    <w:rsid w:val="00B30C54"/>
    <w:rsid w:val="00B3129C"/>
    <w:rsid w:val="00B313BE"/>
    <w:rsid w:val="00B33942"/>
    <w:rsid w:val="00B33C45"/>
    <w:rsid w:val="00B3464D"/>
    <w:rsid w:val="00B34985"/>
    <w:rsid w:val="00B3704E"/>
    <w:rsid w:val="00B37DFA"/>
    <w:rsid w:val="00B37F73"/>
    <w:rsid w:val="00B424DD"/>
    <w:rsid w:val="00B449DA"/>
    <w:rsid w:val="00B45DEE"/>
    <w:rsid w:val="00B461A9"/>
    <w:rsid w:val="00B4753D"/>
    <w:rsid w:val="00B51097"/>
    <w:rsid w:val="00B512CD"/>
    <w:rsid w:val="00B522A9"/>
    <w:rsid w:val="00B545D1"/>
    <w:rsid w:val="00B54C9F"/>
    <w:rsid w:val="00B550EB"/>
    <w:rsid w:val="00B56407"/>
    <w:rsid w:val="00B56E71"/>
    <w:rsid w:val="00B574EA"/>
    <w:rsid w:val="00B605F4"/>
    <w:rsid w:val="00B6226C"/>
    <w:rsid w:val="00B63450"/>
    <w:rsid w:val="00B63C65"/>
    <w:rsid w:val="00B645ED"/>
    <w:rsid w:val="00B65920"/>
    <w:rsid w:val="00B659BE"/>
    <w:rsid w:val="00B678A9"/>
    <w:rsid w:val="00B7030E"/>
    <w:rsid w:val="00B718D6"/>
    <w:rsid w:val="00B7252B"/>
    <w:rsid w:val="00B743F0"/>
    <w:rsid w:val="00B74A38"/>
    <w:rsid w:val="00B75E5F"/>
    <w:rsid w:val="00B76AD9"/>
    <w:rsid w:val="00B77CD2"/>
    <w:rsid w:val="00B80C95"/>
    <w:rsid w:val="00B810E1"/>
    <w:rsid w:val="00B828BF"/>
    <w:rsid w:val="00B833A1"/>
    <w:rsid w:val="00B85B0C"/>
    <w:rsid w:val="00B86B11"/>
    <w:rsid w:val="00B871E3"/>
    <w:rsid w:val="00B87853"/>
    <w:rsid w:val="00B905BD"/>
    <w:rsid w:val="00B92B08"/>
    <w:rsid w:val="00B94BAB"/>
    <w:rsid w:val="00B958C0"/>
    <w:rsid w:val="00B95FAC"/>
    <w:rsid w:val="00B96526"/>
    <w:rsid w:val="00B9690D"/>
    <w:rsid w:val="00B979CF"/>
    <w:rsid w:val="00BA0D94"/>
    <w:rsid w:val="00BA11F9"/>
    <w:rsid w:val="00BA18E6"/>
    <w:rsid w:val="00BA1A68"/>
    <w:rsid w:val="00BA2194"/>
    <w:rsid w:val="00BA288B"/>
    <w:rsid w:val="00BA2B71"/>
    <w:rsid w:val="00BA379A"/>
    <w:rsid w:val="00BA5D21"/>
    <w:rsid w:val="00BA67AF"/>
    <w:rsid w:val="00BB13DA"/>
    <w:rsid w:val="00BB1EB8"/>
    <w:rsid w:val="00BB1FBC"/>
    <w:rsid w:val="00BB21E0"/>
    <w:rsid w:val="00BB2540"/>
    <w:rsid w:val="00BB255A"/>
    <w:rsid w:val="00BB2D1B"/>
    <w:rsid w:val="00BB375D"/>
    <w:rsid w:val="00BB50A8"/>
    <w:rsid w:val="00BB614F"/>
    <w:rsid w:val="00BB6F1C"/>
    <w:rsid w:val="00BC04FC"/>
    <w:rsid w:val="00BC1533"/>
    <w:rsid w:val="00BC2125"/>
    <w:rsid w:val="00BC472A"/>
    <w:rsid w:val="00BC4F15"/>
    <w:rsid w:val="00BC5251"/>
    <w:rsid w:val="00BC5C5E"/>
    <w:rsid w:val="00BC60C5"/>
    <w:rsid w:val="00BC724C"/>
    <w:rsid w:val="00BC78C6"/>
    <w:rsid w:val="00BD0EC3"/>
    <w:rsid w:val="00BD126C"/>
    <w:rsid w:val="00BD1F3F"/>
    <w:rsid w:val="00BD2E64"/>
    <w:rsid w:val="00BD2E98"/>
    <w:rsid w:val="00BD3E19"/>
    <w:rsid w:val="00BD433D"/>
    <w:rsid w:val="00BD4C71"/>
    <w:rsid w:val="00BD4C9A"/>
    <w:rsid w:val="00BD5D26"/>
    <w:rsid w:val="00BD5E01"/>
    <w:rsid w:val="00BD6BB4"/>
    <w:rsid w:val="00BE036C"/>
    <w:rsid w:val="00BE152C"/>
    <w:rsid w:val="00BE1759"/>
    <w:rsid w:val="00BE19A7"/>
    <w:rsid w:val="00BE1B72"/>
    <w:rsid w:val="00BE282D"/>
    <w:rsid w:val="00BE3701"/>
    <w:rsid w:val="00BE5626"/>
    <w:rsid w:val="00BF1380"/>
    <w:rsid w:val="00BF2811"/>
    <w:rsid w:val="00BF473F"/>
    <w:rsid w:val="00BF4892"/>
    <w:rsid w:val="00BF4F24"/>
    <w:rsid w:val="00BF5E62"/>
    <w:rsid w:val="00BF6259"/>
    <w:rsid w:val="00BF652F"/>
    <w:rsid w:val="00BF6632"/>
    <w:rsid w:val="00BF7014"/>
    <w:rsid w:val="00BF7A88"/>
    <w:rsid w:val="00C0052B"/>
    <w:rsid w:val="00C00ABC"/>
    <w:rsid w:val="00C0279B"/>
    <w:rsid w:val="00C02B2C"/>
    <w:rsid w:val="00C02CE6"/>
    <w:rsid w:val="00C02F2C"/>
    <w:rsid w:val="00C03A1C"/>
    <w:rsid w:val="00C04567"/>
    <w:rsid w:val="00C04754"/>
    <w:rsid w:val="00C06A68"/>
    <w:rsid w:val="00C07BFE"/>
    <w:rsid w:val="00C12C52"/>
    <w:rsid w:val="00C16777"/>
    <w:rsid w:val="00C203F3"/>
    <w:rsid w:val="00C2305E"/>
    <w:rsid w:val="00C240A2"/>
    <w:rsid w:val="00C246D9"/>
    <w:rsid w:val="00C24AEE"/>
    <w:rsid w:val="00C27D38"/>
    <w:rsid w:val="00C27E02"/>
    <w:rsid w:val="00C31824"/>
    <w:rsid w:val="00C3191E"/>
    <w:rsid w:val="00C32E39"/>
    <w:rsid w:val="00C32F48"/>
    <w:rsid w:val="00C336D0"/>
    <w:rsid w:val="00C3377B"/>
    <w:rsid w:val="00C33D30"/>
    <w:rsid w:val="00C35372"/>
    <w:rsid w:val="00C3577F"/>
    <w:rsid w:val="00C36220"/>
    <w:rsid w:val="00C36DE0"/>
    <w:rsid w:val="00C403A1"/>
    <w:rsid w:val="00C411A2"/>
    <w:rsid w:val="00C41E06"/>
    <w:rsid w:val="00C42094"/>
    <w:rsid w:val="00C4241A"/>
    <w:rsid w:val="00C43AD5"/>
    <w:rsid w:val="00C468E1"/>
    <w:rsid w:val="00C47827"/>
    <w:rsid w:val="00C504BD"/>
    <w:rsid w:val="00C50E0D"/>
    <w:rsid w:val="00C5133C"/>
    <w:rsid w:val="00C532C9"/>
    <w:rsid w:val="00C53B30"/>
    <w:rsid w:val="00C54B7A"/>
    <w:rsid w:val="00C55850"/>
    <w:rsid w:val="00C56267"/>
    <w:rsid w:val="00C56927"/>
    <w:rsid w:val="00C57618"/>
    <w:rsid w:val="00C601E1"/>
    <w:rsid w:val="00C61456"/>
    <w:rsid w:val="00C615A8"/>
    <w:rsid w:val="00C61A76"/>
    <w:rsid w:val="00C62987"/>
    <w:rsid w:val="00C62B20"/>
    <w:rsid w:val="00C63872"/>
    <w:rsid w:val="00C63E1E"/>
    <w:rsid w:val="00C64422"/>
    <w:rsid w:val="00C64EFF"/>
    <w:rsid w:val="00C65B9E"/>
    <w:rsid w:val="00C66749"/>
    <w:rsid w:val="00C676DC"/>
    <w:rsid w:val="00C7056B"/>
    <w:rsid w:val="00C70CAE"/>
    <w:rsid w:val="00C7126D"/>
    <w:rsid w:val="00C719BD"/>
    <w:rsid w:val="00C71B19"/>
    <w:rsid w:val="00C731C8"/>
    <w:rsid w:val="00C745DD"/>
    <w:rsid w:val="00C7531F"/>
    <w:rsid w:val="00C75CCD"/>
    <w:rsid w:val="00C7611A"/>
    <w:rsid w:val="00C7701F"/>
    <w:rsid w:val="00C819C7"/>
    <w:rsid w:val="00C81DCE"/>
    <w:rsid w:val="00C8253F"/>
    <w:rsid w:val="00C83030"/>
    <w:rsid w:val="00C83B7B"/>
    <w:rsid w:val="00C83F48"/>
    <w:rsid w:val="00C86118"/>
    <w:rsid w:val="00C86770"/>
    <w:rsid w:val="00C8688D"/>
    <w:rsid w:val="00C86D7A"/>
    <w:rsid w:val="00C87270"/>
    <w:rsid w:val="00C87552"/>
    <w:rsid w:val="00C903E1"/>
    <w:rsid w:val="00C91AE7"/>
    <w:rsid w:val="00C92237"/>
    <w:rsid w:val="00C92440"/>
    <w:rsid w:val="00C926FA"/>
    <w:rsid w:val="00C95E50"/>
    <w:rsid w:val="00C96021"/>
    <w:rsid w:val="00C968D3"/>
    <w:rsid w:val="00CA0351"/>
    <w:rsid w:val="00CA0D55"/>
    <w:rsid w:val="00CA2FED"/>
    <w:rsid w:val="00CA33B4"/>
    <w:rsid w:val="00CA6B82"/>
    <w:rsid w:val="00CA7E98"/>
    <w:rsid w:val="00CB0748"/>
    <w:rsid w:val="00CB0AA1"/>
    <w:rsid w:val="00CB1A8D"/>
    <w:rsid w:val="00CB234B"/>
    <w:rsid w:val="00CB2418"/>
    <w:rsid w:val="00CB28E2"/>
    <w:rsid w:val="00CB32B0"/>
    <w:rsid w:val="00CB3305"/>
    <w:rsid w:val="00CB33B8"/>
    <w:rsid w:val="00CB475E"/>
    <w:rsid w:val="00CB5EEE"/>
    <w:rsid w:val="00CB66D9"/>
    <w:rsid w:val="00CB6B1F"/>
    <w:rsid w:val="00CB7E1F"/>
    <w:rsid w:val="00CC07EF"/>
    <w:rsid w:val="00CC166E"/>
    <w:rsid w:val="00CC197F"/>
    <w:rsid w:val="00CC2821"/>
    <w:rsid w:val="00CC2D0B"/>
    <w:rsid w:val="00CC2F37"/>
    <w:rsid w:val="00CC32D5"/>
    <w:rsid w:val="00CC5E29"/>
    <w:rsid w:val="00CC6BAD"/>
    <w:rsid w:val="00CC6C86"/>
    <w:rsid w:val="00CC75AE"/>
    <w:rsid w:val="00CC793B"/>
    <w:rsid w:val="00CD01F4"/>
    <w:rsid w:val="00CD1205"/>
    <w:rsid w:val="00CD1C6F"/>
    <w:rsid w:val="00CD1CC1"/>
    <w:rsid w:val="00CD1E78"/>
    <w:rsid w:val="00CD1F30"/>
    <w:rsid w:val="00CD1F7F"/>
    <w:rsid w:val="00CD235A"/>
    <w:rsid w:val="00CD458B"/>
    <w:rsid w:val="00CD5C0F"/>
    <w:rsid w:val="00CD6320"/>
    <w:rsid w:val="00CD6CE2"/>
    <w:rsid w:val="00CD7E2A"/>
    <w:rsid w:val="00CE0F95"/>
    <w:rsid w:val="00CE1FBC"/>
    <w:rsid w:val="00CE2B3A"/>
    <w:rsid w:val="00CE413E"/>
    <w:rsid w:val="00CE4876"/>
    <w:rsid w:val="00CE5A3A"/>
    <w:rsid w:val="00CE5A66"/>
    <w:rsid w:val="00CE636E"/>
    <w:rsid w:val="00CE6518"/>
    <w:rsid w:val="00CE6D9E"/>
    <w:rsid w:val="00CF16F7"/>
    <w:rsid w:val="00CF233D"/>
    <w:rsid w:val="00CF26BD"/>
    <w:rsid w:val="00CF27D1"/>
    <w:rsid w:val="00CF2875"/>
    <w:rsid w:val="00CF3142"/>
    <w:rsid w:val="00CF3145"/>
    <w:rsid w:val="00CF336F"/>
    <w:rsid w:val="00CF3613"/>
    <w:rsid w:val="00CF3BD0"/>
    <w:rsid w:val="00CF5A50"/>
    <w:rsid w:val="00CF66F4"/>
    <w:rsid w:val="00CF6FFC"/>
    <w:rsid w:val="00CF723D"/>
    <w:rsid w:val="00CF7364"/>
    <w:rsid w:val="00CF7E64"/>
    <w:rsid w:val="00D01A65"/>
    <w:rsid w:val="00D02DE9"/>
    <w:rsid w:val="00D04AE2"/>
    <w:rsid w:val="00D04F9A"/>
    <w:rsid w:val="00D05A34"/>
    <w:rsid w:val="00D05B4B"/>
    <w:rsid w:val="00D0728D"/>
    <w:rsid w:val="00D078C8"/>
    <w:rsid w:val="00D079BD"/>
    <w:rsid w:val="00D1062B"/>
    <w:rsid w:val="00D10B57"/>
    <w:rsid w:val="00D13306"/>
    <w:rsid w:val="00D154AE"/>
    <w:rsid w:val="00D16368"/>
    <w:rsid w:val="00D16BDF"/>
    <w:rsid w:val="00D16E0F"/>
    <w:rsid w:val="00D21612"/>
    <w:rsid w:val="00D23CE9"/>
    <w:rsid w:val="00D24AF7"/>
    <w:rsid w:val="00D24C96"/>
    <w:rsid w:val="00D2550C"/>
    <w:rsid w:val="00D26C14"/>
    <w:rsid w:val="00D27861"/>
    <w:rsid w:val="00D27B71"/>
    <w:rsid w:val="00D33048"/>
    <w:rsid w:val="00D35089"/>
    <w:rsid w:val="00D35338"/>
    <w:rsid w:val="00D35CAF"/>
    <w:rsid w:val="00D36B0E"/>
    <w:rsid w:val="00D36DE5"/>
    <w:rsid w:val="00D37249"/>
    <w:rsid w:val="00D4056C"/>
    <w:rsid w:val="00D4156F"/>
    <w:rsid w:val="00D42159"/>
    <w:rsid w:val="00D4292D"/>
    <w:rsid w:val="00D43AA9"/>
    <w:rsid w:val="00D44AF7"/>
    <w:rsid w:val="00D44FD6"/>
    <w:rsid w:val="00D45D53"/>
    <w:rsid w:val="00D45F10"/>
    <w:rsid w:val="00D45FB3"/>
    <w:rsid w:val="00D479D9"/>
    <w:rsid w:val="00D47B50"/>
    <w:rsid w:val="00D50E87"/>
    <w:rsid w:val="00D5128B"/>
    <w:rsid w:val="00D518E6"/>
    <w:rsid w:val="00D51D55"/>
    <w:rsid w:val="00D52577"/>
    <w:rsid w:val="00D5381D"/>
    <w:rsid w:val="00D540E9"/>
    <w:rsid w:val="00D5437C"/>
    <w:rsid w:val="00D54AD3"/>
    <w:rsid w:val="00D54B57"/>
    <w:rsid w:val="00D54BED"/>
    <w:rsid w:val="00D561DD"/>
    <w:rsid w:val="00D568A1"/>
    <w:rsid w:val="00D57411"/>
    <w:rsid w:val="00D57472"/>
    <w:rsid w:val="00D574C4"/>
    <w:rsid w:val="00D5787D"/>
    <w:rsid w:val="00D60415"/>
    <w:rsid w:val="00D60940"/>
    <w:rsid w:val="00D609A4"/>
    <w:rsid w:val="00D658D7"/>
    <w:rsid w:val="00D702C1"/>
    <w:rsid w:val="00D709C3"/>
    <w:rsid w:val="00D71450"/>
    <w:rsid w:val="00D71F71"/>
    <w:rsid w:val="00D72118"/>
    <w:rsid w:val="00D72258"/>
    <w:rsid w:val="00D728E0"/>
    <w:rsid w:val="00D734CA"/>
    <w:rsid w:val="00D73586"/>
    <w:rsid w:val="00D73CA2"/>
    <w:rsid w:val="00D73DA1"/>
    <w:rsid w:val="00D742C9"/>
    <w:rsid w:val="00D742F5"/>
    <w:rsid w:val="00D74BC9"/>
    <w:rsid w:val="00D75549"/>
    <w:rsid w:val="00D757B4"/>
    <w:rsid w:val="00D75BAB"/>
    <w:rsid w:val="00D75BCC"/>
    <w:rsid w:val="00D75C25"/>
    <w:rsid w:val="00D75E4A"/>
    <w:rsid w:val="00D76770"/>
    <w:rsid w:val="00D77E99"/>
    <w:rsid w:val="00D80CF4"/>
    <w:rsid w:val="00D80E1D"/>
    <w:rsid w:val="00D80F41"/>
    <w:rsid w:val="00D80F49"/>
    <w:rsid w:val="00D8230A"/>
    <w:rsid w:val="00D847B1"/>
    <w:rsid w:val="00D8709B"/>
    <w:rsid w:val="00D870DC"/>
    <w:rsid w:val="00D87580"/>
    <w:rsid w:val="00D900FD"/>
    <w:rsid w:val="00D909D5"/>
    <w:rsid w:val="00D90C0B"/>
    <w:rsid w:val="00D93086"/>
    <w:rsid w:val="00D94432"/>
    <w:rsid w:val="00D944E6"/>
    <w:rsid w:val="00D97E72"/>
    <w:rsid w:val="00D97F16"/>
    <w:rsid w:val="00DA032A"/>
    <w:rsid w:val="00DA087B"/>
    <w:rsid w:val="00DA117A"/>
    <w:rsid w:val="00DA1311"/>
    <w:rsid w:val="00DA30D4"/>
    <w:rsid w:val="00DA48B8"/>
    <w:rsid w:val="00DA55C5"/>
    <w:rsid w:val="00DA64FE"/>
    <w:rsid w:val="00DA6DF5"/>
    <w:rsid w:val="00DA7FAB"/>
    <w:rsid w:val="00DB07E2"/>
    <w:rsid w:val="00DB19D2"/>
    <w:rsid w:val="00DB225A"/>
    <w:rsid w:val="00DB3C11"/>
    <w:rsid w:val="00DB420C"/>
    <w:rsid w:val="00DB4D83"/>
    <w:rsid w:val="00DB6228"/>
    <w:rsid w:val="00DB716C"/>
    <w:rsid w:val="00DB7DBB"/>
    <w:rsid w:val="00DB7E93"/>
    <w:rsid w:val="00DC0968"/>
    <w:rsid w:val="00DC0CAD"/>
    <w:rsid w:val="00DC1B10"/>
    <w:rsid w:val="00DC1B44"/>
    <w:rsid w:val="00DC1C18"/>
    <w:rsid w:val="00DC3988"/>
    <w:rsid w:val="00DC4824"/>
    <w:rsid w:val="00DC4ACF"/>
    <w:rsid w:val="00DC555E"/>
    <w:rsid w:val="00DC5A71"/>
    <w:rsid w:val="00DC6A76"/>
    <w:rsid w:val="00DD37E4"/>
    <w:rsid w:val="00DD41AD"/>
    <w:rsid w:val="00DD41EB"/>
    <w:rsid w:val="00DD5F62"/>
    <w:rsid w:val="00DD6420"/>
    <w:rsid w:val="00DD72A5"/>
    <w:rsid w:val="00DD75D3"/>
    <w:rsid w:val="00DD7F3F"/>
    <w:rsid w:val="00DE015C"/>
    <w:rsid w:val="00DE13D6"/>
    <w:rsid w:val="00DE1F80"/>
    <w:rsid w:val="00DE2B8F"/>
    <w:rsid w:val="00DE3A04"/>
    <w:rsid w:val="00DE3D68"/>
    <w:rsid w:val="00DE4D8C"/>
    <w:rsid w:val="00DE66B8"/>
    <w:rsid w:val="00DE68EB"/>
    <w:rsid w:val="00DE76ED"/>
    <w:rsid w:val="00DF0216"/>
    <w:rsid w:val="00DF0B94"/>
    <w:rsid w:val="00DF1647"/>
    <w:rsid w:val="00DF2752"/>
    <w:rsid w:val="00DF2A5B"/>
    <w:rsid w:val="00DF4DF7"/>
    <w:rsid w:val="00DF52DF"/>
    <w:rsid w:val="00DF5616"/>
    <w:rsid w:val="00DF65DD"/>
    <w:rsid w:val="00DF6BAE"/>
    <w:rsid w:val="00DF7506"/>
    <w:rsid w:val="00E0123D"/>
    <w:rsid w:val="00E016DB"/>
    <w:rsid w:val="00E02BEE"/>
    <w:rsid w:val="00E03525"/>
    <w:rsid w:val="00E03BA2"/>
    <w:rsid w:val="00E04DB8"/>
    <w:rsid w:val="00E12E00"/>
    <w:rsid w:val="00E14EAA"/>
    <w:rsid w:val="00E15790"/>
    <w:rsid w:val="00E15969"/>
    <w:rsid w:val="00E15D5D"/>
    <w:rsid w:val="00E16D1C"/>
    <w:rsid w:val="00E214B6"/>
    <w:rsid w:val="00E2322D"/>
    <w:rsid w:val="00E23736"/>
    <w:rsid w:val="00E237A5"/>
    <w:rsid w:val="00E23F79"/>
    <w:rsid w:val="00E243E0"/>
    <w:rsid w:val="00E269EC"/>
    <w:rsid w:val="00E271C3"/>
    <w:rsid w:val="00E27554"/>
    <w:rsid w:val="00E279D3"/>
    <w:rsid w:val="00E3001E"/>
    <w:rsid w:val="00E30953"/>
    <w:rsid w:val="00E327FC"/>
    <w:rsid w:val="00E32F19"/>
    <w:rsid w:val="00E339A5"/>
    <w:rsid w:val="00E3520A"/>
    <w:rsid w:val="00E366D4"/>
    <w:rsid w:val="00E37C59"/>
    <w:rsid w:val="00E4226F"/>
    <w:rsid w:val="00E43025"/>
    <w:rsid w:val="00E444D1"/>
    <w:rsid w:val="00E44ABD"/>
    <w:rsid w:val="00E45975"/>
    <w:rsid w:val="00E45E3D"/>
    <w:rsid w:val="00E4631B"/>
    <w:rsid w:val="00E50B8A"/>
    <w:rsid w:val="00E5243A"/>
    <w:rsid w:val="00E52E1F"/>
    <w:rsid w:val="00E5347F"/>
    <w:rsid w:val="00E54651"/>
    <w:rsid w:val="00E5524B"/>
    <w:rsid w:val="00E559E8"/>
    <w:rsid w:val="00E55ECE"/>
    <w:rsid w:val="00E55ED2"/>
    <w:rsid w:val="00E561C4"/>
    <w:rsid w:val="00E56A63"/>
    <w:rsid w:val="00E5759C"/>
    <w:rsid w:val="00E608BB"/>
    <w:rsid w:val="00E627F9"/>
    <w:rsid w:val="00E630DB"/>
    <w:rsid w:val="00E633CA"/>
    <w:rsid w:val="00E64067"/>
    <w:rsid w:val="00E65D8F"/>
    <w:rsid w:val="00E65FE1"/>
    <w:rsid w:val="00E6630B"/>
    <w:rsid w:val="00E67054"/>
    <w:rsid w:val="00E7055F"/>
    <w:rsid w:val="00E70C25"/>
    <w:rsid w:val="00E7135B"/>
    <w:rsid w:val="00E71D06"/>
    <w:rsid w:val="00E729D7"/>
    <w:rsid w:val="00E730CB"/>
    <w:rsid w:val="00E731FB"/>
    <w:rsid w:val="00E74040"/>
    <w:rsid w:val="00E74628"/>
    <w:rsid w:val="00E748E3"/>
    <w:rsid w:val="00E7496D"/>
    <w:rsid w:val="00E757C1"/>
    <w:rsid w:val="00E75FF3"/>
    <w:rsid w:val="00E772A8"/>
    <w:rsid w:val="00E77E9E"/>
    <w:rsid w:val="00E80B15"/>
    <w:rsid w:val="00E812E3"/>
    <w:rsid w:val="00E81A92"/>
    <w:rsid w:val="00E81BDD"/>
    <w:rsid w:val="00E81C45"/>
    <w:rsid w:val="00E830C9"/>
    <w:rsid w:val="00E846F5"/>
    <w:rsid w:val="00E8505E"/>
    <w:rsid w:val="00E851D1"/>
    <w:rsid w:val="00E85778"/>
    <w:rsid w:val="00E865AC"/>
    <w:rsid w:val="00E91623"/>
    <w:rsid w:val="00E9170A"/>
    <w:rsid w:val="00E919E8"/>
    <w:rsid w:val="00E91C4D"/>
    <w:rsid w:val="00E92A3B"/>
    <w:rsid w:val="00E92D37"/>
    <w:rsid w:val="00E9348D"/>
    <w:rsid w:val="00E941CE"/>
    <w:rsid w:val="00E942DB"/>
    <w:rsid w:val="00E95602"/>
    <w:rsid w:val="00E96ECD"/>
    <w:rsid w:val="00E97A83"/>
    <w:rsid w:val="00EA0479"/>
    <w:rsid w:val="00EA3A4C"/>
    <w:rsid w:val="00EA3F47"/>
    <w:rsid w:val="00EA52AA"/>
    <w:rsid w:val="00EA7365"/>
    <w:rsid w:val="00EA79C0"/>
    <w:rsid w:val="00EA7D1C"/>
    <w:rsid w:val="00EB0C9D"/>
    <w:rsid w:val="00EB1A42"/>
    <w:rsid w:val="00EB1B18"/>
    <w:rsid w:val="00EB1D7C"/>
    <w:rsid w:val="00EB21A5"/>
    <w:rsid w:val="00EB492F"/>
    <w:rsid w:val="00EB4B83"/>
    <w:rsid w:val="00EB5902"/>
    <w:rsid w:val="00EB787F"/>
    <w:rsid w:val="00EB7CFF"/>
    <w:rsid w:val="00EC0ADF"/>
    <w:rsid w:val="00EC16BA"/>
    <w:rsid w:val="00EC16E0"/>
    <w:rsid w:val="00EC21C9"/>
    <w:rsid w:val="00EC3316"/>
    <w:rsid w:val="00EC3654"/>
    <w:rsid w:val="00EC3EB5"/>
    <w:rsid w:val="00EC75EB"/>
    <w:rsid w:val="00EC7F1A"/>
    <w:rsid w:val="00ED0018"/>
    <w:rsid w:val="00ED11ED"/>
    <w:rsid w:val="00ED34DD"/>
    <w:rsid w:val="00ED384B"/>
    <w:rsid w:val="00ED3EF4"/>
    <w:rsid w:val="00ED4349"/>
    <w:rsid w:val="00ED6991"/>
    <w:rsid w:val="00ED6E11"/>
    <w:rsid w:val="00ED7194"/>
    <w:rsid w:val="00EE0D5A"/>
    <w:rsid w:val="00EE2564"/>
    <w:rsid w:val="00EE315D"/>
    <w:rsid w:val="00EE3D0B"/>
    <w:rsid w:val="00EE49A9"/>
    <w:rsid w:val="00EE4CB6"/>
    <w:rsid w:val="00EE50E9"/>
    <w:rsid w:val="00EE5962"/>
    <w:rsid w:val="00EE5DC8"/>
    <w:rsid w:val="00EE66BA"/>
    <w:rsid w:val="00EF1707"/>
    <w:rsid w:val="00EF1B2A"/>
    <w:rsid w:val="00EF2BA8"/>
    <w:rsid w:val="00EF4578"/>
    <w:rsid w:val="00EF72C4"/>
    <w:rsid w:val="00F000FA"/>
    <w:rsid w:val="00F007B5"/>
    <w:rsid w:val="00F02411"/>
    <w:rsid w:val="00F02EDD"/>
    <w:rsid w:val="00F0372E"/>
    <w:rsid w:val="00F038D1"/>
    <w:rsid w:val="00F054EA"/>
    <w:rsid w:val="00F05BE8"/>
    <w:rsid w:val="00F05C0C"/>
    <w:rsid w:val="00F05D19"/>
    <w:rsid w:val="00F0685D"/>
    <w:rsid w:val="00F0790F"/>
    <w:rsid w:val="00F07960"/>
    <w:rsid w:val="00F10684"/>
    <w:rsid w:val="00F11AD9"/>
    <w:rsid w:val="00F12285"/>
    <w:rsid w:val="00F1375F"/>
    <w:rsid w:val="00F14016"/>
    <w:rsid w:val="00F14AA6"/>
    <w:rsid w:val="00F156DC"/>
    <w:rsid w:val="00F15776"/>
    <w:rsid w:val="00F15C08"/>
    <w:rsid w:val="00F168D5"/>
    <w:rsid w:val="00F21DA4"/>
    <w:rsid w:val="00F221A9"/>
    <w:rsid w:val="00F23A28"/>
    <w:rsid w:val="00F24C6E"/>
    <w:rsid w:val="00F2507F"/>
    <w:rsid w:val="00F26A01"/>
    <w:rsid w:val="00F312C9"/>
    <w:rsid w:val="00F31B4A"/>
    <w:rsid w:val="00F323A5"/>
    <w:rsid w:val="00F324E7"/>
    <w:rsid w:val="00F32E5A"/>
    <w:rsid w:val="00F32F4E"/>
    <w:rsid w:val="00F33F3B"/>
    <w:rsid w:val="00F3419E"/>
    <w:rsid w:val="00F349B0"/>
    <w:rsid w:val="00F35877"/>
    <w:rsid w:val="00F35AB1"/>
    <w:rsid w:val="00F37B60"/>
    <w:rsid w:val="00F414D5"/>
    <w:rsid w:val="00F4160A"/>
    <w:rsid w:val="00F41CA9"/>
    <w:rsid w:val="00F42501"/>
    <w:rsid w:val="00F427BA"/>
    <w:rsid w:val="00F42F73"/>
    <w:rsid w:val="00F43EFA"/>
    <w:rsid w:val="00F4456A"/>
    <w:rsid w:val="00F45AC3"/>
    <w:rsid w:val="00F45F2E"/>
    <w:rsid w:val="00F45FF0"/>
    <w:rsid w:val="00F51864"/>
    <w:rsid w:val="00F52F8D"/>
    <w:rsid w:val="00F53C71"/>
    <w:rsid w:val="00F559F1"/>
    <w:rsid w:val="00F56341"/>
    <w:rsid w:val="00F60268"/>
    <w:rsid w:val="00F60BC4"/>
    <w:rsid w:val="00F61931"/>
    <w:rsid w:val="00F61CEA"/>
    <w:rsid w:val="00F623DB"/>
    <w:rsid w:val="00F62C83"/>
    <w:rsid w:val="00F64B12"/>
    <w:rsid w:val="00F66211"/>
    <w:rsid w:val="00F6682D"/>
    <w:rsid w:val="00F66F66"/>
    <w:rsid w:val="00F67470"/>
    <w:rsid w:val="00F70DFF"/>
    <w:rsid w:val="00F70FD9"/>
    <w:rsid w:val="00F711B0"/>
    <w:rsid w:val="00F721E6"/>
    <w:rsid w:val="00F72C92"/>
    <w:rsid w:val="00F73202"/>
    <w:rsid w:val="00F74918"/>
    <w:rsid w:val="00F74A5D"/>
    <w:rsid w:val="00F75C32"/>
    <w:rsid w:val="00F76600"/>
    <w:rsid w:val="00F76E23"/>
    <w:rsid w:val="00F801B6"/>
    <w:rsid w:val="00F810F9"/>
    <w:rsid w:val="00F81CB6"/>
    <w:rsid w:val="00F823FB"/>
    <w:rsid w:val="00F82BED"/>
    <w:rsid w:val="00F83AD3"/>
    <w:rsid w:val="00F841E8"/>
    <w:rsid w:val="00F8530D"/>
    <w:rsid w:val="00F85DBA"/>
    <w:rsid w:val="00F85EAE"/>
    <w:rsid w:val="00F875CF"/>
    <w:rsid w:val="00F87CF0"/>
    <w:rsid w:val="00F90565"/>
    <w:rsid w:val="00F90D9C"/>
    <w:rsid w:val="00F91146"/>
    <w:rsid w:val="00F91886"/>
    <w:rsid w:val="00F92F0F"/>
    <w:rsid w:val="00F94169"/>
    <w:rsid w:val="00F9439D"/>
    <w:rsid w:val="00F9486F"/>
    <w:rsid w:val="00F94FCA"/>
    <w:rsid w:val="00F95267"/>
    <w:rsid w:val="00F961EC"/>
    <w:rsid w:val="00F9677C"/>
    <w:rsid w:val="00F96BB1"/>
    <w:rsid w:val="00F97EDC"/>
    <w:rsid w:val="00FA03DF"/>
    <w:rsid w:val="00FA09CD"/>
    <w:rsid w:val="00FA0C34"/>
    <w:rsid w:val="00FA0CAF"/>
    <w:rsid w:val="00FA0D58"/>
    <w:rsid w:val="00FA3399"/>
    <w:rsid w:val="00FA3946"/>
    <w:rsid w:val="00FA421C"/>
    <w:rsid w:val="00FA42FC"/>
    <w:rsid w:val="00FA51C3"/>
    <w:rsid w:val="00FA5535"/>
    <w:rsid w:val="00FA627C"/>
    <w:rsid w:val="00FA74AD"/>
    <w:rsid w:val="00FA7749"/>
    <w:rsid w:val="00FB0BC0"/>
    <w:rsid w:val="00FB1540"/>
    <w:rsid w:val="00FB2F30"/>
    <w:rsid w:val="00FB3067"/>
    <w:rsid w:val="00FB3AE4"/>
    <w:rsid w:val="00FB3EE0"/>
    <w:rsid w:val="00FB6A0F"/>
    <w:rsid w:val="00FC1333"/>
    <w:rsid w:val="00FC1B47"/>
    <w:rsid w:val="00FC1E28"/>
    <w:rsid w:val="00FC1F53"/>
    <w:rsid w:val="00FC202A"/>
    <w:rsid w:val="00FC4D31"/>
    <w:rsid w:val="00FC504A"/>
    <w:rsid w:val="00FC538F"/>
    <w:rsid w:val="00FC5991"/>
    <w:rsid w:val="00FC6AF1"/>
    <w:rsid w:val="00FD0009"/>
    <w:rsid w:val="00FD0BAE"/>
    <w:rsid w:val="00FD1077"/>
    <w:rsid w:val="00FD1EE2"/>
    <w:rsid w:val="00FD4FAD"/>
    <w:rsid w:val="00FD699F"/>
    <w:rsid w:val="00FD704D"/>
    <w:rsid w:val="00FD79CD"/>
    <w:rsid w:val="00FD7A72"/>
    <w:rsid w:val="00FE18A9"/>
    <w:rsid w:val="00FE2DA5"/>
    <w:rsid w:val="00FE4394"/>
    <w:rsid w:val="00FE6AA0"/>
    <w:rsid w:val="00FE7542"/>
    <w:rsid w:val="00FF00DE"/>
    <w:rsid w:val="00FF1DCF"/>
    <w:rsid w:val="00FF2BBC"/>
    <w:rsid w:val="00FF4325"/>
    <w:rsid w:val="00FF46BA"/>
    <w:rsid w:val="00FF52FD"/>
    <w:rsid w:val="00FF53B6"/>
    <w:rsid w:val="00FF7526"/>
    <w:rsid w:val="00FF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42C1E"/>
  <w15:docId w15:val="{E1368F84-EF3C-44E9-92C0-73B574D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A8"/>
    <w:rPr>
      <w:sz w:val="24"/>
      <w:szCs w:val="24"/>
    </w:rPr>
  </w:style>
  <w:style w:type="paragraph" w:styleId="Heading1">
    <w:name w:val="heading 1"/>
    <w:basedOn w:val="Normal"/>
    <w:next w:val="Normal"/>
    <w:qFormat/>
    <w:rsid w:val="00274BA8"/>
    <w:pPr>
      <w:keepNext/>
      <w:spacing w:line="480" w:lineRule="auto"/>
      <w:outlineLvl w:val="0"/>
    </w:pPr>
    <w:rPr>
      <w:b/>
    </w:rPr>
  </w:style>
  <w:style w:type="paragraph" w:styleId="Heading2">
    <w:name w:val="heading 2"/>
    <w:basedOn w:val="Normal"/>
    <w:next w:val="Normal"/>
    <w:qFormat/>
    <w:rsid w:val="00274BA8"/>
    <w:pPr>
      <w:keepNext/>
      <w:spacing w:line="480" w:lineRule="auto"/>
      <w:outlineLvl w:val="1"/>
    </w:pPr>
    <w:rPr>
      <w:b/>
      <w:u w:val="double"/>
    </w:rPr>
  </w:style>
  <w:style w:type="paragraph" w:styleId="Heading3">
    <w:name w:val="heading 3"/>
    <w:basedOn w:val="Normal"/>
    <w:next w:val="Normal"/>
    <w:qFormat/>
    <w:rsid w:val="00274BA8"/>
    <w:pPr>
      <w:keepNext/>
      <w:outlineLvl w:val="2"/>
    </w:pPr>
    <w:rPr>
      <w:b/>
      <w:color w:val="0000FF"/>
      <w:sz w:val="32"/>
      <w:u w:val="double"/>
    </w:rPr>
  </w:style>
  <w:style w:type="paragraph" w:styleId="Heading4">
    <w:name w:val="heading 4"/>
    <w:basedOn w:val="Normal"/>
    <w:next w:val="Normal"/>
    <w:qFormat/>
    <w:rsid w:val="00274BA8"/>
    <w:pPr>
      <w:keepNext/>
      <w:outlineLvl w:val="3"/>
    </w:pPr>
  </w:style>
  <w:style w:type="paragraph" w:styleId="Heading5">
    <w:name w:val="heading 5"/>
    <w:basedOn w:val="Normal"/>
    <w:next w:val="Normal"/>
    <w:qFormat/>
    <w:rsid w:val="00274BA8"/>
    <w:pPr>
      <w:keepNext/>
      <w:outlineLvl w:val="4"/>
    </w:pPr>
    <w:rPr>
      <w:b/>
    </w:rPr>
  </w:style>
  <w:style w:type="paragraph" w:styleId="Heading6">
    <w:name w:val="heading 6"/>
    <w:basedOn w:val="Normal"/>
    <w:next w:val="Normal"/>
    <w:qFormat/>
    <w:rsid w:val="00274BA8"/>
    <w:pPr>
      <w:keepNext/>
      <w:ind w:left="1800" w:hanging="360"/>
      <w:outlineLvl w:val="5"/>
    </w:pPr>
  </w:style>
  <w:style w:type="paragraph" w:styleId="Heading7">
    <w:name w:val="heading 7"/>
    <w:basedOn w:val="Normal"/>
    <w:next w:val="Normal"/>
    <w:qFormat/>
    <w:rsid w:val="00274BA8"/>
    <w:pPr>
      <w:keepNext/>
      <w:ind w:left="1440" w:hanging="1440"/>
      <w:outlineLvl w:val="6"/>
    </w:pPr>
  </w:style>
  <w:style w:type="paragraph" w:styleId="Heading8">
    <w:name w:val="heading 8"/>
    <w:basedOn w:val="Normal"/>
    <w:next w:val="Normal"/>
    <w:qFormat/>
    <w:rsid w:val="00274BA8"/>
    <w:pPr>
      <w:keepNext/>
      <w:tabs>
        <w:tab w:val="left" w:pos="1980"/>
      </w:tabs>
      <w:outlineLvl w:val="7"/>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BA8"/>
    <w:pPr>
      <w:tabs>
        <w:tab w:val="center" w:pos="4320"/>
        <w:tab w:val="right" w:pos="8640"/>
      </w:tabs>
    </w:pPr>
  </w:style>
  <w:style w:type="paragraph" w:styleId="Footer">
    <w:name w:val="footer"/>
    <w:basedOn w:val="Normal"/>
    <w:rsid w:val="00274BA8"/>
    <w:pPr>
      <w:tabs>
        <w:tab w:val="center" w:pos="4320"/>
        <w:tab w:val="right" w:pos="8640"/>
      </w:tabs>
    </w:pPr>
  </w:style>
  <w:style w:type="character" w:styleId="PageNumber">
    <w:name w:val="page number"/>
    <w:basedOn w:val="DefaultParagraphFont"/>
    <w:rsid w:val="00274BA8"/>
  </w:style>
  <w:style w:type="character" w:styleId="Hyperlink">
    <w:name w:val="Hyperlink"/>
    <w:basedOn w:val="DefaultParagraphFont"/>
    <w:rsid w:val="00274BA8"/>
    <w:rPr>
      <w:color w:val="0000FF"/>
      <w:u w:val="single"/>
    </w:rPr>
  </w:style>
  <w:style w:type="character" w:styleId="CommentReference">
    <w:name w:val="annotation reference"/>
    <w:basedOn w:val="DefaultParagraphFont"/>
    <w:uiPriority w:val="99"/>
    <w:semiHidden/>
    <w:rsid w:val="00274BA8"/>
    <w:rPr>
      <w:sz w:val="16"/>
      <w:szCs w:val="16"/>
    </w:rPr>
  </w:style>
  <w:style w:type="paragraph" w:styleId="CommentText">
    <w:name w:val="annotation text"/>
    <w:basedOn w:val="Normal"/>
    <w:link w:val="CommentTextChar"/>
    <w:uiPriority w:val="99"/>
    <w:semiHidden/>
    <w:rsid w:val="00274BA8"/>
    <w:rPr>
      <w:sz w:val="20"/>
      <w:szCs w:val="20"/>
    </w:rPr>
  </w:style>
  <w:style w:type="paragraph" w:styleId="BodyText">
    <w:name w:val="Body Text"/>
    <w:basedOn w:val="Normal"/>
    <w:rsid w:val="00274BA8"/>
    <w:rPr>
      <w:color w:val="FF0000"/>
    </w:rPr>
  </w:style>
  <w:style w:type="character" w:styleId="FollowedHyperlink">
    <w:name w:val="FollowedHyperlink"/>
    <w:basedOn w:val="DefaultParagraphFont"/>
    <w:rsid w:val="00274BA8"/>
    <w:rPr>
      <w:color w:val="800080"/>
      <w:u w:val="single"/>
    </w:rPr>
  </w:style>
  <w:style w:type="paragraph" w:styleId="BodyText2">
    <w:name w:val="Body Text 2"/>
    <w:basedOn w:val="Normal"/>
    <w:rsid w:val="00274BA8"/>
  </w:style>
  <w:style w:type="paragraph" w:styleId="BodyTextIndent">
    <w:name w:val="Body Text Indent"/>
    <w:basedOn w:val="Normal"/>
    <w:rsid w:val="00274BA8"/>
    <w:pPr>
      <w:spacing w:after="120"/>
      <w:ind w:left="360"/>
    </w:pPr>
  </w:style>
  <w:style w:type="paragraph" w:styleId="BodyTextIndent2">
    <w:name w:val="Body Text Indent 2"/>
    <w:basedOn w:val="Normal"/>
    <w:rsid w:val="00274BA8"/>
    <w:pPr>
      <w:ind w:left="1800" w:hanging="360"/>
    </w:pPr>
  </w:style>
  <w:style w:type="paragraph" w:styleId="BodyTextIndent3">
    <w:name w:val="Body Text Indent 3"/>
    <w:basedOn w:val="Normal"/>
    <w:rsid w:val="00274BA8"/>
    <w:pPr>
      <w:ind w:left="1800" w:hanging="360"/>
    </w:pPr>
  </w:style>
  <w:style w:type="paragraph" w:styleId="BodyText3">
    <w:name w:val="Body Text 3"/>
    <w:basedOn w:val="Normal"/>
    <w:rsid w:val="00274BA8"/>
    <w:rPr>
      <w:b/>
      <w:u w:val="double"/>
    </w:rPr>
  </w:style>
  <w:style w:type="paragraph" w:styleId="CommentSubject">
    <w:name w:val="annotation subject"/>
    <w:basedOn w:val="CommentText"/>
    <w:next w:val="CommentText"/>
    <w:semiHidden/>
    <w:rsid w:val="00274BA8"/>
    <w:rPr>
      <w:b/>
      <w:bCs/>
    </w:rPr>
  </w:style>
  <w:style w:type="paragraph" w:styleId="BalloonText">
    <w:name w:val="Balloon Text"/>
    <w:basedOn w:val="Normal"/>
    <w:semiHidden/>
    <w:rsid w:val="00274BA8"/>
    <w:rPr>
      <w:rFonts w:ascii="Tahoma" w:hAnsi="Tahoma" w:cs="Tahoma"/>
      <w:sz w:val="16"/>
      <w:szCs w:val="16"/>
    </w:rPr>
  </w:style>
  <w:style w:type="paragraph" w:customStyle="1" w:styleId="PD">
    <w:name w:val="PD"/>
    <w:basedOn w:val="Normal"/>
    <w:rsid w:val="00274BA8"/>
    <w:pPr>
      <w:tabs>
        <w:tab w:val="left" w:pos="3420"/>
        <w:tab w:val="left" w:pos="3690"/>
        <w:tab w:val="left" w:pos="4860"/>
      </w:tabs>
      <w:spacing w:before="60" w:after="120" w:line="240" w:lineRule="atLeast"/>
    </w:pPr>
    <w:rPr>
      <w:rFonts w:ascii="Courier" w:hAnsi="Courier"/>
      <w:b/>
      <w:i/>
      <w:szCs w:val="20"/>
    </w:rPr>
  </w:style>
  <w:style w:type="paragraph" w:customStyle="1" w:styleId="FIGPD">
    <w:name w:val="FIGPD"/>
    <w:basedOn w:val="Normal"/>
    <w:rsid w:val="00274BA8"/>
    <w:pPr>
      <w:tabs>
        <w:tab w:val="left" w:pos="3690"/>
        <w:tab w:val="left" w:pos="4860"/>
      </w:tabs>
      <w:spacing w:before="120" w:after="120" w:line="240" w:lineRule="atLeast"/>
    </w:pPr>
    <w:rPr>
      <w:rFonts w:ascii="Courier" w:hAnsi="Courier"/>
      <w:b/>
      <w:bCs/>
      <w:i/>
      <w:iCs/>
      <w:szCs w:val="20"/>
    </w:rPr>
  </w:style>
  <w:style w:type="paragraph" w:customStyle="1" w:styleId="CFNUM">
    <w:name w:val="CF_NUM"/>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CFTTL">
    <w:name w:val="CF_TTL"/>
    <w:basedOn w:val="Normal"/>
    <w:rsid w:val="00274BA8"/>
    <w:pPr>
      <w:tabs>
        <w:tab w:val="left" w:pos="720"/>
      </w:tabs>
      <w:spacing w:after="120"/>
      <w:outlineLvl w:val="0"/>
    </w:pPr>
    <w:rPr>
      <w:rFonts w:ascii="GillSans-Bold" w:hAnsi="GillSans-Bold"/>
      <w:b/>
      <w:color w:val="008000"/>
      <w:sz w:val="32"/>
      <w:szCs w:val="20"/>
    </w:rPr>
  </w:style>
  <w:style w:type="paragraph" w:customStyle="1" w:styleId="CFKTSETTTL">
    <w:name w:val="CF_KTSET_TTL"/>
    <w:basedOn w:val="Normal"/>
    <w:rsid w:val="00274BA8"/>
    <w:pPr>
      <w:spacing w:before="240" w:after="120"/>
    </w:pPr>
    <w:rPr>
      <w:b/>
      <w:color w:val="800080"/>
      <w:sz w:val="28"/>
    </w:rPr>
  </w:style>
  <w:style w:type="paragraph" w:customStyle="1" w:styleId="CFKT">
    <w:name w:val="CF_KT"/>
    <w:basedOn w:val="Normal"/>
    <w:rsid w:val="00274BA8"/>
    <w:rPr>
      <w:rFonts w:ascii="Times" w:eastAsia="Times" w:hAnsi="Times"/>
      <w:szCs w:val="20"/>
    </w:rPr>
  </w:style>
  <w:style w:type="paragraph" w:customStyle="1" w:styleId="CFOBJSET">
    <w:name w:val="CF_OBJSET"/>
    <w:basedOn w:val="Normal"/>
    <w:rsid w:val="00274BA8"/>
    <w:pPr>
      <w:spacing w:before="120" w:after="240" w:line="240" w:lineRule="atLeast"/>
    </w:pPr>
    <w:rPr>
      <w:rFonts w:eastAsia="Times"/>
      <w:b/>
      <w:szCs w:val="20"/>
    </w:rPr>
  </w:style>
  <w:style w:type="paragraph" w:customStyle="1" w:styleId="CFOBJSETH1">
    <w:name w:val="CF_OBJSET_H1"/>
    <w:basedOn w:val="Normal"/>
    <w:rsid w:val="00274BA8"/>
    <w:pPr>
      <w:spacing w:before="120" w:line="240" w:lineRule="atLeast"/>
    </w:pPr>
    <w:rPr>
      <w:rFonts w:eastAsia="Times"/>
      <w:b/>
      <w:szCs w:val="20"/>
    </w:rPr>
  </w:style>
  <w:style w:type="paragraph" w:customStyle="1" w:styleId="CFOBJSETH2">
    <w:name w:val="CF_OBJSET_H2"/>
    <w:basedOn w:val="CFOBJSETH1"/>
    <w:rsid w:val="00274BA8"/>
    <w:pPr>
      <w:spacing w:before="0" w:after="120"/>
    </w:pPr>
  </w:style>
  <w:style w:type="paragraph" w:customStyle="1" w:styleId="CFOBJ">
    <w:name w:val="CF_OBJ"/>
    <w:basedOn w:val="Normal"/>
    <w:rsid w:val="00274BA8"/>
    <w:rPr>
      <w:rFonts w:ascii="GillSans-Bold" w:hAnsi="GillSans-Bold"/>
      <w:color w:val="000000"/>
      <w:sz w:val="26"/>
      <w:szCs w:val="20"/>
    </w:rPr>
  </w:style>
  <w:style w:type="paragraph" w:customStyle="1" w:styleId="CFINTROH1">
    <w:name w:val="CF_INTRO_H1"/>
    <w:basedOn w:val="Normal"/>
    <w:rsid w:val="00274BA8"/>
    <w:pPr>
      <w:spacing w:before="240" w:after="120" w:line="240" w:lineRule="atLeast"/>
      <w:outlineLvl w:val="1"/>
    </w:pPr>
    <w:rPr>
      <w:rFonts w:eastAsia="Times"/>
      <w:b/>
      <w:color w:val="000080"/>
      <w:sz w:val="28"/>
      <w:szCs w:val="20"/>
    </w:rPr>
  </w:style>
  <w:style w:type="paragraph" w:customStyle="1" w:styleId="CFINTROHEADFIRST">
    <w:name w:val="CF_INTRO_HEADFIRST"/>
    <w:basedOn w:val="Normal"/>
    <w:rsid w:val="00274BA8"/>
    <w:pPr>
      <w:spacing w:after="240" w:line="360" w:lineRule="auto"/>
    </w:pPr>
    <w:rPr>
      <w:rFonts w:eastAsia="Times"/>
      <w:szCs w:val="20"/>
    </w:rPr>
  </w:style>
  <w:style w:type="paragraph" w:customStyle="1" w:styleId="CFINTRO">
    <w:name w:val="CF_INTRO"/>
    <w:basedOn w:val="Normal"/>
    <w:rsid w:val="00274BA8"/>
    <w:pPr>
      <w:tabs>
        <w:tab w:val="left" w:pos="720"/>
        <w:tab w:val="left" w:pos="4320"/>
        <w:tab w:val="left" w:pos="5040"/>
        <w:tab w:val="left" w:pos="5760"/>
        <w:tab w:val="left" w:pos="6480"/>
        <w:tab w:val="left" w:pos="7200"/>
        <w:tab w:val="left" w:pos="7920"/>
        <w:tab w:val="left" w:pos="8640"/>
        <w:tab w:val="left" w:pos="9360"/>
      </w:tabs>
      <w:spacing w:line="360" w:lineRule="auto"/>
    </w:pPr>
    <w:rPr>
      <w:snapToGrid w:val="0"/>
      <w:color w:val="000000"/>
      <w:szCs w:val="20"/>
    </w:rPr>
  </w:style>
  <w:style w:type="paragraph" w:customStyle="1" w:styleId="CFINTROBX1SUPTTL">
    <w:name w:val="CF_INTRO_BX1_SUPTTL"/>
    <w:basedOn w:val="CFINTROH1"/>
    <w:rsid w:val="00274BA8"/>
  </w:style>
  <w:style w:type="paragraph" w:customStyle="1" w:styleId="CFINTROBX1TTL">
    <w:name w:val="CF_INTRO_BX1_TTL"/>
    <w:basedOn w:val="Normal"/>
    <w:rsid w:val="00274BA8"/>
    <w:pPr>
      <w:spacing w:after="120"/>
      <w:outlineLvl w:val="2"/>
    </w:pPr>
    <w:rPr>
      <w:rFonts w:eastAsia="Times"/>
      <w:b/>
      <w:color w:val="800080"/>
      <w:sz w:val="28"/>
      <w:szCs w:val="20"/>
    </w:rPr>
  </w:style>
  <w:style w:type="paragraph" w:customStyle="1" w:styleId="CFINTROBX1FIRST">
    <w:name w:val="CF_INTRO_BX1_FIRST"/>
    <w:basedOn w:val="Normal"/>
    <w:rsid w:val="00274BA8"/>
    <w:pPr>
      <w:spacing w:before="120" w:line="360" w:lineRule="auto"/>
    </w:pPr>
  </w:style>
  <w:style w:type="paragraph" w:customStyle="1" w:styleId="CFINTROBX1">
    <w:name w:val="CF_INTRO_BX1"/>
    <w:basedOn w:val="Normal"/>
    <w:rsid w:val="00274BA8"/>
    <w:pPr>
      <w:spacing w:before="120" w:line="360" w:lineRule="auto"/>
    </w:pPr>
    <w:rPr>
      <w:rFonts w:eastAsia="Times"/>
      <w:szCs w:val="20"/>
    </w:rPr>
  </w:style>
  <w:style w:type="paragraph" w:customStyle="1" w:styleId="SECTTL">
    <w:name w:val="SEC_TTL"/>
    <w:basedOn w:val="Normal"/>
    <w:rsid w:val="00274BA8"/>
    <w:pPr>
      <w:tabs>
        <w:tab w:val="left" w:pos="720"/>
      </w:tabs>
      <w:spacing w:before="240" w:after="120"/>
      <w:outlineLvl w:val="1"/>
    </w:pPr>
    <w:rPr>
      <w:b/>
      <w:color w:val="000080"/>
      <w:sz w:val="28"/>
      <w:szCs w:val="20"/>
    </w:rPr>
  </w:style>
  <w:style w:type="paragraph" w:customStyle="1" w:styleId="QQ">
    <w:name w:val="QQ"/>
    <w:basedOn w:val="SEC"/>
    <w:rsid w:val="00274BA8"/>
    <w:pPr>
      <w:pBdr>
        <w:top w:val="single" w:sz="4" w:space="1" w:color="0000FF"/>
        <w:left w:val="single" w:sz="4" w:space="4" w:color="0000FF"/>
        <w:bottom w:val="single" w:sz="4" w:space="1" w:color="0000FF"/>
        <w:right w:val="single" w:sz="4" w:space="4" w:color="0000FF"/>
      </w:pBdr>
    </w:pPr>
    <w:rPr>
      <w:b/>
      <w:color w:val="0000FF"/>
    </w:rPr>
  </w:style>
  <w:style w:type="paragraph" w:customStyle="1" w:styleId="SEC">
    <w:name w:val="SEC"/>
    <w:basedOn w:val="Normal"/>
    <w:rsid w:val="00274BA8"/>
    <w:pPr>
      <w:spacing w:line="360" w:lineRule="auto"/>
    </w:pPr>
    <w:rPr>
      <w:rFonts w:eastAsia="Times"/>
      <w:bCs/>
      <w:color w:val="000000"/>
      <w:szCs w:val="20"/>
    </w:rPr>
  </w:style>
  <w:style w:type="paragraph" w:customStyle="1" w:styleId="EXR">
    <w:name w:val="EXR"/>
    <w:basedOn w:val="Normal"/>
    <w:rsid w:val="00274BA8"/>
    <w:pPr>
      <w:tabs>
        <w:tab w:val="left" w:pos="990"/>
      </w:tabs>
      <w:spacing w:after="240"/>
      <w:outlineLvl w:val="2"/>
    </w:pPr>
    <w:rPr>
      <w:b/>
      <w:color w:val="000080"/>
      <w:sz w:val="28"/>
    </w:rPr>
  </w:style>
  <w:style w:type="paragraph" w:customStyle="1" w:styleId="EXRSLFIRST">
    <w:name w:val="EXR_SL_FIRST"/>
    <w:basedOn w:val="Normal"/>
    <w:rsid w:val="00274BA8"/>
    <w:pPr>
      <w:tabs>
        <w:tab w:val="left" w:pos="720"/>
      </w:tabs>
      <w:spacing w:after="120"/>
      <w:ind w:left="720" w:hanging="274"/>
    </w:pPr>
  </w:style>
  <w:style w:type="paragraph" w:customStyle="1" w:styleId="EXRSLMIDLP">
    <w:name w:val="EXR_SL_MID_LP"/>
    <w:basedOn w:val="Normal"/>
    <w:rsid w:val="00274BA8"/>
    <w:pPr>
      <w:spacing w:after="120"/>
      <w:ind w:left="720"/>
    </w:pPr>
  </w:style>
  <w:style w:type="paragraph" w:customStyle="1" w:styleId="EXRSLMID">
    <w:name w:val="EXR_SL_MID"/>
    <w:basedOn w:val="Normal"/>
    <w:rsid w:val="00274BA8"/>
    <w:pPr>
      <w:tabs>
        <w:tab w:val="left" w:pos="720"/>
      </w:tabs>
      <w:spacing w:before="120" w:after="120"/>
      <w:ind w:left="720" w:hanging="274"/>
    </w:pPr>
  </w:style>
  <w:style w:type="paragraph" w:customStyle="1" w:styleId="EXRSLLAST">
    <w:name w:val="EXR_SL_LAST"/>
    <w:basedOn w:val="Normal"/>
    <w:rsid w:val="00274BA8"/>
    <w:pPr>
      <w:tabs>
        <w:tab w:val="left" w:pos="720"/>
      </w:tabs>
      <w:spacing w:before="120" w:after="120"/>
      <w:ind w:left="720" w:hanging="274"/>
    </w:pPr>
  </w:style>
  <w:style w:type="paragraph" w:customStyle="1" w:styleId="EXRSLLASTLP">
    <w:name w:val="EXR_SL_LAST_LP"/>
    <w:basedOn w:val="Normal"/>
    <w:rsid w:val="00274BA8"/>
    <w:pPr>
      <w:spacing w:after="120"/>
      <w:ind w:left="720"/>
    </w:pPr>
  </w:style>
  <w:style w:type="paragraph" w:customStyle="1" w:styleId="EXRINTROH1">
    <w:name w:val="EXR_INTRO_H1"/>
    <w:basedOn w:val="Normal"/>
    <w:rsid w:val="00274BA8"/>
    <w:pPr>
      <w:spacing w:after="240" w:line="240" w:lineRule="atLeast"/>
      <w:outlineLvl w:val="3"/>
    </w:pPr>
    <w:rPr>
      <w:color w:val="008000"/>
      <w:sz w:val="28"/>
    </w:rPr>
  </w:style>
  <w:style w:type="paragraph" w:customStyle="1" w:styleId="EXRSUPTTL">
    <w:name w:val="EXR_SUPTTL"/>
    <w:basedOn w:val="Normal"/>
    <w:rsid w:val="00274BA8"/>
    <w:pPr>
      <w:spacing w:before="360" w:after="240" w:line="240" w:lineRule="atLeast"/>
      <w:outlineLvl w:val="3"/>
    </w:pPr>
    <w:rPr>
      <w:b/>
      <w:color w:val="008000"/>
      <w:sz w:val="28"/>
    </w:rPr>
  </w:style>
  <w:style w:type="paragraph" w:customStyle="1" w:styleId="EXRINTROHEADFIRST">
    <w:name w:val="EXR_INTRO_HEADFIRST"/>
    <w:basedOn w:val="Normal"/>
    <w:rsid w:val="00274BA8"/>
    <w:pPr>
      <w:spacing w:line="360" w:lineRule="auto"/>
    </w:pPr>
  </w:style>
  <w:style w:type="paragraph" w:customStyle="1" w:styleId="EXRINTRO">
    <w:name w:val="EXR_INTRO"/>
    <w:basedOn w:val="Normal"/>
    <w:rsid w:val="00274BA8"/>
    <w:pPr>
      <w:spacing w:line="360" w:lineRule="auto"/>
    </w:pPr>
  </w:style>
  <w:style w:type="paragraph" w:customStyle="1" w:styleId="BX1TTL">
    <w:name w:val="BX1_TTL"/>
    <w:basedOn w:val="Normal"/>
    <w:rsid w:val="00274BA8"/>
    <w:pPr>
      <w:tabs>
        <w:tab w:val="left" w:pos="720"/>
      </w:tabs>
      <w:spacing w:after="120"/>
    </w:pPr>
    <w:rPr>
      <w:rFonts w:ascii="GillSans-Bold" w:hAnsi="GillSans-Bold"/>
      <w:b/>
      <w:color w:val="800000"/>
      <w:sz w:val="28"/>
      <w:szCs w:val="20"/>
    </w:rPr>
  </w:style>
  <w:style w:type="paragraph" w:customStyle="1" w:styleId="BX1H1">
    <w:name w:val="BX1_H1"/>
    <w:basedOn w:val="Normal"/>
    <w:rsid w:val="00274BA8"/>
    <w:rPr>
      <w:b/>
    </w:rPr>
  </w:style>
  <w:style w:type="paragraph" w:customStyle="1" w:styleId="BX1HEADFIRST">
    <w:name w:val="BX1_HEADFIRST"/>
    <w:basedOn w:val="Normal"/>
    <w:rsid w:val="00274BA8"/>
    <w:pPr>
      <w:spacing w:before="120"/>
    </w:pPr>
  </w:style>
  <w:style w:type="paragraph" w:customStyle="1" w:styleId="BX1">
    <w:name w:val="BX1"/>
    <w:basedOn w:val="Normal"/>
    <w:rsid w:val="00274BA8"/>
    <w:pPr>
      <w:spacing w:before="120" w:after="120"/>
    </w:pPr>
    <w:rPr>
      <w:rFonts w:ascii="Times" w:eastAsia="Times" w:hAnsi="Times"/>
      <w:szCs w:val="20"/>
    </w:rPr>
  </w:style>
  <w:style w:type="paragraph" w:customStyle="1" w:styleId="BX2SUPTTL">
    <w:name w:val="BX2_SUPTTL"/>
    <w:basedOn w:val="Normal"/>
    <w:rsid w:val="00274BA8"/>
    <w:pPr>
      <w:spacing w:line="360" w:lineRule="auto"/>
    </w:pPr>
    <w:rPr>
      <w:b/>
      <w:color w:val="808000"/>
      <w:sz w:val="28"/>
      <w:szCs w:val="20"/>
    </w:rPr>
  </w:style>
  <w:style w:type="paragraph" w:customStyle="1" w:styleId="BX2TTL">
    <w:name w:val="BX2_TTL"/>
    <w:basedOn w:val="Normal"/>
    <w:rsid w:val="00274BA8"/>
    <w:pPr>
      <w:spacing w:line="360" w:lineRule="auto"/>
    </w:pPr>
    <w:rPr>
      <w:b/>
      <w:color w:val="000080"/>
      <w:sz w:val="28"/>
      <w:szCs w:val="20"/>
    </w:rPr>
  </w:style>
  <w:style w:type="paragraph" w:customStyle="1" w:styleId="BX2H1">
    <w:name w:val="BX2_H1"/>
    <w:basedOn w:val="Normal"/>
    <w:rsid w:val="00274BA8"/>
    <w:pPr>
      <w:spacing w:after="240"/>
      <w:ind w:right="864"/>
      <w:outlineLvl w:val="3"/>
    </w:pPr>
    <w:rPr>
      <w:b/>
    </w:rPr>
  </w:style>
  <w:style w:type="paragraph" w:customStyle="1" w:styleId="BX2HEADFIRST">
    <w:name w:val="BX2_HEADFIRST"/>
    <w:basedOn w:val="Normal"/>
    <w:rsid w:val="00274BA8"/>
    <w:pPr>
      <w:spacing w:after="120"/>
    </w:pPr>
  </w:style>
  <w:style w:type="paragraph" w:customStyle="1" w:styleId="BX2">
    <w:name w:val="BX2"/>
    <w:basedOn w:val="Normal"/>
    <w:rsid w:val="00274BA8"/>
    <w:pPr>
      <w:spacing w:before="120" w:after="120"/>
    </w:pPr>
    <w:rPr>
      <w:szCs w:val="20"/>
    </w:rPr>
  </w:style>
  <w:style w:type="paragraph" w:customStyle="1" w:styleId="FIG2UNTBLCOLHD">
    <w:name w:val="FIG2_UNTBL_COLHD"/>
    <w:basedOn w:val="Normal"/>
    <w:rsid w:val="00274BA8"/>
    <w:pPr>
      <w:tabs>
        <w:tab w:val="left" w:pos="1530"/>
        <w:tab w:val="left" w:pos="3060"/>
      </w:tabs>
    </w:pPr>
    <w:rPr>
      <w:rFonts w:ascii="Times" w:eastAsia="Times" w:hAnsi="Times"/>
      <w:b/>
      <w:szCs w:val="20"/>
    </w:rPr>
  </w:style>
  <w:style w:type="paragraph" w:customStyle="1" w:styleId="FIG2UNTBL">
    <w:name w:val="FIG2_UNTBL"/>
    <w:basedOn w:val="BodyTextIndent"/>
    <w:rsid w:val="00274BA8"/>
    <w:pPr>
      <w:tabs>
        <w:tab w:val="left" w:pos="1530"/>
      </w:tabs>
      <w:spacing w:before="120" w:after="0"/>
      <w:ind w:left="0"/>
    </w:pPr>
    <w:rPr>
      <w:rFonts w:ascii="Times" w:eastAsia="Times" w:hAnsi="Times"/>
      <w:szCs w:val="20"/>
    </w:rPr>
  </w:style>
  <w:style w:type="paragraph" w:customStyle="1" w:styleId="FIG2UNTBLTTL">
    <w:name w:val="FIG2_UNTBL_TTL"/>
    <w:basedOn w:val="Normal"/>
    <w:rsid w:val="00274BA8"/>
    <w:pPr>
      <w:spacing w:after="120"/>
    </w:pPr>
    <w:rPr>
      <w:b/>
    </w:rPr>
  </w:style>
  <w:style w:type="paragraph" w:customStyle="1" w:styleId="FIG2NUM">
    <w:name w:val="FIG2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LBL">
    <w:name w:val="FIG1_LBL"/>
    <w:basedOn w:val="Normal"/>
    <w:rsid w:val="00274BA8"/>
    <w:pPr>
      <w:spacing w:after="60"/>
      <w:ind w:left="86"/>
    </w:pPr>
    <w:rPr>
      <w:rFonts w:ascii="Times" w:eastAsia="Times" w:hAnsi="Times"/>
      <w:szCs w:val="20"/>
    </w:rPr>
  </w:style>
  <w:style w:type="paragraph" w:customStyle="1" w:styleId="CRSUMTTL">
    <w:name w:val="CR_SUM_TTL"/>
    <w:basedOn w:val="Normal"/>
    <w:rsid w:val="00274BA8"/>
    <w:pPr>
      <w:tabs>
        <w:tab w:val="left" w:pos="720"/>
      </w:tabs>
      <w:spacing w:before="240" w:after="120"/>
      <w:outlineLvl w:val="1"/>
    </w:pPr>
    <w:rPr>
      <w:rFonts w:ascii="Arial" w:hAnsi="Arial"/>
      <w:b/>
      <w:color w:val="008080"/>
      <w:sz w:val="28"/>
      <w:szCs w:val="20"/>
    </w:rPr>
  </w:style>
  <w:style w:type="paragraph" w:customStyle="1" w:styleId="CRSUMFIRST">
    <w:name w:val="CR_SUM_FIRST"/>
    <w:basedOn w:val="Normal"/>
    <w:rsid w:val="00274BA8"/>
    <w:pPr>
      <w:spacing w:line="360" w:lineRule="auto"/>
    </w:pPr>
  </w:style>
  <w:style w:type="paragraph" w:customStyle="1" w:styleId="CRSUM">
    <w:name w:val="CR_SUM"/>
    <w:basedOn w:val="Normal"/>
    <w:rsid w:val="00274BA8"/>
    <w:pPr>
      <w:tabs>
        <w:tab w:val="left" w:pos="990"/>
      </w:tabs>
      <w:spacing w:line="360" w:lineRule="auto"/>
    </w:pPr>
    <w:rPr>
      <w:szCs w:val="20"/>
    </w:rPr>
  </w:style>
  <w:style w:type="paragraph" w:customStyle="1" w:styleId="CRSETMATCHTTL">
    <w:name w:val="CR_SET_MATCH_TTL"/>
    <w:basedOn w:val="Normal"/>
    <w:rsid w:val="00274BA8"/>
    <w:pPr>
      <w:spacing w:before="120" w:after="240" w:line="240" w:lineRule="atLeast"/>
      <w:outlineLvl w:val="2"/>
    </w:pPr>
    <w:rPr>
      <w:rFonts w:eastAsia="Times"/>
      <w:b/>
      <w:color w:val="000080"/>
      <w:szCs w:val="20"/>
    </w:rPr>
  </w:style>
  <w:style w:type="paragraph" w:customStyle="1" w:styleId="CRSETMATCHINSTRFIRST">
    <w:name w:val="CR_SET_MATCH_INSTR_FIRST"/>
    <w:basedOn w:val="Normal"/>
    <w:rsid w:val="00274BA8"/>
    <w:pPr>
      <w:spacing w:after="120"/>
    </w:pPr>
    <w:rPr>
      <w:rFonts w:ascii="Courier" w:eastAsia="Times" w:hAnsi="Courier"/>
      <w:szCs w:val="20"/>
    </w:rPr>
  </w:style>
  <w:style w:type="paragraph" w:customStyle="1" w:styleId="CRMATCHNLFIRST">
    <w:name w:val="CR_MATCH_NL_FIRST"/>
    <w:basedOn w:val="Normal"/>
    <w:rsid w:val="00274BA8"/>
    <w:pPr>
      <w:tabs>
        <w:tab w:val="left" w:pos="288"/>
      </w:tabs>
      <w:spacing w:after="240" w:line="240" w:lineRule="atLeast"/>
      <w:ind w:left="1260" w:hanging="1260"/>
    </w:pPr>
    <w:rPr>
      <w:rFonts w:ascii="Courier" w:hAnsi="Courier"/>
    </w:rPr>
  </w:style>
  <w:style w:type="paragraph" w:customStyle="1" w:styleId="CRMATCHNLMID">
    <w:name w:val="CR_MATCH_NL_MID"/>
    <w:basedOn w:val="Normal"/>
    <w:rsid w:val="00274BA8"/>
    <w:pPr>
      <w:tabs>
        <w:tab w:val="left" w:pos="288"/>
        <w:tab w:val="left" w:pos="1260"/>
      </w:tabs>
      <w:spacing w:after="240" w:line="240" w:lineRule="atLeast"/>
      <w:ind w:left="1260" w:hanging="1260"/>
    </w:pPr>
    <w:rPr>
      <w:rFonts w:ascii="Courier" w:hAnsi="Courier"/>
    </w:rPr>
  </w:style>
  <w:style w:type="paragraph" w:customStyle="1" w:styleId="CRMATCHNLLAST">
    <w:name w:val="CR_MATCH_NL_LAST"/>
    <w:basedOn w:val="Normal"/>
    <w:rsid w:val="00274BA8"/>
    <w:pPr>
      <w:tabs>
        <w:tab w:val="left" w:pos="288"/>
      </w:tabs>
      <w:spacing w:after="240" w:line="240" w:lineRule="atLeast"/>
      <w:ind w:left="1260" w:hanging="1260"/>
    </w:pPr>
    <w:rPr>
      <w:rFonts w:ascii="Courier" w:hAnsi="Courier"/>
    </w:rPr>
  </w:style>
  <w:style w:type="paragraph" w:customStyle="1" w:styleId="CRMATCHLLFIRST">
    <w:name w:val="CR_MATCH_LL_FIRST"/>
    <w:basedOn w:val="Normal"/>
    <w:rsid w:val="00274BA8"/>
    <w:pPr>
      <w:tabs>
        <w:tab w:val="left" w:pos="450"/>
      </w:tabs>
      <w:spacing w:before="120" w:after="240" w:line="240" w:lineRule="atLeast"/>
      <w:ind w:left="446" w:hanging="446"/>
    </w:pPr>
    <w:rPr>
      <w:rFonts w:ascii="Courier" w:hAnsi="Courier"/>
    </w:rPr>
  </w:style>
  <w:style w:type="paragraph" w:customStyle="1" w:styleId="CRMATCHLLMID">
    <w:name w:val="CR_MATCH_LL_MID"/>
    <w:basedOn w:val="Normal"/>
    <w:rsid w:val="00274BA8"/>
    <w:pPr>
      <w:tabs>
        <w:tab w:val="left" w:pos="450"/>
      </w:tabs>
      <w:spacing w:after="240" w:line="240" w:lineRule="atLeast"/>
      <w:ind w:left="446" w:hanging="446"/>
    </w:pPr>
    <w:rPr>
      <w:rFonts w:ascii="Courier" w:hAnsi="Courier"/>
    </w:rPr>
  </w:style>
  <w:style w:type="paragraph" w:customStyle="1" w:styleId="CRMATCHLLLAST">
    <w:name w:val="CR_MATCH_LL_LAST"/>
    <w:basedOn w:val="Normal"/>
    <w:rsid w:val="00274BA8"/>
    <w:pPr>
      <w:tabs>
        <w:tab w:val="left" w:pos="450"/>
      </w:tabs>
      <w:spacing w:after="240" w:line="240" w:lineRule="atLeast"/>
      <w:ind w:left="446" w:hanging="446"/>
    </w:pPr>
    <w:rPr>
      <w:rFonts w:ascii="Courier" w:hAnsi="Courier"/>
    </w:rPr>
  </w:style>
  <w:style w:type="paragraph" w:customStyle="1" w:styleId="CRFIBTTL">
    <w:name w:val="CR_FIB_TTL"/>
    <w:basedOn w:val="Normal"/>
    <w:rsid w:val="00274BA8"/>
    <w:pPr>
      <w:tabs>
        <w:tab w:val="left" w:pos="1728"/>
        <w:tab w:val="left" w:pos="5328"/>
      </w:tabs>
      <w:spacing w:before="120" w:after="240"/>
      <w:outlineLvl w:val="2"/>
    </w:pPr>
    <w:rPr>
      <w:b/>
      <w:color w:val="000080"/>
    </w:rPr>
  </w:style>
  <w:style w:type="paragraph" w:customStyle="1" w:styleId="CRFIBINSTRFIRST">
    <w:name w:val="CR_FIB_INSTR_FIRST"/>
    <w:basedOn w:val="CRSETMATCHINSTRFIRST"/>
    <w:rsid w:val="00274BA8"/>
  </w:style>
  <w:style w:type="paragraph" w:customStyle="1" w:styleId="CRFIBQFIRST">
    <w:name w:val="CR_FIB_Q_FIRST"/>
    <w:basedOn w:val="Normal"/>
    <w:rsid w:val="00274BA8"/>
    <w:pPr>
      <w:tabs>
        <w:tab w:val="left" w:pos="540"/>
        <w:tab w:val="left" w:pos="5328"/>
      </w:tabs>
      <w:spacing w:before="120" w:after="120"/>
      <w:ind w:left="547" w:hanging="547"/>
    </w:pPr>
    <w:rPr>
      <w:rFonts w:ascii="Courier" w:hAnsi="Courier"/>
    </w:rPr>
  </w:style>
  <w:style w:type="paragraph" w:customStyle="1" w:styleId="CRSETFIBQ">
    <w:name w:val="CR_SET_FIB_Q"/>
    <w:basedOn w:val="Normal"/>
    <w:rsid w:val="00274BA8"/>
    <w:pPr>
      <w:tabs>
        <w:tab w:val="left" w:pos="1728"/>
        <w:tab w:val="left" w:pos="5328"/>
      </w:tabs>
      <w:spacing w:after="120"/>
      <w:ind w:left="540" w:hanging="540"/>
    </w:pPr>
    <w:rPr>
      <w:rFonts w:ascii="Courier" w:hAnsi="Courier"/>
    </w:rPr>
  </w:style>
  <w:style w:type="paragraph" w:customStyle="1" w:styleId="CRACTSLFIRST">
    <w:name w:val="CR_ACT_SL_FIRST"/>
    <w:basedOn w:val="Normal"/>
    <w:rsid w:val="00274BA8"/>
    <w:pPr>
      <w:tabs>
        <w:tab w:val="left" w:pos="1080"/>
      </w:tabs>
      <w:spacing w:after="240" w:line="240" w:lineRule="atLeast"/>
      <w:ind w:left="1080" w:hanging="936"/>
    </w:pPr>
  </w:style>
  <w:style w:type="paragraph" w:customStyle="1" w:styleId="CRACTSETH1">
    <w:name w:val="CR_ACTSET_H1"/>
    <w:basedOn w:val="Normal"/>
    <w:rsid w:val="00274BA8"/>
    <w:pPr>
      <w:spacing w:before="120" w:after="240" w:line="240" w:lineRule="atLeast"/>
      <w:outlineLvl w:val="2"/>
    </w:pPr>
    <w:rPr>
      <w:b/>
      <w:color w:val="0000FF"/>
      <w:szCs w:val="20"/>
    </w:rPr>
  </w:style>
  <w:style w:type="paragraph" w:customStyle="1" w:styleId="CRACTSETTTL">
    <w:name w:val="CR_ACTSET_TTL"/>
    <w:basedOn w:val="Normal"/>
    <w:rsid w:val="00274BA8"/>
    <w:pPr>
      <w:spacing w:before="240" w:after="120" w:line="240" w:lineRule="atLeast"/>
      <w:outlineLvl w:val="1"/>
    </w:pPr>
    <w:rPr>
      <w:rFonts w:eastAsia="Times"/>
      <w:b/>
      <w:color w:val="008080"/>
      <w:sz w:val="28"/>
      <w:szCs w:val="20"/>
    </w:rPr>
  </w:style>
  <w:style w:type="paragraph" w:customStyle="1" w:styleId="CRACTSET">
    <w:name w:val="CR_ACTSET"/>
    <w:basedOn w:val="Normal"/>
    <w:rsid w:val="00274BA8"/>
    <w:pPr>
      <w:spacing w:line="360" w:lineRule="auto"/>
    </w:pPr>
    <w:rPr>
      <w:color w:val="000000"/>
    </w:rPr>
  </w:style>
  <w:style w:type="paragraph" w:customStyle="1" w:styleId="CRACT">
    <w:name w:val="CR_ACT"/>
    <w:basedOn w:val="Normal"/>
    <w:rsid w:val="00274BA8"/>
    <w:pPr>
      <w:spacing w:before="120"/>
      <w:ind w:left="720" w:hanging="720"/>
    </w:pPr>
    <w:rPr>
      <w:rFonts w:eastAsia="Times"/>
      <w:color w:val="000000"/>
      <w:szCs w:val="20"/>
    </w:rPr>
  </w:style>
  <w:style w:type="paragraph" w:customStyle="1" w:styleId="CRACTSLMID">
    <w:name w:val="CR_ACT_SL_MID"/>
    <w:basedOn w:val="Normal"/>
    <w:rsid w:val="00274BA8"/>
    <w:pPr>
      <w:tabs>
        <w:tab w:val="left" w:pos="1080"/>
      </w:tabs>
      <w:spacing w:after="240" w:line="240" w:lineRule="atLeast"/>
      <w:ind w:left="1080" w:hanging="936"/>
    </w:pPr>
  </w:style>
  <w:style w:type="paragraph" w:customStyle="1" w:styleId="CRACTSLLAST">
    <w:name w:val="CR_ACT_SL_LAST"/>
    <w:basedOn w:val="Normal"/>
    <w:rsid w:val="00274BA8"/>
    <w:pPr>
      <w:tabs>
        <w:tab w:val="left" w:pos="1080"/>
      </w:tabs>
      <w:spacing w:after="240" w:line="240" w:lineRule="atLeast"/>
      <w:ind w:left="1080" w:hanging="936"/>
    </w:pPr>
  </w:style>
  <w:style w:type="paragraph" w:customStyle="1" w:styleId="CRACTSLLP">
    <w:name w:val="CR_ACT_SL_LP"/>
    <w:basedOn w:val="Normal"/>
    <w:rsid w:val="00274BA8"/>
    <w:pPr>
      <w:tabs>
        <w:tab w:val="left" w:pos="1080"/>
      </w:tabs>
      <w:spacing w:after="240" w:line="240" w:lineRule="atLeast"/>
      <w:ind w:left="1080"/>
    </w:pPr>
    <w:rPr>
      <w:szCs w:val="20"/>
    </w:rPr>
  </w:style>
  <w:style w:type="paragraph" w:styleId="TOC1">
    <w:name w:val="toc 1"/>
    <w:basedOn w:val="Normal"/>
    <w:next w:val="Normal"/>
    <w:autoRedefine/>
    <w:semiHidden/>
    <w:rsid w:val="00274BA8"/>
    <w:pPr>
      <w:spacing w:before="120" w:after="120"/>
    </w:pPr>
    <w:rPr>
      <w:b/>
      <w:caps/>
    </w:rPr>
  </w:style>
  <w:style w:type="paragraph" w:styleId="TOC2">
    <w:name w:val="toc 2"/>
    <w:basedOn w:val="Normal"/>
    <w:next w:val="Normal"/>
    <w:autoRedefine/>
    <w:semiHidden/>
    <w:rsid w:val="00274BA8"/>
    <w:pPr>
      <w:ind w:left="240"/>
    </w:pPr>
    <w:rPr>
      <w:smallCaps/>
    </w:rPr>
  </w:style>
  <w:style w:type="paragraph" w:styleId="TOC3">
    <w:name w:val="toc 3"/>
    <w:basedOn w:val="Normal"/>
    <w:next w:val="Normal"/>
    <w:autoRedefine/>
    <w:semiHidden/>
    <w:rsid w:val="00274BA8"/>
    <w:pPr>
      <w:ind w:left="480"/>
    </w:pPr>
    <w:rPr>
      <w:i/>
    </w:rPr>
  </w:style>
  <w:style w:type="paragraph" w:customStyle="1" w:styleId="CRSUMBL">
    <w:name w:val="CR_SUM_BL"/>
    <w:basedOn w:val="CRSUM"/>
    <w:rsid w:val="00274BA8"/>
    <w:pPr>
      <w:tabs>
        <w:tab w:val="num" w:pos="720"/>
      </w:tabs>
      <w:ind w:left="720" w:hanging="360"/>
    </w:pPr>
  </w:style>
  <w:style w:type="paragraph" w:customStyle="1" w:styleId="CFSUPTTL">
    <w:name w:val="CF_SUPTTL"/>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FIGTTL">
    <w:name w:val="FIG_TTL"/>
    <w:basedOn w:val="Normal"/>
    <w:rsid w:val="00274BA8"/>
    <w:pPr>
      <w:tabs>
        <w:tab w:val="left" w:pos="3420"/>
        <w:tab w:val="left" w:pos="3690"/>
        <w:tab w:val="left" w:pos="4860"/>
      </w:tabs>
      <w:spacing w:before="60" w:after="120" w:line="240" w:lineRule="atLeast"/>
    </w:pPr>
    <w:rPr>
      <w:rFonts w:ascii="Times" w:hAnsi="Times"/>
      <w:bCs/>
      <w:iCs/>
      <w:szCs w:val="20"/>
    </w:rPr>
  </w:style>
  <w:style w:type="paragraph" w:customStyle="1" w:styleId="BX1SUPTTL">
    <w:name w:val="BX1_SUPTTL"/>
    <w:basedOn w:val="Normal"/>
    <w:rsid w:val="00274BA8"/>
    <w:pPr>
      <w:tabs>
        <w:tab w:val="left" w:pos="720"/>
      </w:tabs>
      <w:spacing w:after="120"/>
    </w:pPr>
    <w:rPr>
      <w:rFonts w:ascii="GillSans-Bold" w:hAnsi="GillSans-Bold"/>
      <w:b/>
      <w:color w:val="808000"/>
      <w:sz w:val="28"/>
      <w:szCs w:val="20"/>
    </w:rPr>
  </w:style>
  <w:style w:type="paragraph" w:customStyle="1" w:styleId="BX3SUPTTL">
    <w:name w:val="BX3_SUPTTL"/>
    <w:basedOn w:val="Normal"/>
    <w:rsid w:val="00274BA8"/>
    <w:pPr>
      <w:spacing w:line="360" w:lineRule="auto"/>
    </w:pPr>
    <w:rPr>
      <w:b/>
      <w:color w:val="808000"/>
      <w:sz w:val="28"/>
      <w:szCs w:val="20"/>
    </w:rPr>
  </w:style>
  <w:style w:type="paragraph" w:customStyle="1" w:styleId="BX3TTL">
    <w:name w:val="BX3_TTL"/>
    <w:basedOn w:val="Normal"/>
    <w:rsid w:val="00274BA8"/>
    <w:pPr>
      <w:spacing w:line="360" w:lineRule="auto"/>
    </w:pPr>
    <w:rPr>
      <w:b/>
      <w:color w:val="000080"/>
      <w:sz w:val="28"/>
      <w:szCs w:val="20"/>
    </w:rPr>
  </w:style>
  <w:style w:type="paragraph" w:customStyle="1" w:styleId="BX3H1">
    <w:name w:val="BX3_H1"/>
    <w:basedOn w:val="BX2H1"/>
    <w:rsid w:val="00274BA8"/>
    <w:pPr>
      <w:outlineLvl w:val="9"/>
    </w:pPr>
  </w:style>
  <w:style w:type="paragraph" w:customStyle="1" w:styleId="BX3HEADFIRST">
    <w:name w:val="BX3_HEADFIRST"/>
    <w:basedOn w:val="BX2HEADFIRST"/>
    <w:rsid w:val="00274BA8"/>
  </w:style>
  <w:style w:type="paragraph" w:customStyle="1" w:styleId="BX3">
    <w:name w:val="BX3"/>
    <w:basedOn w:val="Normal"/>
    <w:rsid w:val="00274BA8"/>
    <w:pPr>
      <w:spacing w:before="120" w:after="120"/>
    </w:pPr>
    <w:rPr>
      <w:szCs w:val="20"/>
    </w:rPr>
  </w:style>
  <w:style w:type="paragraph" w:customStyle="1" w:styleId="BX4SUPTTL">
    <w:name w:val="BX4_SUPTTL"/>
    <w:basedOn w:val="Normal"/>
    <w:link w:val="BX4SUPTTLChar"/>
    <w:rsid w:val="00274BA8"/>
    <w:pPr>
      <w:spacing w:line="360" w:lineRule="auto"/>
    </w:pPr>
    <w:rPr>
      <w:b/>
      <w:color w:val="808000"/>
      <w:sz w:val="28"/>
      <w:szCs w:val="20"/>
    </w:rPr>
  </w:style>
  <w:style w:type="paragraph" w:customStyle="1" w:styleId="BX4TTL">
    <w:name w:val="BX4_TTL"/>
    <w:basedOn w:val="Normal"/>
    <w:rsid w:val="00274BA8"/>
    <w:pPr>
      <w:spacing w:line="360" w:lineRule="auto"/>
    </w:pPr>
    <w:rPr>
      <w:b/>
      <w:color w:val="000080"/>
      <w:sz w:val="28"/>
      <w:szCs w:val="20"/>
    </w:rPr>
  </w:style>
  <w:style w:type="paragraph" w:customStyle="1" w:styleId="BX4H1">
    <w:name w:val="BX4_H1"/>
    <w:basedOn w:val="BX2H1"/>
    <w:rsid w:val="00274BA8"/>
    <w:pPr>
      <w:outlineLvl w:val="9"/>
    </w:pPr>
  </w:style>
  <w:style w:type="paragraph" w:customStyle="1" w:styleId="BX4HEADFIRST">
    <w:name w:val="BX4_HEADFIRST"/>
    <w:basedOn w:val="BX2HEADFIRST"/>
    <w:rsid w:val="00274BA8"/>
  </w:style>
  <w:style w:type="paragraph" w:customStyle="1" w:styleId="BX4">
    <w:name w:val="BX4"/>
    <w:basedOn w:val="Normal"/>
    <w:rsid w:val="00274BA8"/>
    <w:pPr>
      <w:spacing w:before="120" w:after="120"/>
    </w:pPr>
    <w:rPr>
      <w:szCs w:val="20"/>
    </w:rPr>
  </w:style>
  <w:style w:type="paragraph" w:customStyle="1" w:styleId="SECLAST">
    <w:name w:val="SEC_LAST"/>
    <w:basedOn w:val="Normal"/>
    <w:rsid w:val="00274BA8"/>
    <w:pPr>
      <w:tabs>
        <w:tab w:val="left" w:pos="720"/>
      </w:tabs>
      <w:spacing w:before="120" w:after="120"/>
      <w:ind w:left="274" w:hanging="274"/>
    </w:pPr>
    <w:rPr>
      <w:rFonts w:ascii="Arial" w:eastAsia="Times" w:hAnsi="Arial"/>
      <w:b/>
      <w:sz w:val="28"/>
      <w:szCs w:val="20"/>
    </w:rPr>
  </w:style>
  <w:style w:type="paragraph" w:customStyle="1" w:styleId="CRSUMH1">
    <w:name w:val="CR_SUM_H1"/>
    <w:basedOn w:val="CRSUMTTL"/>
    <w:rsid w:val="00274BA8"/>
  </w:style>
  <w:style w:type="paragraph" w:customStyle="1" w:styleId="CRSETTTL">
    <w:name w:val="CR_SET_TTL"/>
    <w:basedOn w:val="CRACTSETTTL"/>
    <w:rsid w:val="00274BA8"/>
  </w:style>
  <w:style w:type="paragraph" w:customStyle="1" w:styleId="CRSETMATCHNL">
    <w:name w:val="CR_SET_MATCH_NL"/>
    <w:basedOn w:val="CRMATCHNLFIRST"/>
    <w:rsid w:val="00274BA8"/>
  </w:style>
  <w:style w:type="paragraph" w:customStyle="1" w:styleId="CRSETMATCHLL">
    <w:name w:val="CR_SET_MATCH_LL"/>
    <w:basedOn w:val="CRMATCHLLFIRST"/>
    <w:rsid w:val="00274BA8"/>
  </w:style>
  <w:style w:type="paragraph" w:customStyle="1" w:styleId="CRSETFIBQSETTTL">
    <w:name w:val="CR_SET_FIBQSET_TTL"/>
    <w:basedOn w:val="Normal"/>
    <w:rsid w:val="00274BA8"/>
    <w:pPr>
      <w:tabs>
        <w:tab w:val="left" w:pos="1728"/>
        <w:tab w:val="left" w:pos="5328"/>
      </w:tabs>
      <w:spacing w:before="120" w:after="240"/>
      <w:outlineLvl w:val="2"/>
    </w:pPr>
    <w:rPr>
      <w:rFonts w:eastAsia="Times"/>
      <w:b/>
      <w:szCs w:val="20"/>
    </w:rPr>
  </w:style>
  <w:style w:type="paragraph" w:customStyle="1" w:styleId="CRSETFIBQSETINSTRFIRST">
    <w:name w:val="CR_SET_FIBQSET_INSTR_FIRST"/>
    <w:basedOn w:val="CRFIBINSTRFIRST"/>
    <w:rsid w:val="00274BA8"/>
  </w:style>
  <w:style w:type="paragraph" w:customStyle="1" w:styleId="CRACTSET1TTL">
    <w:name w:val="CR_ACTSET1_TTL"/>
    <w:basedOn w:val="Normal"/>
    <w:rsid w:val="00274BA8"/>
    <w:pPr>
      <w:tabs>
        <w:tab w:val="left" w:pos="720"/>
      </w:tabs>
      <w:spacing w:after="120"/>
    </w:pPr>
    <w:rPr>
      <w:rFonts w:ascii="GillSans-Bold" w:hAnsi="GillSans-Bold"/>
      <w:b/>
      <w:color w:val="800000"/>
      <w:sz w:val="28"/>
      <w:szCs w:val="20"/>
    </w:rPr>
  </w:style>
  <w:style w:type="paragraph" w:customStyle="1" w:styleId="CRACTH1">
    <w:name w:val="CR_ACT_H1"/>
    <w:basedOn w:val="CRACTSETH1"/>
    <w:rsid w:val="00274BA8"/>
    <w:rPr>
      <w:b w:val="0"/>
    </w:rPr>
  </w:style>
  <w:style w:type="paragraph" w:customStyle="1" w:styleId="CRACTFIRST">
    <w:name w:val="CR_ACT_FIRST"/>
    <w:basedOn w:val="CRACTSET"/>
    <w:rsid w:val="00274BA8"/>
  </w:style>
  <w:style w:type="paragraph" w:customStyle="1" w:styleId="CRACTLAST">
    <w:name w:val="CR_ACT_LAST"/>
    <w:basedOn w:val="SECLAST"/>
    <w:rsid w:val="00274BA8"/>
  </w:style>
  <w:style w:type="paragraph" w:customStyle="1" w:styleId="CRACTSET2TTL">
    <w:name w:val="CR_ACTSET2_TTL"/>
    <w:basedOn w:val="CRACTSETTTL"/>
    <w:rsid w:val="00274BA8"/>
  </w:style>
  <w:style w:type="paragraph" w:customStyle="1" w:styleId="CRACTSET3TTL">
    <w:name w:val="CR_ACTSET3_TTL"/>
    <w:basedOn w:val="CRACTSETTTL"/>
    <w:rsid w:val="00274BA8"/>
  </w:style>
  <w:style w:type="paragraph" w:customStyle="1" w:styleId="CRACTSET4TTL">
    <w:name w:val="CR_ACTSET4_TTL"/>
    <w:basedOn w:val="CRPROBTTL"/>
    <w:rsid w:val="00274BA8"/>
  </w:style>
  <w:style w:type="paragraph" w:customStyle="1" w:styleId="CRWWWTTL">
    <w:name w:val="CR_WWW_TTL"/>
    <w:basedOn w:val="CRACTSETTTL"/>
    <w:rsid w:val="00274BA8"/>
  </w:style>
  <w:style w:type="paragraph" w:customStyle="1" w:styleId="CRWWW">
    <w:name w:val="CR_WWW"/>
    <w:basedOn w:val="CRACT"/>
    <w:rsid w:val="00274BA8"/>
  </w:style>
  <w:style w:type="paragraph" w:customStyle="1" w:styleId="CREXRTTL">
    <w:name w:val="CR_EXR_TTL"/>
    <w:basedOn w:val="CRACTSETTTL"/>
    <w:rsid w:val="00274BA8"/>
  </w:style>
  <w:style w:type="paragraph" w:customStyle="1" w:styleId="CREXRSLFIRST">
    <w:name w:val="CR_EXR_SL_FIRST"/>
    <w:basedOn w:val="CRACTSLFIRST"/>
    <w:rsid w:val="00274BA8"/>
  </w:style>
  <w:style w:type="paragraph" w:customStyle="1" w:styleId="CREXRSLMID">
    <w:name w:val="CR_EXR_SL_MID"/>
    <w:basedOn w:val="CRACTSLMID"/>
    <w:rsid w:val="00274BA8"/>
  </w:style>
  <w:style w:type="paragraph" w:customStyle="1" w:styleId="CREXRSLLAST">
    <w:name w:val="CR_EXR_SL_LAST"/>
    <w:basedOn w:val="CRACTSLLAST"/>
    <w:rsid w:val="00274BA8"/>
  </w:style>
  <w:style w:type="paragraph" w:customStyle="1" w:styleId="EXRINTROBL">
    <w:name w:val="EXR_INTRO_BL"/>
    <w:basedOn w:val="Normal"/>
    <w:rsid w:val="00274BA8"/>
    <w:pPr>
      <w:numPr>
        <w:numId w:val="1"/>
      </w:numPr>
      <w:tabs>
        <w:tab w:val="left" w:pos="1080"/>
      </w:tabs>
      <w:spacing w:after="120"/>
    </w:pPr>
    <w:rPr>
      <w:rFonts w:ascii="Palatino" w:hAnsi="Palatino"/>
    </w:rPr>
  </w:style>
  <w:style w:type="paragraph" w:customStyle="1" w:styleId="EXRINTROBLLAST">
    <w:name w:val="EXR_INTRO_BL_LAST"/>
    <w:basedOn w:val="Normal"/>
    <w:rsid w:val="00274BA8"/>
    <w:pPr>
      <w:numPr>
        <w:numId w:val="2"/>
      </w:numPr>
      <w:tabs>
        <w:tab w:val="left" w:pos="1080"/>
      </w:tabs>
      <w:spacing w:after="240"/>
    </w:pPr>
    <w:rPr>
      <w:rFonts w:ascii="Palatino" w:hAnsi="Palatino"/>
    </w:rPr>
  </w:style>
  <w:style w:type="paragraph" w:customStyle="1" w:styleId="EXRINTROBLFIRST">
    <w:name w:val="EXR_INTRO_BL_FIRST"/>
    <w:basedOn w:val="Normal"/>
    <w:autoRedefine/>
    <w:rsid w:val="00274BA8"/>
    <w:pPr>
      <w:tabs>
        <w:tab w:val="left" w:pos="1080"/>
      </w:tabs>
      <w:spacing w:before="240" w:after="120"/>
    </w:pPr>
    <w:rPr>
      <w:rFonts w:ascii="Palatino" w:hAnsi="Palatino"/>
    </w:rPr>
  </w:style>
  <w:style w:type="paragraph" w:customStyle="1" w:styleId="EXRINTROBLMID">
    <w:name w:val="EXR_INTRO_BL_MID"/>
    <w:basedOn w:val="EXRINTROBL"/>
    <w:rsid w:val="00274BA8"/>
  </w:style>
  <w:style w:type="paragraph" w:customStyle="1" w:styleId="EXRML1FIRST">
    <w:name w:val="EXR_ML1_FIRST"/>
    <w:basedOn w:val="EXRML1MID"/>
    <w:rsid w:val="00274BA8"/>
    <w:pPr>
      <w:spacing w:before="240"/>
      <w:ind w:left="547"/>
    </w:pPr>
  </w:style>
  <w:style w:type="paragraph" w:customStyle="1" w:styleId="EXRML1MID">
    <w:name w:val="EXR_ML1_MID"/>
    <w:basedOn w:val="Normal"/>
    <w:rsid w:val="00274BA8"/>
    <w:pPr>
      <w:tabs>
        <w:tab w:val="left" w:pos="2160"/>
        <w:tab w:val="left" w:pos="4896"/>
      </w:tabs>
      <w:spacing w:after="120"/>
      <w:ind w:left="540"/>
    </w:pPr>
    <w:rPr>
      <w:rFonts w:ascii="Palatino" w:hAnsi="Palatino"/>
    </w:rPr>
  </w:style>
  <w:style w:type="paragraph" w:customStyle="1" w:styleId="EXRML1LAST">
    <w:name w:val="EXR_ML1_LAST"/>
    <w:basedOn w:val="Normal"/>
    <w:rsid w:val="00274BA8"/>
    <w:pPr>
      <w:tabs>
        <w:tab w:val="left" w:pos="2160"/>
        <w:tab w:val="left" w:pos="4896"/>
      </w:tabs>
      <w:spacing w:after="240"/>
      <w:ind w:left="547"/>
    </w:pPr>
    <w:rPr>
      <w:rFonts w:ascii="Palatino" w:hAnsi="Palatino"/>
    </w:rPr>
  </w:style>
  <w:style w:type="paragraph" w:customStyle="1" w:styleId="CRACTINTRO">
    <w:name w:val="CR_ACT_INTRO"/>
    <w:basedOn w:val="CRACT"/>
    <w:rsid w:val="00274BA8"/>
    <w:pPr>
      <w:spacing w:after="120"/>
    </w:pPr>
    <w:rPr>
      <w:rFonts w:eastAsia="Times New Roman"/>
    </w:rPr>
  </w:style>
  <w:style w:type="paragraph" w:customStyle="1" w:styleId="CRWWWH1">
    <w:name w:val="CR_WWW_H1"/>
    <w:basedOn w:val="CRACTSETH1"/>
    <w:rsid w:val="00274BA8"/>
  </w:style>
  <w:style w:type="character" w:customStyle="1" w:styleId="BOLD">
    <w:name w:val="BOLD"/>
    <w:rsid w:val="00274BA8"/>
    <w:rPr>
      <w:rFonts w:ascii="B Bookman Demi" w:hAnsi="B Bookman Demi"/>
    </w:rPr>
  </w:style>
  <w:style w:type="paragraph" w:customStyle="1" w:styleId="SECNUM">
    <w:name w:val="SEC_NUM"/>
    <w:basedOn w:val="SECTTL"/>
    <w:rsid w:val="00274BA8"/>
    <w:pPr>
      <w:spacing w:after="0"/>
    </w:pPr>
  </w:style>
  <w:style w:type="paragraph" w:customStyle="1" w:styleId="SECFIRST">
    <w:name w:val="SEC_FIRST"/>
    <w:basedOn w:val="Normal"/>
    <w:rsid w:val="00274BA8"/>
    <w:pPr>
      <w:spacing w:line="360" w:lineRule="auto"/>
    </w:pPr>
    <w:rPr>
      <w:rFonts w:eastAsia="Times"/>
      <w:color w:val="000000"/>
      <w:szCs w:val="20"/>
    </w:rPr>
  </w:style>
  <w:style w:type="paragraph" w:customStyle="1" w:styleId="FIG1NUM">
    <w:name w:val="FIG1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TTL">
    <w:name w:val="FIG1_TTL"/>
    <w:basedOn w:val="Normal"/>
    <w:rsid w:val="00274BA8"/>
    <w:pPr>
      <w:tabs>
        <w:tab w:val="left" w:pos="3420"/>
        <w:tab w:val="left" w:pos="3690"/>
        <w:tab w:val="left" w:pos="4860"/>
      </w:tabs>
      <w:spacing w:before="60" w:after="120" w:line="240" w:lineRule="atLeast"/>
    </w:pPr>
    <w:rPr>
      <w:rFonts w:ascii="Times" w:hAnsi="Times"/>
      <w:szCs w:val="20"/>
    </w:rPr>
  </w:style>
  <w:style w:type="paragraph" w:customStyle="1" w:styleId="SECH1">
    <w:name w:val="SEC_H1"/>
    <w:basedOn w:val="Normal"/>
    <w:rsid w:val="00274BA8"/>
    <w:pPr>
      <w:spacing w:before="360" w:after="240" w:line="240" w:lineRule="atLeast"/>
      <w:outlineLvl w:val="3"/>
    </w:pPr>
    <w:rPr>
      <w:rFonts w:eastAsia="Times"/>
      <w:b/>
      <w:color w:val="008000"/>
      <w:sz w:val="28"/>
      <w:szCs w:val="20"/>
    </w:rPr>
  </w:style>
  <w:style w:type="paragraph" w:customStyle="1" w:styleId="SECH2">
    <w:name w:val="SEC_H2"/>
    <w:basedOn w:val="Normal"/>
    <w:rsid w:val="00274BA8"/>
    <w:pPr>
      <w:spacing w:after="240" w:line="240" w:lineRule="atLeast"/>
      <w:outlineLvl w:val="3"/>
    </w:pPr>
    <w:rPr>
      <w:rFonts w:eastAsia="Times"/>
      <w:color w:val="008000"/>
      <w:sz w:val="28"/>
      <w:szCs w:val="20"/>
    </w:rPr>
  </w:style>
  <w:style w:type="paragraph" w:customStyle="1" w:styleId="EXRSLLP">
    <w:name w:val="EXR_SL_LP"/>
    <w:basedOn w:val="ACT"/>
    <w:rsid w:val="00274BA8"/>
    <w:rPr>
      <w:sz w:val="20"/>
    </w:rPr>
  </w:style>
  <w:style w:type="paragraph" w:customStyle="1" w:styleId="CREXRNUM">
    <w:name w:val="CR_EXR_NUM"/>
    <w:basedOn w:val="Normal"/>
    <w:autoRedefine/>
    <w:rsid w:val="00274BA8"/>
    <w:pPr>
      <w:spacing w:after="240" w:line="240" w:lineRule="atLeast"/>
      <w:outlineLvl w:val="2"/>
    </w:pPr>
    <w:rPr>
      <w:b/>
    </w:rPr>
  </w:style>
  <w:style w:type="paragraph" w:customStyle="1" w:styleId="CREXRH1">
    <w:name w:val="CR_EXR_H1"/>
    <w:basedOn w:val="CRWWWH1"/>
    <w:rsid w:val="00274BA8"/>
  </w:style>
  <w:style w:type="paragraph" w:customStyle="1" w:styleId="CREXR">
    <w:name w:val="CR_EXR"/>
    <w:basedOn w:val="Normal"/>
    <w:autoRedefine/>
    <w:rsid w:val="00274BA8"/>
    <w:pPr>
      <w:spacing w:after="240" w:line="360" w:lineRule="auto"/>
    </w:pPr>
    <w:rPr>
      <w:rFonts w:ascii="Times" w:hAnsi="Times"/>
      <w:szCs w:val="20"/>
    </w:rPr>
  </w:style>
  <w:style w:type="paragraph" w:customStyle="1" w:styleId="CREXROBJ">
    <w:name w:val="CR_EXR_OBJ"/>
    <w:basedOn w:val="CREXR"/>
    <w:rsid w:val="00274BA8"/>
    <w:rPr>
      <w:b/>
    </w:rPr>
  </w:style>
  <w:style w:type="paragraph" w:customStyle="1" w:styleId="CREXRSLLP">
    <w:name w:val="CR_EXR_SL_LP"/>
    <w:basedOn w:val="CREXRSLFIRST"/>
    <w:rsid w:val="00274BA8"/>
    <w:pPr>
      <w:ind w:firstLine="0"/>
    </w:pPr>
  </w:style>
  <w:style w:type="paragraph" w:customStyle="1" w:styleId="CRWWWOBJ">
    <w:name w:val="CR_WWW_OBJ"/>
    <w:basedOn w:val="CREXROBJ"/>
    <w:rsid w:val="00274BA8"/>
    <w:rPr>
      <w:rFonts w:ascii="Times New Roman" w:hAnsi="Times New Roman"/>
    </w:rPr>
  </w:style>
  <w:style w:type="paragraph" w:customStyle="1" w:styleId="CRACTOBJ">
    <w:name w:val="CR_ACT_OBJ"/>
    <w:basedOn w:val="Normal"/>
    <w:rsid w:val="00274BA8"/>
    <w:pPr>
      <w:spacing w:before="120" w:line="360" w:lineRule="auto"/>
    </w:pPr>
    <w:rPr>
      <w:rFonts w:eastAsia="Times"/>
      <w:szCs w:val="20"/>
    </w:rPr>
  </w:style>
  <w:style w:type="paragraph" w:customStyle="1" w:styleId="CRACTSLULFIRST">
    <w:name w:val="CR_ACT_SL_UL_FIRST"/>
    <w:basedOn w:val="CRACTSLLP"/>
    <w:rsid w:val="00274BA8"/>
  </w:style>
  <w:style w:type="paragraph" w:customStyle="1" w:styleId="CRACTSLULMID">
    <w:name w:val="CR_ACT_SL_UL_MID"/>
    <w:basedOn w:val="CRACTSLLP"/>
    <w:rsid w:val="00274BA8"/>
  </w:style>
  <w:style w:type="paragraph" w:customStyle="1" w:styleId="CRACTSLULLAST">
    <w:name w:val="CR_ACT_SL_UL_LAST"/>
    <w:basedOn w:val="CRACTSLLP"/>
    <w:rsid w:val="00274BA8"/>
  </w:style>
  <w:style w:type="paragraph" w:customStyle="1" w:styleId="CRWWWLAST">
    <w:name w:val="CR_WWW_LAST"/>
    <w:basedOn w:val="CRACTLAST"/>
    <w:rsid w:val="00274BA8"/>
    <w:rPr>
      <w:rFonts w:eastAsia="Times New Roman"/>
    </w:rPr>
  </w:style>
  <w:style w:type="character" w:customStyle="1" w:styleId="Style1">
    <w:name w:val="Style1"/>
    <w:rsid w:val="00274BA8"/>
    <w:rPr>
      <w:b/>
      <w:color w:val="800000"/>
    </w:rPr>
  </w:style>
  <w:style w:type="paragraph" w:customStyle="1" w:styleId="CREXRLAST">
    <w:name w:val="CR_EXR_LAST"/>
    <w:basedOn w:val="CRWWWLAST"/>
    <w:rsid w:val="00274BA8"/>
  </w:style>
  <w:style w:type="paragraph" w:customStyle="1" w:styleId="SECBLFIRST">
    <w:name w:val="SEC_BL_FIRST"/>
    <w:basedOn w:val="EXRINTROBLFIRST"/>
    <w:rsid w:val="00274BA8"/>
    <w:rPr>
      <w:rFonts w:ascii="Times New Roman" w:hAnsi="Times New Roman"/>
    </w:rPr>
  </w:style>
  <w:style w:type="paragraph" w:customStyle="1" w:styleId="SECBLMID">
    <w:name w:val="SEC_BL_MID"/>
    <w:basedOn w:val="EXRINTROBLMID"/>
    <w:rsid w:val="00274BA8"/>
    <w:pPr>
      <w:numPr>
        <w:numId w:val="0"/>
      </w:numPr>
      <w:tabs>
        <w:tab w:val="num" w:pos="360"/>
      </w:tabs>
      <w:ind w:left="360" w:hanging="360"/>
    </w:pPr>
    <w:rPr>
      <w:rFonts w:ascii="Times New Roman" w:hAnsi="Times New Roman"/>
    </w:rPr>
  </w:style>
  <w:style w:type="paragraph" w:customStyle="1" w:styleId="SECBLLAST">
    <w:name w:val="SEC_BL_LAST"/>
    <w:basedOn w:val="EXRINTROBLLAST"/>
    <w:rsid w:val="00274BA8"/>
    <w:pPr>
      <w:numPr>
        <w:numId w:val="3"/>
      </w:numPr>
    </w:pPr>
    <w:rPr>
      <w:rFonts w:ascii="Times New Roman" w:hAnsi="Times New Roman"/>
    </w:rPr>
  </w:style>
  <w:style w:type="paragraph" w:customStyle="1" w:styleId="FIG1CAP">
    <w:name w:val="FIG1_CAP"/>
    <w:basedOn w:val="SECFIRST"/>
    <w:rsid w:val="00274BA8"/>
  </w:style>
  <w:style w:type="paragraph" w:customStyle="1" w:styleId="AuNote">
    <w:name w:val="Au_Note"/>
    <w:basedOn w:val="CRACTSETTTL"/>
    <w:rsid w:val="00274BA8"/>
    <w:rPr>
      <w:color w:val="FF0000"/>
      <w:sz w:val="24"/>
    </w:rPr>
  </w:style>
  <w:style w:type="paragraph" w:customStyle="1" w:styleId="BX2BL">
    <w:name w:val="BX2_BL"/>
    <w:basedOn w:val="BX2"/>
    <w:rsid w:val="00274BA8"/>
  </w:style>
  <w:style w:type="character" w:customStyle="1" w:styleId="PDChar">
    <w:name w:val="PD Char"/>
    <w:basedOn w:val="DefaultParagraphFont"/>
    <w:rsid w:val="00274BA8"/>
    <w:rPr>
      <w:rFonts w:ascii="Courier" w:hAnsi="Courier"/>
      <w:b/>
      <w:i/>
      <w:noProof w:val="0"/>
      <w:sz w:val="24"/>
      <w:lang w:val="en-US"/>
    </w:rPr>
  </w:style>
  <w:style w:type="paragraph" w:customStyle="1" w:styleId="qqT">
    <w:name w:val="qqT"/>
    <w:basedOn w:val="CRACTFIRST"/>
    <w:rsid w:val="00274BA8"/>
  </w:style>
  <w:style w:type="character" w:customStyle="1" w:styleId="SECChar">
    <w:name w:val="SEC Char"/>
    <w:basedOn w:val="DefaultParagraphFont"/>
    <w:rsid w:val="00274BA8"/>
    <w:rPr>
      <w:rFonts w:eastAsia="Times"/>
      <w:color w:val="000000"/>
      <w:sz w:val="24"/>
      <w:lang w:val="en-US" w:eastAsia="en-US" w:bidi="ar-SA"/>
    </w:rPr>
  </w:style>
  <w:style w:type="character" w:customStyle="1" w:styleId="QQChar">
    <w:name w:val="QQ Char"/>
    <w:basedOn w:val="SECChar"/>
    <w:rsid w:val="00274BA8"/>
    <w:rPr>
      <w:rFonts w:eastAsia="Times"/>
      <w:b/>
      <w:color w:val="0000FF"/>
      <w:sz w:val="24"/>
      <w:lang w:val="en-US" w:eastAsia="en-US" w:bidi="ar-SA"/>
    </w:rPr>
  </w:style>
  <w:style w:type="paragraph" w:customStyle="1" w:styleId="CFOBJSETTTL">
    <w:name w:val="CF_OBJSET_TTL"/>
    <w:basedOn w:val="Normal"/>
    <w:rsid w:val="00274BA8"/>
    <w:pPr>
      <w:tabs>
        <w:tab w:val="left" w:pos="720"/>
      </w:tabs>
      <w:spacing w:after="120"/>
    </w:pPr>
    <w:rPr>
      <w:rFonts w:ascii="GillSans-Bold" w:hAnsi="GillSans-Bold"/>
      <w:b/>
      <w:color w:val="800000"/>
      <w:sz w:val="28"/>
      <w:szCs w:val="20"/>
    </w:rPr>
  </w:style>
  <w:style w:type="character" w:customStyle="1" w:styleId="CFOBJNUM">
    <w:name w:val="CF_OBJ_NUM"/>
    <w:rsid w:val="00274BA8"/>
    <w:rPr>
      <w:b/>
    </w:rPr>
  </w:style>
  <w:style w:type="paragraph" w:customStyle="1" w:styleId="SECDTH1">
    <w:name w:val="SEC_DT_H1"/>
    <w:basedOn w:val="Normal"/>
    <w:rsid w:val="00274BA8"/>
    <w:pPr>
      <w:spacing w:before="240" w:after="120" w:line="240" w:lineRule="atLeast"/>
      <w:outlineLvl w:val="1"/>
    </w:pPr>
    <w:rPr>
      <w:rFonts w:eastAsia="Times"/>
      <w:b/>
      <w:color w:val="000080"/>
      <w:sz w:val="28"/>
      <w:szCs w:val="20"/>
    </w:rPr>
  </w:style>
  <w:style w:type="paragraph" w:customStyle="1" w:styleId="SECDTONLY">
    <w:name w:val="SEC_DT_ONLY"/>
    <w:basedOn w:val="Normal"/>
    <w:rsid w:val="00274BA8"/>
    <w:pPr>
      <w:spacing w:before="120" w:line="360" w:lineRule="auto"/>
    </w:pPr>
    <w:rPr>
      <w:rFonts w:eastAsia="Times"/>
      <w:szCs w:val="20"/>
    </w:rPr>
  </w:style>
  <w:style w:type="paragraph" w:customStyle="1" w:styleId="SECINSTR">
    <w:name w:val="SEC_INSTR"/>
    <w:basedOn w:val="Normal"/>
    <w:rsid w:val="00274BA8"/>
    <w:pPr>
      <w:spacing w:before="120" w:line="360" w:lineRule="auto"/>
    </w:pPr>
    <w:rPr>
      <w:rFonts w:eastAsia="Times"/>
      <w:szCs w:val="20"/>
    </w:rPr>
  </w:style>
  <w:style w:type="character" w:customStyle="1" w:styleId="ACTSETNUM">
    <w:name w:val="ACTSET_NUM"/>
    <w:rsid w:val="00274BA8"/>
    <w:rPr>
      <w:b/>
    </w:rPr>
  </w:style>
  <w:style w:type="paragraph" w:customStyle="1" w:styleId="ACTSETTTL">
    <w:name w:val="ACTSET_TTL"/>
    <w:basedOn w:val="Normal"/>
    <w:rsid w:val="00274BA8"/>
    <w:pPr>
      <w:tabs>
        <w:tab w:val="left" w:pos="720"/>
      </w:tabs>
      <w:spacing w:after="120"/>
    </w:pPr>
    <w:rPr>
      <w:rFonts w:ascii="GillSans-Bold" w:hAnsi="GillSans-Bold"/>
      <w:b/>
      <w:color w:val="0000FF"/>
      <w:sz w:val="28"/>
      <w:szCs w:val="20"/>
    </w:rPr>
  </w:style>
  <w:style w:type="paragraph" w:customStyle="1" w:styleId="ACT">
    <w:name w:val="ACT"/>
    <w:basedOn w:val="Normal"/>
    <w:link w:val="ACTChar"/>
    <w:rsid w:val="00274BA8"/>
    <w:pPr>
      <w:spacing w:before="120"/>
      <w:ind w:left="720"/>
    </w:pPr>
    <w:rPr>
      <w:rFonts w:eastAsia="Times"/>
      <w:szCs w:val="20"/>
    </w:rPr>
  </w:style>
  <w:style w:type="paragraph" w:customStyle="1" w:styleId="ACTSETFIRST">
    <w:name w:val="ACTSET_FIRST"/>
    <w:basedOn w:val="Normal"/>
    <w:rsid w:val="00274BA8"/>
    <w:pPr>
      <w:spacing w:before="120" w:line="360" w:lineRule="auto"/>
    </w:pPr>
    <w:rPr>
      <w:rFonts w:eastAsia="Times"/>
      <w:szCs w:val="20"/>
    </w:rPr>
  </w:style>
  <w:style w:type="paragraph" w:customStyle="1" w:styleId="SECHEADFIRST">
    <w:name w:val="SEC_HEADFIRST"/>
    <w:basedOn w:val="Normal"/>
    <w:rsid w:val="00274BA8"/>
    <w:pPr>
      <w:spacing w:line="360" w:lineRule="auto"/>
    </w:pPr>
    <w:rPr>
      <w:rFonts w:eastAsia="Times"/>
      <w:color w:val="000000"/>
      <w:szCs w:val="20"/>
    </w:rPr>
  </w:style>
  <w:style w:type="paragraph" w:customStyle="1" w:styleId="ACTNUM">
    <w:name w:val="ACT_NUM"/>
    <w:basedOn w:val="StyleACTNUM"/>
    <w:rsid w:val="00274BA8"/>
  </w:style>
  <w:style w:type="paragraph" w:customStyle="1" w:styleId="FIG2TTL">
    <w:name w:val="FIG2_TTL"/>
    <w:basedOn w:val="Normal"/>
    <w:rsid w:val="00274BA8"/>
    <w:pPr>
      <w:spacing w:before="120" w:line="360" w:lineRule="auto"/>
    </w:pPr>
    <w:rPr>
      <w:rFonts w:eastAsia="Times"/>
      <w:b/>
      <w:sz w:val="28"/>
      <w:szCs w:val="20"/>
    </w:rPr>
  </w:style>
  <w:style w:type="paragraph" w:customStyle="1" w:styleId="ACTUNTBLCOLHD">
    <w:name w:val="ACT_UNTBL_COLHD"/>
    <w:basedOn w:val="Normal"/>
    <w:rsid w:val="00274BA8"/>
    <w:pPr>
      <w:spacing w:before="120" w:line="360" w:lineRule="auto"/>
    </w:pPr>
    <w:rPr>
      <w:rFonts w:eastAsia="Times"/>
      <w:szCs w:val="20"/>
    </w:rPr>
  </w:style>
  <w:style w:type="paragraph" w:customStyle="1" w:styleId="ACTUNTBL">
    <w:name w:val="ACT_UNTBL"/>
    <w:basedOn w:val="Normal"/>
    <w:link w:val="ACTUNTBLChar"/>
    <w:rsid w:val="00274BA8"/>
    <w:pPr>
      <w:spacing w:before="120" w:line="360" w:lineRule="auto"/>
    </w:pPr>
    <w:rPr>
      <w:rFonts w:eastAsia="Times"/>
      <w:szCs w:val="20"/>
    </w:rPr>
  </w:style>
  <w:style w:type="paragraph" w:customStyle="1" w:styleId="ACTSETDTONLY">
    <w:name w:val="ACTSET_DT_ONLY"/>
    <w:basedOn w:val="Normal"/>
    <w:rsid w:val="00274BA8"/>
    <w:pPr>
      <w:spacing w:before="120" w:line="360" w:lineRule="auto"/>
    </w:pPr>
    <w:rPr>
      <w:rFonts w:eastAsia="Times"/>
      <w:szCs w:val="20"/>
    </w:rPr>
  </w:style>
  <w:style w:type="paragraph" w:customStyle="1" w:styleId="BX5SUPTTL">
    <w:name w:val="BX5_SUPTTL"/>
    <w:basedOn w:val="Normal"/>
    <w:rsid w:val="00274BA8"/>
    <w:pPr>
      <w:tabs>
        <w:tab w:val="left" w:pos="720"/>
      </w:tabs>
      <w:spacing w:after="120"/>
    </w:pPr>
    <w:rPr>
      <w:rFonts w:ascii="GillSans-Bold" w:hAnsi="GillSans-Bold"/>
      <w:b/>
      <w:color w:val="808000"/>
      <w:sz w:val="28"/>
      <w:szCs w:val="20"/>
    </w:rPr>
  </w:style>
  <w:style w:type="paragraph" w:customStyle="1" w:styleId="BX5">
    <w:name w:val="BX5"/>
    <w:basedOn w:val="Normal"/>
    <w:rsid w:val="00274BA8"/>
    <w:pPr>
      <w:spacing w:before="120" w:line="360" w:lineRule="auto"/>
    </w:pPr>
    <w:rPr>
      <w:rFonts w:eastAsia="Times"/>
      <w:szCs w:val="20"/>
    </w:rPr>
  </w:style>
  <w:style w:type="paragraph" w:customStyle="1" w:styleId="BX5EXR">
    <w:name w:val="BX5_EXR"/>
    <w:basedOn w:val="Normal"/>
    <w:rsid w:val="00274BA8"/>
    <w:pPr>
      <w:spacing w:before="120" w:line="360" w:lineRule="auto"/>
    </w:pPr>
    <w:rPr>
      <w:rFonts w:eastAsia="Times"/>
      <w:szCs w:val="20"/>
    </w:rPr>
  </w:style>
  <w:style w:type="paragraph" w:customStyle="1" w:styleId="BX5EXRTTL">
    <w:name w:val="BX5_EXR_TTL"/>
    <w:basedOn w:val="BX2TTL"/>
    <w:rsid w:val="00274BA8"/>
  </w:style>
  <w:style w:type="character" w:customStyle="1" w:styleId="BX5EXRNUM">
    <w:name w:val="BX5_EXR_NUM"/>
    <w:rsid w:val="00274BA8"/>
  </w:style>
  <w:style w:type="paragraph" w:customStyle="1" w:styleId="CRSUPTTL">
    <w:name w:val="CR_SUPTTL"/>
    <w:basedOn w:val="Normal"/>
    <w:rsid w:val="00274BA8"/>
    <w:pPr>
      <w:tabs>
        <w:tab w:val="left" w:pos="720"/>
      </w:tabs>
      <w:spacing w:after="120"/>
    </w:pPr>
    <w:rPr>
      <w:rFonts w:ascii="GillSans-Bold" w:hAnsi="GillSans-Bold"/>
      <w:b/>
      <w:color w:val="808000"/>
      <w:sz w:val="28"/>
      <w:szCs w:val="20"/>
    </w:rPr>
  </w:style>
  <w:style w:type="paragraph" w:customStyle="1" w:styleId="CRKTSETTTL">
    <w:name w:val="CR_KTSET_TTL"/>
    <w:basedOn w:val="CFINTRO"/>
    <w:rsid w:val="00274BA8"/>
    <w:rPr>
      <w:color w:val="0000FF"/>
      <w:sz w:val="28"/>
    </w:rPr>
  </w:style>
  <w:style w:type="paragraph" w:customStyle="1" w:styleId="CRKT">
    <w:name w:val="CR_KT"/>
    <w:basedOn w:val="CFINTRO"/>
    <w:rsid w:val="00274BA8"/>
  </w:style>
  <w:style w:type="paragraph" w:customStyle="1" w:styleId="CRTTL">
    <w:name w:val="CR_TTL"/>
    <w:basedOn w:val="Normal"/>
    <w:rsid w:val="00274BA8"/>
    <w:pPr>
      <w:tabs>
        <w:tab w:val="left" w:pos="720"/>
      </w:tabs>
      <w:spacing w:after="120"/>
    </w:pPr>
    <w:rPr>
      <w:rFonts w:ascii="GillSans-Bold" w:hAnsi="GillSans-Bold"/>
      <w:b/>
      <w:color w:val="800000"/>
      <w:sz w:val="28"/>
      <w:szCs w:val="20"/>
    </w:rPr>
  </w:style>
  <w:style w:type="character" w:customStyle="1" w:styleId="CRKTPG">
    <w:name w:val="CR_KT_PG"/>
    <w:rsid w:val="00274BA8"/>
  </w:style>
  <w:style w:type="paragraph" w:customStyle="1" w:styleId="CRSETMATCHINSTR">
    <w:name w:val="CR_SET_MATCH_INSTR"/>
    <w:basedOn w:val="Normal"/>
    <w:rsid w:val="00274BA8"/>
    <w:pPr>
      <w:spacing w:before="120" w:line="360" w:lineRule="auto"/>
    </w:pPr>
    <w:rPr>
      <w:rFonts w:eastAsia="Times"/>
      <w:szCs w:val="20"/>
    </w:rPr>
  </w:style>
  <w:style w:type="paragraph" w:customStyle="1" w:styleId="CRSETMATCHLLFIRST">
    <w:name w:val="CR_SET_MATCH_LL_FIRST"/>
    <w:basedOn w:val="Normal"/>
    <w:rsid w:val="00274BA8"/>
    <w:pPr>
      <w:tabs>
        <w:tab w:val="left" w:pos="450"/>
      </w:tabs>
      <w:spacing w:before="120" w:after="240" w:line="240" w:lineRule="atLeast"/>
      <w:ind w:left="446" w:hanging="446"/>
    </w:pPr>
    <w:rPr>
      <w:rFonts w:eastAsia="Times"/>
      <w:szCs w:val="20"/>
    </w:rPr>
  </w:style>
  <w:style w:type="paragraph" w:customStyle="1" w:styleId="CRSETMATCHLLMID">
    <w:name w:val="CR_SET_MATCH_LL_MID"/>
    <w:basedOn w:val="Normal"/>
    <w:rsid w:val="00274BA8"/>
    <w:pPr>
      <w:tabs>
        <w:tab w:val="left" w:pos="450"/>
      </w:tabs>
      <w:spacing w:before="120" w:after="240" w:line="240" w:lineRule="atLeast"/>
      <w:ind w:left="446" w:hanging="446"/>
    </w:pPr>
    <w:rPr>
      <w:rFonts w:eastAsia="Times"/>
      <w:szCs w:val="20"/>
    </w:rPr>
  </w:style>
  <w:style w:type="paragraph" w:customStyle="1" w:styleId="CRSETMATCHLLLTR">
    <w:name w:val="CR_SET_MATCH_LL_LTR"/>
    <w:basedOn w:val="Normal"/>
    <w:rsid w:val="00274BA8"/>
    <w:pPr>
      <w:tabs>
        <w:tab w:val="left" w:pos="450"/>
      </w:tabs>
      <w:spacing w:before="120" w:after="240" w:line="240" w:lineRule="atLeast"/>
      <w:ind w:left="446" w:hanging="446"/>
    </w:pPr>
    <w:rPr>
      <w:rFonts w:eastAsia="Times"/>
      <w:szCs w:val="20"/>
    </w:rPr>
  </w:style>
  <w:style w:type="paragraph" w:customStyle="1" w:styleId="CRSETMATCHLLLAST">
    <w:name w:val="CR_SET_MATCH_LL_LAST"/>
    <w:basedOn w:val="Normal"/>
    <w:rsid w:val="00274BA8"/>
    <w:pPr>
      <w:tabs>
        <w:tab w:val="left" w:pos="450"/>
      </w:tabs>
      <w:spacing w:before="120" w:after="240" w:line="240" w:lineRule="atLeast"/>
      <w:ind w:left="446" w:hanging="446"/>
    </w:pPr>
    <w:rPr>
      <w:rFonts w:eastAsia="Times"/>
      <w:szCs w:val="20"/>
    </w:rPr>
  </w:style>
  <w:style w:type="paragraph" w:customStyle="1" w:styleId="CRSETMATCHNLFIRST">
    <w:name w:val="CR_SET_MATCH_NL_FIRST"/>
    <w:basedOn w:val="Normal"/>
    <w:rsid w:val="00274BA8"/>
    <w:pPr>
      <w:tabs>
        <w:tab w:val="left" w:pos="288"/>
      </w:tabs>
      <w:spacing w:after="240" w:line="240" w:lineRule="atLeast"/>
      <w:ind w:left="1260" w:hanging="1260"/>
    </w:pPr>
    <w:rPr>
      <w:rFonts w:eastAsia="Times"/>
      <w:szCs w:val="20"/>
    </w:rPr>
  </w:style>
  <w:style w:type="paragraph" w:customStyle="1" w:styleId="CRSETMATCHNLMID">
    <w:name w:val="CR_SET_MATCH_NL_MID"/>
    <w:basedOn w:val="Normal"/>
    <w:rsid w:val="00274BA8"/>
    <w:pPr>
      <w:tabs>
        <w:tab w:val="left" w:pos="288"/>
      </w:tabs>
      <w:spacing w:after="240" w:line="240" w:lineRule="atLeast"/>
      <w:ind w:left="1260" w:hanging="1260"/>
    </w:pPr>
    <w:rPr>
      <w:rFonts w:eastAsia="Times"/>
      <w:szCs w:val="20"/>
    </w:rPr>
  </w:style>
  <w:style w:type="paragraph" w:customStyle="1" w:styleId="CRSETMATCHNLLAST">
    <w:name w:val="CR_SET_MATCH_NL_LAST"/>
    <w:basedOn w:val="Normal"/>
    <w:rsid w:val="00274BA8"/>
    <w:pPr>
      <w:tabs>
        <w:tab w:val="left" w:pos="288"/>
      </w:tabs>
      <w:spacing w:after="240" w:line="240" w:lineRule="atLeast"/>
      <w:ind w:left="1260" w:hanging="1260"/>
    </w:pPr>
    <w:rPr>
      <w:rFonts w:eastAsia="Times"/>
      <w:szCs w:val="20"/>
    </w:rPr>
  </w:style>
  <w:style w:type="paragraph" w:customStyle="1" w:styleId="CRSETFIBQSETINSTR">
    <w:name w:val="CR_SET_FIBQSET_INSTR"/>
    <w:basedOn w:val="Normal"/>
    <w:rsid w:val="00274BA8"/>
    <w:pPr>
      <w:spacing w:after="120"/>
    </w:pPr>
    <w:rPr>
      <w:rFonts w:eastAsia="Times"/>
      <w:szCs w:val="20"/>
    </w:rPr>
  </w:style>
  <w:style w:type="paragraph" w:customStyle="1" w:styleId="CRSETFIBQ0">
    <w:name w:val="CR_SET_FIBQ"/>
    <w:basedOn w:val="Normal"/>
    <w:rsid w:val="00274BA8"/>
    <w:pPr>
      <w:tabs>
        <w:tab w:val="left" w:pos="1728"/>
        <w:tab w:val="left" w:pos="5328"/>
      </w:tabs>
      <w:spacing w:after="120"/>
      <w:ind w:left="540" w:hanging="540"/>
    </w:pPr>
    <w:rPr>
      <w:rFonts w:eastAsia="Times"/>
      <w:szCs w:val="20"/>
    </w:rPr>
  </w:style>
  <w:style w:type="paragraph" w:customStyle="1" w:styleId="CRSETRQSETTTL">
    <w:name w:val="CR_SET_RQSET_TTL"/>
    <w:basedOn w:val="Normal"/>
    <w:rsid w:val="00274BA8"/>
    <w:pPr>
      <w:tabs>
        <w:tab w:val="left" w:pos="720"/>
      </w:tabs>
      <w:spacing w:after="120"/>
    </w:pPr>
    <w:rPr>
      <w:rFonts w:ascii="GillSans-Bold" w:hAnsi="GillSans-Bold"/>
      <w:b/>
      <w:color w:val="800000"/>
      <w:sz w:val="28"/>
      <w:szCs w:val="20"/>
    </w:rPr>
  </w:style>
  <w:style w:type="paragraph" w:customStyle="1" w:styleId="CRSETRQSETH1">
    <w:name w:val="CR_SET_RQSET_H1"/>
    <w:basedOn w:val="Normal"/>
    <w:rsid w:val="00274BA8"/>
    <w:pPr>
      <w:spacing w:before="240" w:after="120" w:line="240" w:lineRule="atLeast"/>
      <w:outlineLvl w:val="1"/>
    </w:pPr>
    <w:rPr>
      <w:rFonts w:eastAsia="Times"/>
      <w:b/>
      <w:color w:val="000080"/>
      <w:sz w:val="28"/>
      <w:szCs w:val="20"/>
    </w:rPr>
  </w:style>
  <w:style w:type="paragraph" w:customStyle="1" w:styleId="CRSETRQSETFIRST">
    <w:name w:val="CR_SET_RQSET_FIRST"/>
    <w:basedOn w:val="Normal"/>
    <w:rsid w:val="00274BA8"/>
    <w:pPr>
      <w:spacing w:before="120" w:line="360" w:lineRule="auto"/>
    </w:pPr>
    <w:rPr>
      <w:rFonts w:eastAsia="Times"/>
      <w:szCs w:val="20"/>
    </w:rPr>
  </w:style>
  <w:style w:type="paragraph" w:customStyle="1" w:styleId="CRSETRQSET">
    <w:name w:val="CR_SET_RQSET"/>
    <w:basedOn w:val="Normal"/>
    <w:rsid w:val="00274BA8"/>
    <w:pPr>
      <w:spacing w:before="120" w:line="360" w:lineRule="auto"/>
    </w:pPr>
    <w:rPr>
      <w:rFonts w:eastAsia="Times"/>
      <w:szCs w:val="20"/>
    </w:rPr>
  </w:style>
  <w:style w:type="paragraph" w:customStyle="1" w:styleId="CRSETRQSETDTH1">
    <w:name w:val="CR_SET_RQSET_DT_H1"/>
    <w:basedOn w:val="Normal"/>
    <w:rsid w:val="00274BA8"/>
    <w:pPr>
      <w:spacing w:before="240" w:after="120" w:line="240" w:lineRule="atLeast"/>
      <w:outlineLvl w:val="1"/>
    </w:pPr>
    <w:rPr>
      <w:rFonts w:eastAsia="Times"/>
      <w:b/>
      <w:color w:val="000080"/>
      <w:sz w:val="28"/>
      <w:szCs w:val="20"/>
    </w:rPr>
  </w:style>
  <w:style w:type="paragraph" w:customStyle="1" w:styleId="CRSETRQSETDT">
    <w:name w:val="CR_SET_RQSET_DT"/>
    <w:basedOn w:val="Normal"/>
    <w:rsid w:val="00274BA8"/>
    <w:pPr>
      <w:spacing w:before="120" w:line="360" w:lineRule="auto"/>
    </w:pPr>
    <w:rPr>
      <w:rFonts w:eastAsia="Times"/>
      <w:szCs w:val="20"/>
    </w:rPr>
  </w:style>
  <w:style w:type="paragraph" w:customStyle="1" w:styleId="CRSETRQSETINSTR">
    <w:name w:val="CR_SET_RQSET_INSTR"/>
    <w:basedOn w:val="Normal"/>
    <w:rsid w:val="00274BA8"/>
    <w:pPr>
      <w:spacing w:before="120" w:line="360" w:lineRule="auto"/>
    </w:pPr>
    <w:rPr>
      <w:rFonts w:eastAsia="Times"/>
      <w:szCs w:val="20"/>
    </w:rPr>
  </w:style>
  <w:style w:type="paragraph" w:customStyle="1" w:styleId="CRSETRQ">
    <w:name w:val="CR_SET_RQ"/>
    <w:basedOn w:val="Normal"/>
    <w:rsid w:val="00274BA8"/>
    <w:pPr>
      <w:spacing w:before="120"/>
      <w:ind w:left="720" w:hanging="720"/>
    </w:pPr>
    <w:rPr>
      <w:rFonts w:eastAsia="Times"/>
      <w:szCs w:val="20"/>
    </w:rPr>
  </w:style>
  <w:style w:type="paragraph" w:customStyle="1" w:styleId="CRSETRQSETUNTBLCOLHD">
    <w:name w:val="CR_SET_RQSET_UNTBL_COLHD"/>
    <w:basedOn w:val="Normal"/>
    <w:rsid w:val="00274BA8"/>
    <w:pPr>
      <w:spacing w:before="120" w:line="360" w:lineRule="auto"/>
    </w:pPr>
    <w:rPr>
      <w:rFonts w:eastAsia="Times"/>
      <w:szCs w:val="20"/>
    </w:rPr>
  </w:style>
  <w:style w:type="paragraph" w:customStyle="1" w:styleId="CRSETRQSETUNTBL">
    <w:name w:val="CR_SET_RQSET_UNTBL"/>
    <w:basedOn w:val="Normal"/>
    <w:rsid w:val="00274BA8"/>
    <w:pPr>
      <w:spacing w:before="120" w:line="360" w:lineRule="auto"/>
    </w:pPr>
    <w:rPr>
      <w:rFonts w:eastAsia="Times"/>
      <w:szCs w:val="20"/>
    </w:rPr>
  </w:style>
  <w:style w:type="paragraph" w:customStyle="1" w:styleId="CRACTSETDTH1">
    <w:name w:val="CR_ACTSET_DT_H1"/>
    <w:basedOn w:val="Normal"/>
    <w:rsid w:val="00274BA8"/>
    <w:pPr>
      <w:spacing w:before="240" w:after="120" w:line="240" w:lineRule="atLeast"/>
      <w:outlineLvl w:val="1"/>
    </w:pPr>
    <w:rPr>
      <w:rFonts w:eastAsia="Times"/>
      <w:b/>
      <w:color w:val="000080"/>
      <w:sz w:val="28"/>
      <w:szCs w:val="20"/>
    </w:rPr>
  </w:style>
  <w:style w:type="paragraph" w:customStyle="1" w:styleId="CRACTSETDTFIRST">
    <w:name w:val="CR_ACTSET_DT_FIRST"/>
    <w:basedOn w:val="Normal"/>
    <w:rsid w:val="00274BA8"/>
    <w:pPr>
      <w:spacing w:before="120" w:line="360" w:lineRule="auto"/>
    </w:pPr>
    <w:rPr>
      <w:rFonts w:eastAsia="Times"/>
      <w:szCs w:val="20"/>
    </w:rPr>
  </w:style>
  <w:style w:type="paragraph" w:customStyle="1" w:styleId="CRACTSETINSTR">
    <w:name w:val="CR_ACTSET_INSTR"/>
    <w:basedOn w:val="Normal"/>
    <w:rsid w:val="00274BA8"/>
    <w:pPr>
      <w:spacing w:before="120" w:line="360" w:lineRule="auto"/>
    </w:pPr>
    <w:rPr>
      <w:rFonts w:eastAsia="Times"/>
      <w:szCs w:val="20"/>
    </w:rPr>
  </w:style>
  <w:style w:type="paragraph" w:customStyle="1" w:styleId="CRACTSETDTONLY">
    <w:name w:val="CR_ACTSET_DT_ONLY"/>
    <w:basedOn w:val="Normal"/>
    <w:rsid w:val="00274BA8"/>
    <w:pPr>
      <w:spacing w:before="120" w:line="360" w:lineRule="auto"/>
    </w:pPr>
    <w:rPr>
      <w:rFonts w:eastAsia="Times"/>
      <w:szCs w:val="20"/>
    </w:rPr>
  </w:style>
  <w:style w:type="paragraph" w:customStyle="1" w:styleId="CRCS1TTL">
    <w:name w:val="CR_CS1_TTL"/>
    <w:basedOn w:val="Normal"/>
    <w:rsid w:val="00274BA8"/>
    <w:pPr>
      <w:tabs>
        <w:tab w:val="left" w:pos="720"/>
      </w:tabs>
      <w:spacing w:after="120"/>
    </w:pPr>
    <w:rPr>
      <w:rFonts w:ascii="GillSans-Bold" w:hAnsi="GillSans-Bold"/>
      <w:b/>
      <w:color w:val="800000"/>
      <w:sz w:val="28"/>
      <w:szCs w:val="20"/>
    </w:rPr>
  </w:style>
  <w:style w:type="paragraph" w:customStyle="1" w:styleId="CRCS1FIRST">
    <w:name w:val="CR_CS1_FIRST"/>
    <w:basedOn w:val="Normal"/>
    <w:rsid w:val="00274BA8"/>
    <w:pPr>
      <w:spacing w:before="120" w:line="360" w:lineRule="auto"/>
    </w:pPr>
    <w:rPr>
      <w:rFonts w:eastAsia="Times"/>
      <w:szCs w:val="20"/>
    </w:rPr>
  </w:style>
  <w:style w:type="paragraph" w:customStyle="1" w:styleId="CRCS1">
    <w:name w:val="CR_CS1"/>
    <w:basedOn w:val="Normal"/>
    <w:rsid w:val="00274BA8"/>
    <w:pPr>
      <w:spacing w:before="120" w:line="360" w:lineRule="auto"/>
    </w:pPr>
    <w:rPr>
      <w:rFonts w:eastAsia="Times"/>
      <w:szCs w:val="20"/>
    </w:rPr>
  </w:style>
  <w:style w:type="paragraph" w:customStyle="1" w:styleId="CREXRFIRST">
    <w:name w:val="CR_EXR_FIRST"/>
    <w:basedOn w:val="Normal"/>
    <w:rsid w:val="00274BA8"/>
    <w:pPr>
      <w:spacing w:before="120" w:line="360" w:lineRule="auto"/>
    </w:pPr>
    <w:rPr>
      <w:rFonts w:eastAsia="Times"/>
      <w:szCs w:val="20"/>
    </w:rPr>
  </w:style>
  <w:style w:type="paragraph" w:customStyle="1" w:styleId="CREXRNLFIRST">
    <w:name w:val="CR_EXR_NL_FIRST"/>
    <w:basedOn w:val="Normal"/>
    <w:rsid w:val="00274BA8"/>
    <w:pPr>
      <w:tabs>
        <w:tab w:val="left" w:pos="1080"/>
      </w:tabs>
      <w:spacing w:before="120"/>
      <w:ind w:left="720" w:hanging="720"/>
    </w:pPr>
    <w:rPr>
      <w:rFonts w:eastAsia="Times"/>
      <w:szCs w:val="20"/>
    </w:rPr>
  </w:style>
  <w:style w:type="paragraph" w:customStyle="1" w:styleId="CREXRNLLAST">
    <w:name w:val="CR_EXR_NL_LAST"/>
    <w:basedOn w:val="Normal"/>
    <w:rsid w:val="00274BA8"/>
    <w:pPr>
      <w:tabs>
        <w:tab w:val="left" w:pos="1080"/>
      </w:tabs>
      <w:spacing w:before="240" w:after="120"/>
    </w:pPr>
    <w:rPr>
      <w:rFonts w:eastAsia="Times"/>
      <w:szCs w:val="20"/>
    </w:rPr>
  </w:style>
  <w:style w:type="paragraph" w:customStyle="1" w:styleId="CREXRNLMID">
    <w:name w:val="CR_EXR_NL_MID"/>
    <w:basedOn w:val="Normal"/>
    <w:rsid w:val="00274BA8"/>
    <w:pPr>
      <w:tabs>
        <w:tab w:val="left" w:pos="1080"/>
      </w:tabs>
      <w:spacing w:before="120"/>
      <w:ind w:left="720" w:hanging="720"/>
    </w:pPr>
    <w:rPr>
      <w:rFonts w:eastAsia="Times"/>
      <w:szCs w:val="20"/>
    </w:rPr>
  </w:style>
  <w:style w:type="paragraph" w:customStyle="1" w:styleId="CREXRNLNUM">
    <w:name w:val="CR_EXR_NL_NUM"/>
    <w:basedOn w:val="Normal"/>
    <w:autoRedefine/>
    <w:rsid w:val="00274BA8"/>
    <w:pPr>
      <w:spacing w:after="240" w:line="240" w:lineRule="atLeast"/>
      <w:outlineLvl w:val="2"/>
    </w:pPr>
    <w:rPr>
      <w:rFonts w:ascii="Times" w:hAnsi="Times"/>
      <w:b/>
      <w:color w:val="FF6600"/>
      <w:sz w:val="28"/>
      <w:szCs w:val="20"/>
    </w:rPr>
  </w:style>
  <w:style w:type="paragraph" w:customStyle="1" w:styleId="CREXRSUPTTL">
    <w:name w:val="CR_EXR_SUPTTL"/>
    <w:basedOn w:val="CRACTSETTTL"/>
    <w:rsid w:val="00274BA8"/>
  </w:style>
  <w:style w:type="paragraph" w:customStyle="1" w:styleId="CRRBRCTTL">
    <w:name w:val="CR_RBRC_TTL"/>
    <w:basedOn w:val="Normal"/>
    <w:rsid w:val="00274BA8"/>
    <w:pPr>
      <w:tabs>
        <w:tab w:val="left" w:pos="720"/>
      </w:tabs>
      <w:spacing w:after="120"/>
    </w:pPr>
    <w:rPr>
      <w:rFonts w:ascii="GillSans-Bold" w:hAnsi="GillSans-Bold"/>
      <w:b/>
      <w:color w:val="800000"/>
      <w:sz w:val="28"/>
      <w:szCs w:val="20"/>
    </w:rPr>
  </w:style>
  <w:style w:type="paragraph" w:customStyle="1" w:styleId="CRRBRCFIRST">
    <w:name w:val="CR_RBRC_FIRST"/>
    <w:basedOn w:val="Normal"/>
    <w:rsid w:val="00274BA8"/>
    <w:pPr>
      <w:spacing w:before="120" w:line="360" w:lineRule="auto"/>
    </w:pPr>
    <w:rPr>
      <w:rFonts w:eastAsia="Times"/>
      <w:szCs w:val="20"/>
    </w:rPr>
  </w:style>
  <w:style w:type="paragraph" w:customStyle="1" w:styleId="CRRBRC">
    <w:name w:val="CR_RBRC"/>
    <w:basedOn w:val="Normal"/>
    <w:rsid w:val="00274BA8"/>
    <w:pPr>
      <w:spacing w:before="120" w:line="360" w:lineRule="auto"/>
    </w:pPr>
    <w:rPr>
      <w:rFonts w:eastAsia="Times"/>
      <w:szCs w:val="20"/>
    </w:rPr>
  </w:style>
  <w:style w:type="paragraph" w:customStyle="1" w:styleId="CRRBRCUNTBLCOLHD">
    <w:name w:val="CR_RBRC_UNTBL_COLHD"/>
    <w:basedOn w:val="Normal"/>
    <w:rsid w:val="00274BA8"/>
    <w:pPr>
      <w:spacing w:before="120" w:line="360" w:lineRule="auto"/>
    </w:pPr>
    <w:rPr>
      <w:rFonts w:eastAsia="Times"/>
      <w:szCs w:val="20"/>
    </w:rPr>
  </w:style>
  <w:style w:type="paragraph" w:customStyle="1" w:styleId="CRRBRCUNTBL">
    <w:name w:val="CR_RBRC_UNTBL"/>
    <w:basedOn w:val="Normal"/>
    <w:rsid w:val="00274BA8"/>
    <w:pPr>
      <w:spacing w:before="120" w:line="360" w:lineRule="auto"/>
    </w:pPr>
    <w:rPr>
      <w:rFonts w:eastAsia="Times"/>
      <w:szCs w:val="20"/>
    </w:rPr>
  </w:style>
  <w:style w:type="paragraph" w:customStyle="1" w:styleId="CRRBRCUNTBLSH">
    <w:name w:val="CR_RBRC_UNTBL_SH"/>
    <w:basedOn w:val="Normal"/>
    <w:rsid w:val="00274BA8"/>
    <w:pPr>
      <w:spacing w:before="120" w:line="360" w:lineRule="auto"/>
    </w:pPr>
    <w:rPr>
      <w:rFonts w:eastAsia="Times"/>
      <w:szCs w:val="20"/>
    </w:rPr>
  </w:style>
  <w:style w:type="paragraph" w:customStyle="1" w:styleId="CRPROBTTL">
    <w:name w:val="CR_PROB_TTL"/>
    <w:basedOn w:val="Normal"/>
    <w:rsid w:val="00274BA8"/>
    <w:pPr>
      <w:tabs>
        <w:tab w:val="left" w:pos="720"/>
      </w:tabs>
      <w:spacing w:after="120"/>
    </w:pPr>
    <w:rPr>
      <w:rFonts w:ascii="GillSans-Bold" w:hAnsi="GillSans-Bold"/>
      <w:b/>
      <w:color w:val="800000"/>
      <w:sz w:val="28"/>
      <w:szCs w:val="20"/>
    </w:rPr>
  </w:style>
  <w:style w:type="paragraph" w:customStyle="1" w:styleId="CRPROBH1">
    <w:name w:val="CR_PROB_H1"/>
    <w:basedOn w:val="Normal"/>
    <w:rsid w:val="00274BA8"/>
    <w:pPr>
      <w:spacing w:before="240" w:after="120" w:line="240" w:lineRule="atLeast"/>
      <w:outlineLvl w:val="1"/>
    </w:pPr>
    <w:rPr>
      <w:rFonts w:eastAsia="Times"/>
      <w:b/>
      <w:color w:val="000080"/>
      <w:sz w:val="28"/>
      <w:szCs w:val="20"/>
    </w:rPr>
  </w:style>
  <w:style w:type="paragraph" w:customStyle="1" w:styleId="CRPROBFIRST">
    <w:name w:val="CR_PROB_FIRST"/>
    <w:basedOn w:val="Normal"/>
    <w:rsid w:val="00274BA8"/>
    <w:pPr>
      <w:spacing w:before="120" w:line="360" w:lineRule="auto"/>
    </w:pPr>
    <w:rPr>
      <w:rFonts w:eastAsia="Times"/>
      <w:szCs w:val="20"/>
    </w:rPr>
  </w:style>
  <w:style w:type="paragraph" w:customStyle="1" w:styleId="CRPROBDTH1">
    <w:name w:val="CR_PROB_DT_H1"/>
    <w:basedOn w:val="Normal"/>
    <w:rsid w:val="00274BA8"/>
    <w:pPr>
      <w:spacing w:before="240" w:after="120" w:line="240" w:lineRule="atLeast"/>
      <w:outlineLvl w:val="1"/>
    </w:pPr>
    <w:rPr>
      <w:rFonts w:eastAsia="Times"/>
      <w:b/>
      <w:color w:val="000080"/>
      <w:sz w:val="28"/>
      <w:szCs w:val="20"/>
    </w:rPr>
  </w:style>
  <w:style w:type="paragraph" w:customStyle="1" w:styleId="CRPROBDTFIRST">
    <w:name w:val="CR_PROB_DT_FIRST"/>
    <w:basedOn w:val="Normal"/>
    <w:rsid w:val="00274BA8"/>
    <w:pPr>
      <w:spacing w:before="120" w:line="360" w:lineRule="auto"/>
    </w:pPr>
    <w:rPr>
      <w:rFonts w:eastAsia="Times"/>
      <w:szCs w:val="20"/>
    </w:rPr>
  </w:style>
  <w:style w:type="paragraph" w:customStyle="1" w:styleId="CRPROB">
    <w:name w:val="CR_PROB"/>
    <w:basedOn w:val="CFINTRO"/>
    <w:rsid w:val="00274BA8"/>
  </w:style>
  <w:style w:type="paragraph" w:customStyle="1" w:styleId="CRPROBDTONLY">
    <w:name w:val="CR_PROB_DT_ONLY"/>
    <w:basedOn w:val="Normal"/>
    <w:rsid w:val="00274BA8"/>
    <w:pPr>
      <w:spacing w:before="120" w:line="360" w:lineRule="auto"/>
    </w:pPr>
    <w:rPr>
      <w:rFonts w:eastAsia="Times"/>
      <w:szCs w:val="20"/>
    </w:rPr>
  </w:style>
  <w:style w:type="paragraph" w:customStyle="1" w:styleId="CRPROBDTINSTR">
    <w:name w:val="CR_PROB_DT_INSTR"/>
    <w:basedOn w:val="Normal"/>
    <w:rsid w:val="00274BA8"/>
    <w:pPr>
      <w:spacing w:before="120" w:line="360" w:lineRule="auto"/>
    </w:pPr>
    <w:rPr>
      <w:rFonts w:eastAsia="Times"/>
      <w:szCs w:val="20"/>
    </w:rPr>
  </w:style>
  <w:style w:type="paragraph" w:customStyle="1" w:styleId="DG1">
    <w:name w:val="DG1"/>
    <w:basedOn w:val="CRSUPTTL"/>
    <w:rsid w:val="00274BA8"/>
    <w:rPr>
      <w:b w:val="0"/>
      <w:color w:val="800000"/>
      <w:szCs w:val="28"/>
    </w:rPr>
  </w:style>
  <w:style w:type="paragraph" w:customStyle="1" w:styleId="DG2">
    <w:name w:val="DG2"/>
    <w:basedOn w:val="DG1"/>
    <w:rsid w:val="00274BA8"/>
    <w:rPr>
      <w:color w:val="FF6600"/>
    </w:rPr>
  </w:style>
  <w:style w:type="paragraph" w:customStyle="1" w:styleId="DG3">
    <w:name w:val="DG3"/>
    <w:basedOn w:val="DG2"/>
    <w:rsid w:val="00274BA8"/>
    <w:rPr>
      <w:color w:val="FF00FF"/>
    </w:rPr>
  </w:style>
  <w:style w:type="paragraph" w:customStyle="1" w:styleId="DG4">
    <w:name w:val="DG4"/>
    <w:basedOn w:val="DG3"/>
    <w:rsid w:val="00274BA8"/>
    <w:rPr>
      <w:color w:val="008000"/>
    </w:rPr>
  </w:style>
  <w:style w:type="paragraph" w:customStyle="1" w:styleId="DG5">
    <w:name w:val="DG5"/>
    <w:basedOn w:val="DG4"/>
    <w:rsid w:val="00274BA8"/>
    <w:rPr>
      <w:color w:val="800080"/>
    </w:rPr>
  </w:style>
  <w:style w:type="paragraph" w:customStyle="1" w:styleId="DG6">
    <w:name w:val="DG6"/>
    <w:basedOn w:val="DG5"/>
    <w:rsid w:val="00274BA8"/>
    <w:rPr>
      <w:color w:val="333399"/>
    </w:rPr>
  </w:style>
  <w:style w:type="paragraph" w:customStyle="1" w:styleId="DG7">
    <w:name w:val="DG7"/>
    <w:basedOn w:val="DG6"/>
    <w:rsid w:val="00274BA8"/>
    <w:rPr>
      <w:rFonts w:ascii="Times New Roman" w:hAnsi="Times New Roman"/>
      <w:color w:val="808000"/>
    </w:rPr>
  </w:style>
  <w:style w:type="paragraph" w:customStyle="1" w:styleId="DG8">
    <w:name w:val="DG8"/>
    <w:basedOn w:val="DG7"/>
    <w:rsid w:val="00274BA8"/>
    <w:rPr>
      <w:color w:val="333333"/>
    </w:rPr>
  </w:style>
  <w:style w:type="paragraph" w:customStyle="1" w:styleId="DG9">
    <w:name w:val="DG9"/>
    <w:basedOn w:val="DG8"/>
    <w:rsid w:val="00274BA8"/>
    <w:rPr>
      <w:color w:val="993366"/>
    </w:rPr>
  </w:style>
  <w:style w:type="paragraph" w:customStyle="1" w:styleId="EXRNUM">
    <w:name w:val="EXR_NUM"/>
    <w:basedOn w:val="ACTSETTTL"/>
    <w:rsid w:val="00274BA8"/>
  </w:style>
  <w:style w:type="paragraph" w:customStyle="1" w:styleId="EXRFIRST">
    <w:name w:val="EXR_FIRST"/>
    <w:basedOn w:val="ACTSETFIRST"/>
    <w:rsid w:val="00274BA8"/>
  </w:style>
  <w:style w:type="paragraph" w:customStyle="1" w:styleId="EXERSLFIRST">
    <w:name w:val="EXER_SL_FIRST"/>
    <w:basedOn w:val="ACTNUM"/>
    <w:rsid w:val="00274BA8"/>
  </w:style>
  <w:style w:type="paragraph" w:customStyle="1" w:styleId="ML1COLHD">
    <w:name w:val="ML1_COLHD"/>
    <w:basedOn w:val="ACT"/>
    <w:rsid w:val="00274BA8"/>
    <w:rPr>
      <w:rFonts w:ascii="Arial" w:hAnsi="Arial"/>
      <w:b/>
    </w:rPr>
  </w:style>
  <w:style w:type="paragraph" w:customStyle="1" w:styleId="ML1FIRST">
    <w:name w:val="ML1_FIRST"/>
    <w:basedOn w:val="ACTUNTBL"/>
    <w:rsid w:val="00274BA8"/>
    <w:rPr>
      <w:rFonts w:ascii="Arial" w:hAnsi="Arial"/>
      <w:sz w:val="22"/>
    </w:rPr>
  </w:style>
  <w:style w:type="paragraph" w:customStyle="1" w:styleId="ML1MIDDLE">
    <w:name w:val="ML1_MIDDLE"/>
    <w:basedOn w:val="ACTUNTBL"/>
    <w:rsid w:val="00274BA8"/>
    <w:rPr>
      <w:rFonts w:ascii="Arial" w:hAnsi="Arial"/>
      <w:sz w:val="22"/>
    </w:rPr>
  </w:style>
  <w:style w:type="paragraph" w:customStyle="1" w:styleId="ML1LAST">
    <w:name w:val="ML1_LAST"/>
    <w:basedOn w:val="ACTUNTBL"/>
    <w:rsid w:val="00274BA8"/>
    <w:rPr>
      <w:rFonts w:ascii="Arial" w:hAnsi="Arial"/>
      <w:sz w:val="22"/>
    </w:rPr>
  </w:style>
  <w:style w:type="paragraph" w:customStyle="1" w:styleId="CRACTSET1H1">
    <w:name w:val="CR_ACTSET1_H1"/>
    <w:basedOn w:val="Normal"/>
    <w:rsid w:val="00274BA8"/>
    <w:pPr>
      <w:spacing w:before="240" w:after="120" w:line="240" w:lineRule="atLeast"/>
      <w:outlineLvl w:val="1"/>
    </w:pPr>
    <w:rPr>
      <w:rFonts w:eastAsia="Times"/>
      <w:b/>
      <w:color w:val="000080"/>
      <w:sz w:val="28"/>
      <w:szCs w:val="20"/>
    </w:rPr>
  </w:style>
  <w:style w:type="paragraph" w:customStyle="1" w:styleId="CRACTSET1FIRST">
    <w:name w:val="CR_ACTSET1_FIRST"/>
    <w:basedOn w:val="Normal"/>
    <w:rsid w:val="00274BA8"/>
    <w:pPr>
      <w:spacing w:before="120" w:line="360" w:lineRule="auto"/>
    </w:pPr>
    <w:rPr>
      <w:rFonts w:eastAsia="Times"/>
      <w:szCs w:val="20"/>
    </w:rPr>
  </w:style>
  <w:style w:type="paragraph" w:customStyle="1" w:styleId="CRACTSETOBJ">
    <w:name w:val="CR_ACTSET_OBJ"/>
    <w:basedOn w:val="Normal"/>
    <w:rsid w:val="00274BA8"/>
    <w:pPr>
      <w:spacing w:before="120" w:line="360" w:lineRule="auto"/>
    </w:pPr>
    <w:rPr>
      <w:rFonts w:eastAsia="Times"/>
      <w:szCs w:val="20"/>
    </w:rPr>
  </w:style>
  <w:style w:type="paragraph" w:customStyle="1" w:styleId="CRACTSETSL">
    <w:name w:val="CR_ACTSET_SL"/>
    <w:basedOn w:val="CRSETRQ"/>
    <w:rsid w:val="00274BA8"/>
    <w:rPr>
      <w:b/>
      <w:sz w:val="22"/>
    </w:rPr>
  </w:style>
  <w:style w:type="paragraph" w:customStyle="1" w:styleId="CRACTSETUNTBLCOLHD">
    <w:name w:val="CR_ACTSET_UNTBL_COLHD"/>
    <w:basedOn w:val="CRSETRQSETUNTBLCOLHD"/>
    <w:rsid w:val="00274BA8"/>
    <w:rPr>
      <w:rFonts w:ascii="Arial" w:hAnsi="Arial"/>
      <w:sz w:val="22"/>
    </w:rPr>
  </w:style>
  <w:style w:type="paragraph" w:customStyle="1" w:styleId="CRACTSETUNTBL">
    <w:name w:val="CR_ACTSET_UNTBL"/>
    <w:basedOn w:val="CRSETRQSETUNTBL"/>
    <w:rsid w:val="00274BA8"/>
    <w:rPr>
      <w:rFonts w:ascii="Arial" w:hAnsi="Arial"/>
      <w:sz w:val="20"/>
    </w:rPr>
  </w:style>
  <w:style w:type="paragraph" w:customStyle="1" w:styleId="CRACTSETDT">
    <w:name w:val="CR_ACTSET_DT"/>
    <w:basedOn w:val="CRSETRQSETDT"/>
    <w:rsid w:val="00274BA8"/>
  </w:style>
  <w:style w:type="paragraph" w:customStyle="1" w:styleId="CRACTSET4H1">
    <w:name w:val="CR_ACTSET4_H1"/>
    <w:basedOn w:val="Normal"/>
    <w:rsid w:val="00274BA8"/>
    <w:pPr>
      <w:spacing w:before="240" w:after="120" w:line="240" w:lineRule="atLeast"/>
      <w:outlineLvl w:val="1"/>
    </w:pPr>
    <w:rPr>
      <w:rFonts w:eastAsia="Times"/>
      <w:b/>
      <w:color w:val="000080"/>
      <w:sz w:val="28"/>
      <w:szCs w:val="20"/>
    </w:rPr>
  </w:style>
  <w:style w:type="paragraph" w:customStyle="1" w:styleId="CIT">
    <w:name w:val="CIT"/>
    <w:basedOn w:val="Normal"/>
    <w:rsid w:val="00274BA8"/>
    <w:pPr>
      <w:autoSpaceDE w:val="0"/>
      <w:autoSpaceDN w:val="0"/>
      <w:adjustRightInd w:val="0"/>
    </w:pPr>
    <w:rPr>
      <w:rFonts w:ascii="Frutiger-Black" w:hAnsi="Frutiger-Black"/>
      <w:b/>
      <w:bCs/>
      <w:color w:val="4D4D4D"/>
      <w:sz w:val="20"/>
      <w:szCs w:val="20"/>
    </w:rPr>
  </w:style>
  <w:style w:type="paragraph" w:customStyle="1" w:styleId="StyleACTNUM">
    <w:name w:val="Style ACT_NUM"/>
    <w:basedOn w:val="Normal"/>
    <w:rsid w:val="00274BA8"/>
    <w:pPr>
      <w:spacing w:before="120"/>
      <w:ind w:left="720" w:hanging="720"/>
    </w:pPr>
    <w:rPr>
      <w:rFonts w:eastAsia="Times"/>
      <w:szCs w:val="20"/>
    </w:rPr>
  </w:style>
  <w:style w:type="paragraph" w:customStyle="1" w:styleId="ACTBL">
    <w:name w:val="ACT_BL"/>
    <w:basedOn w:val="ACT"/>
    <w:rsid w:val="00274BA8"/>
    <w:pPr>
      <w:numPr>
        <w:numId w:val="4"/>
      </w:numPr>
    </w:pPr>
  </w:style>
  <w:style w:type="character" w:customStyle="1" w:styleId="ACTNUMChar">
    <w:name w:val="ACT_NUM Char"/>
    <w:basedOn w:val="DefaultParagraphFont"/>
    <w:rsid w:val="00274BA8"/>
    <w:rPr>
      <w:rFonts w:eastAsia="Times"/>
      <w:sz w:val="24"/>
      <w:lang w:val="en-US" w:eastAsia="en-US" w:bidi="ar-SA"/>
    </w:rPr>
  </w:style>
  <w:style w:type="paragraph" w:customStyle="1" w:styleId="Style2">
    <w:name w:val="Style2"/>
    <w:basedOn w:val="EXR"/>
    <w:rsid w:val="00274BA8"/>
  </w:style>
  <w:style w:type="table" w:styleId="TableGrid">
    <w:name w:val="Table Grid"/>
    <w:basedOn w:val="TableNormal"/>
    <w:rsid w:val="0038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q0">
    <w:name w:val="qq"/>
    <w:basedOn w:val="SEC"/>
    <w:rsid w:val="00274BA8"/>
    <w:pPr>
      <w:pBdr>
        <w:top w:val="single" w:sz="8" w:space="1" w:color="0000FF"/>
        <w:left w:val="single" w:sz="8" w:space="4" w:color="0000FF"/>
        <w:bottom w:val="single" w:sz="8" w:space="1" w:color="0000FF"/>
        <w:right w:val="single" w:sz="8" w:space="4" w:color="0000FF"/>
      </w:pBdr>
    </w:pPr>
    <w:rPr>
      <w:b/>
      <w:bCs w:val="0"/>
      <w:color w:val="0000FF"/>
    </w:rPr>
  </w:style>
  <w:style w:type="paragraph" w:customStyle="1" w:styleId="Points">
    <w:name w:val="Points"/>
    <w:basedOn w:val="Normal"/>
    <w:rsid w:val="00274BA8"/>
    <w:pPr>
      <w:numPr>
        <w:numId w:val="5"/>
      </w:numPr>
    </w:pPr>
    <w:rPr>
      <w:rFonts w:ascii="Times" w:eastAsia="Times" w:hAnsi="Times"/>
      <w:szCs w:val="20"/>
    </w:rPr>
  </w:style>
  <w:style w:type="character" w:customStyle="1" w:styleId="CRSETRQChar">
    <w:name w:val="CR_SET_RQ Char"/>
    <w:basedOn w:val="DefaultParagraphFont"/>
    <w:rsid w:val="00274BA8"/>
    <w:rPr>
      <w:rFonts w:eastAsia="Times"/>
      <w:sz w:val="24"/>
      <w:lang w:val="en-US" w:eastAsia="en-US" w:bidi="ar-SA"/>
    </w:rPr>
  </w:style>
  <w:style w:type="paragraph" w:customStyle="1" w:styleId="act0">
    <w:name w:val="act"/>
    <w:basedOn w:val="Normal"/>
    <w:rsid w:val="00274BA8"/>
    <w:pPr>
      <w:spacing w:before="100" w:beforeAutospacing="1" w:after="100" w:afterAutospacing="1"/>
    </w:pPr>
  </w:style>
  <w:style w:type="character" w:customStyle="1" w:styleId="StyleACTNUMChar">
    <w:name w:val="Style ACT_NUM Char"/>
    <w:basedOn w:val="DefaultParagraphFont"/>
    <w:rsid w:val="00274BA8"/>
    <w:rPr>
      <w:rFonts w:eastAsia="Times"/>
      <w:sz w:val="24"/>
      <w:lang w:val="en-US" w:eastAsia="en-US" w:bidi="ar-SA"/>
    </w:rPr>
  </w:style>
  <w:style w:type="paragraph" w:customStyle="1" w:styleId="FIGNUM">
    <w:name w:val="FIG_NUM"/>
    <w:basedOn w:val="FIGPD"/>
    <w:rsid w:val="00274BA8"/>
    <w:pPr>
      <w:tabs>
        <w:tab w:val="left" w:pos="3420"/>
      </w:tabs>
      <w:spacing w:before="60"/>
    </w:pPr>
    <w:rPr>
      <w:rFonts w:ascii="Times" w:hAnsi="Times"/>
    </w:rPr>
  </w:style>
  <w:style w:type="character" w:customStyle="1" w:styleId="SECTTLChar">
    <w:name w:val="SEC_TTL Char"/>
    <w:basedOn w:val="DefaultParagraphFont"/>
    <w:rsid w:val="00274BA8"/>
    <w:rPr>
      <w:b/>
      <w:color w:val="000080"/>
      <w:sz w:val="28"/>
      <w:lang w:val="en-US" w:eastAsia="en-US" w:bidi="ar-SA"/>
    </w:rPr>
  </w:style>
  <w:style w:type="character" w:customStyle="1" w:styleId="SECNUMChar">
    <w:name w:val="SEC_NUM Char"/>
    <w:basedOn w:val="SECTTLChar"/>
    <w:rsid w:val="00274BA8"/>
    <w:rPr>
      <w:b/>
      <w:color w:val="000080"/>
      <w:sz w:val="28"/>
      <w:lang w:val="en-US" w:eastAsia="en-US" w:bidi="ar-SA"/>
    </w:rPr>
  </w:style>
  <w:style w:type="character" w:customStyle="1" w:styleId="notlocalizable">
    <w:name w:val="notlocalizable"/>
    <w:basedOn w:val="DefaultParagraphFont"/>
    <w:rsid w:val="00387B9A"/>
  </w:style>
  <w:style w:type="paragraph" w:customStyle="1" w:styleId="para">
    <w:name w:val="para"/>
    <w:basedOn w:val="Normal"/>
    <w:rsid w:val="00897C44"/>
    <w:pPr>
      <w:spacing w:before="100" w:beforeAutospacing="1" w:after="100" w:afterAutospacing="1"/>
    </w:pPr>
  </w:style>
  <w:style w:type="character" w:customStyle="1" w:styleId="BX4SUPTTLChar">
    <w:name w:val="BX4_SUPTTL Char"/>
    <w:basedOn w:val="DefaultParagraphFont"/>
    <w:link w:val="BX4SUPTTL"/>
    <w:rsid w:val="00126984"/>
    <w:rPr>
      <w:b/>
      <w:color w:val="808000"/>
      <w:sz w:val="28"/>
    </w:rPr>
  </w:style>
  <w:style w:type="paragraph" w:styleId="Revision">
    <w:name w:val="Revision"/>
    <w:hidden/>
    <w:uiPriority w:val="99"/>
    <w:semiHidden/>
    <w:rsid w:val="00842E8E"/>
    <w:rPr>
      <w:sz w:val="24"/>
      <w:szCs w:val="24"/>
    </w:rPr>
  </w:style>
  <w:style w:type="character" w:customStyle="1" w:styleId="ACTChar">
    <w:name w:val="ACT Char"/>
    <w:basedOn w:val="DefaultParagraphFont"/>
    <w:link w:val="ACT"/>
    <w:rsid w:val="00BA379A"/>
    <w:rPr>
      <w:rFonts w:eastAsia="Times"/>
      <w:sz w:val="24"/>
    </w:rPr>
  </w:style>
  <w:style w:type="character" w:customStyle="1" w:styleId="newterm">
    <w:name w:val="newterm"/>
    <w:basedOn w:val="DefaultParagraphFont"/>
    <w:rsid w:val="00D10B57"/>
  </w:style>
  <w:style w:type="paragraph" w:styleId="NoSpacing">
    <w:name w:val="No Spacing"/>
    <w:uiPriority w:val="1"/>
    <w:qFormat/>
    <w:rsid w:val="00063194"/>
    <w:rPr>
      <w:rFonts w:ascii="Calibri" w:hAnsi="Calibri"/>
      <w:sz w:val="22"/>
      <w:szCs w:val="22"/>
    </w:rPr>
  </w:style>
  <w:style w:type="character" w:customStyle="1" w:styleId="ACTUNTBLChar">
    <w:name w:val="ACT_UNTBL Char"/>
    <w:basedOn w:val="DefaultParagraphFont"/>
    <w:link w:val="ACTUNTBL"/>
    <w:rsid w:val="00E608BB"/>
    <w:rPr>
      <w:rFonts w:eastAsia="Times"/>
      <w:sz w:val="24"/>
      <w:lang w:val="en-US" w:eastAsia="en-US" w:bidi="ar-SA"/>
    </w:rPr>
  </w:style>
  <w:style w:type="character" w:customStyle="1" w:styleId="CommentTextChar">
    <w:name w:val="Comment Text Char"/>
    <w:basedOn w:val="DefaultParagraphFont"/>
    <w:link w:val="CommentText"/>
    <w:uiPriority w:val="99"/>
    <w:semiHidden/>
    <w:rsid w:val="006D1EFB"/>
  </w:style>
  <w:style w:type="paragraph" w:customStyle="1" w:styleId="CRPROBSET1MATCHANS">
    <w:name w:val="CR_PROBSET1_MATCH_ANS"/>
    <w:basedOn w:val="Normal"/>
    <w:rsid w:val="00076630"/>
    <w:pPr>
      <w:numPr>
        <w:numId w:val="20"/>
      </w:numPr>
      <w:tabs>
        <w:tab w:val="left" w:pos="576"/>
      </w:tabs>
      <w:spacing w:before="120" w:after="240" w:line="256" w:lineRule="auto"/>
    </w:pPr>
    <w:rPr>
      <w:rFonts w:asciiTheme="minorHAnsi" w:eastAsia="Times" w:hAnsiTheme="minorHAnsi" w:cstheme="minorBidi"/>
      <w:bCs/>
      <w:sz w:val="22"/>
      <w:szCs w:val="20"/>
    </w:rPr>
  </w:style>
  <w:style w:type="paragraph" w:styleId="ListParagraph">
    <w:name w:val="List Paragraph"/>
    <w:basedOn w:val="Normal"/>
    <w:uiPriority w:val="34"/>
    <w:qFormat/>
    <w:rsid w:val="00076630"/>
    <w:pPr>
      <w:ind w:left="720"/>
      <w:contextualSpacing/>
    </w:pPr>
  </w:style>
  <w:style w:type="paragraph" w:customStyle="1" w:styleId="CRPROBSET1SUPTTL">
    <w:name w:val="CR_PROBSET1_SUPTTL"/>
    <w:basedOn w:val="Normal"/>
    <w:rsid w:val="004440BA"/>
    <w:pPr>
      <w:spacing w:before="480" w:after="240" w:line="240" w:lineRule="atLeast"/>
      <w:outlineLvl w:val="2"/>
    </w:pPr>
    <w:rPr>
      <w:rFonts w:eastAsia="Times"/>
      <w:b/>
      <w:color w:val="0070C0"/>
      <w:sz w:val="28"/>
      <w:szCs w:val="20"/>
    </w:rPr>
  </w:style>
  <w:style w:type="paragraph" w:customStyle="1" w:styleId="CRPROBSET1INSTR">
    <w:name w:val="CR_PROBSET1_INSTR"/>
    <w:basedOn w:val="Normal"/>
    <w:rsid w:val="004440BA"/>
    <w:pPr>
      <w:spacing w:before="240" w:after="240"/>
      <w:ind w:right="576"/>
    </w:pPr>
    <w:rPr>
      <w:rFonts w:eastAsia="Times"/>
      <w:sz w:val="20"/>
      <w:szCs w:val="20"/>
    </w:rPr>
  </w:style>
  <w:style w:type="paragraph" w:customStyle="1" w:styleId="CRPROBSET1MATCHNL">
    <w:name w:val="CR_PROBSET1_MATCH_NL"/>
    <w:basedOn w:val="Normal"/>
    <w:rsid w:val="004440BA"/>
    <w:pPr>
      <w:tabs>
        <w:tab w:val="left" w:pos="288"/>
      </w:tabs>
      <w:spacing w:after="120"/>
      <w:ind w:left="1267" w:hanging="1267"/>
    </w:pPr>
    <w:rPr>
      <w:rFonts w:eastAsia="Times"/>
      <w:sz w:val="20"/>
      <w:szCs w:val="20"/>
    </w:rPr>
  </w:style>
  <w:style w:type="paragraph" w:customStyle="1" w:styleId="CRPROBSET1MCQ">
    <w:name w:val="CR_PROBSET1_MCQ"/>
    <w:basedOn w:val="Normal"/>
    <w:rsid w:val="004440BA"/>
    <w:pPr>
      <w:tabs>
        <w:tab w:val="left" w:pos="1728"/>
        <w:tab w:val="left" w:pos="5328"/>
      </w:tabs>
      <w:spacing w:after="120"/>
      <w:ind w:left="547" w:hanging="547"/>
    </w:pPr>
    <w:rPr>
      <w:rFonts w:eastAsia="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295">
      <w:bodyDiv w:val="1"/>
      <w:marLeft w:val="0"/>
      <w:marRight w:val="0"/>
      <w:marTop w:val="0"/>
      <w:marBottom w:val="0"/>
      <w:divBdr>
        <w:top w:val="none" w:sz="0" w:space="0" w:color="auto"/>
        <w:left w:val="none" w:sz="0" w:space="0" w:color="auto"/>
        <w:bottom w:val="none" w:sz="0" w:space="0" w:color="auto"/>
        <w:right w:val="none" w:sz="0" w:space="0" w:color="auto"/>
      </w:divBdr>
      <w:divsChild>
        <w:div w:id="1977562583">
          <w:marLeft w:val="0"/>
          <w:marRight w:val="0"/>
          <w:marTop w:val="0"/>
          <w:marBottom w:val="0"/>
          <w:divBdr>
            <w:top w:val="none" w:sz="0" w:space="0" w:color="auto"/>
            <w:left w:val="none" w:sz="0" w:space="0" w:color="auto"/>
            <w:bottom w:val="none" w:sz="0" w:space="0" w:color="auto"/>
            <w:right w:val="none" w:sz="0" w:space="0" w:color="auto"/>
          </w:divBdr>
          <w:divsChild>
            <w:div w:id="2782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0309">
      <w:bodyDiv w:val="1"/>
      <w:marLeft w:val="0"/>
      <w:marRight w:val="0"/>
      <w:marTop w:val="0"/>
      <w:marBottom w:val="0"/>
      <w:divBdr>
        <w:top w:val="none" w:sz="0" w:space="0" w:color="auto"/>
        <w:left w:val="none" w:sz="0" w:space="0" w:color="auto"/>
        <w:bottom w:val="none" w:sz="0" w:space="0" w:color="auto"/>
        <w:right w:val="none" w:sz="0" w:space="0" w:color="auto"/>
      </w:divBdr>
    </w:div>
    <w:div w:id="382213082">
      <w:bodyDiv w:val="1"/>
      <w:marLeft w:val="0"/>
      <w:marRight w:val="0"/>
      <w:marTop w:val="0"/>
      <w:marBottom w:val="0"/>
      <w:divBdr>
        <w:top w:val="none" w:sz="0" w:space="0" w:color="auto"/>
        <w:left w:val="none" w:sz="0" w:space="0" w:color="auto"/>
        <w:bottom w:val="none" w:sz="0" w:space="0" w:color="auto"/>
        <w:right w:val="none" w:sz="0" w:space="0" w:color="auto"/>
      </w:divBdr>
    </w:div>
    <w:div w:id="480463981">
      <w:bodyDiv w:val="1"/>
      <w:marLeft w:val="0"/>
      <w:marRight w:val="0"/>
      <w:marTop w:val="0"/>
      <w:marBottom w:val="0"/>
      <w:divBdr>
        <w:top w:val="none" w:sz="0" w:space="0" w:color="auto"/>
        <w:left w:val="none" w:sz="0" w:space="0" w:color="auto"/>
        <w:bottom w:val="none" w:sz="0" w:space="0" w:color="auto"/>
        <w:right w:val="none" w:sz="0" w:space="0" w:color="auto"/>
      </w:divBdr>
    </w:div>
    <w:div w:id="1051998567">
      <w:bodyDiv w:val="1"/>
      <w:marLeft w:val="0"/>
      <w:marRight w:val="0"/>
      <w:marTop w:val="0"/>
      <w:marBottom w:val="0"/>
      <w:divBdr>
        <w:top w:val="none" w:sz="0" w:space="0" w:color="auto"/>
        <w:left w:val="none" w:sz="0" w:space="0" w:color="auto"/>
        <w:bottom w:val="none" w:sz="0" w:space="0" w:color="auto"/>
        <w:right w:val="none" w:sz="0" w:space="0" w:color="auto"/>
      </w:divBdr>
    </w:div>
    <w:div w:id="137064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y%20Parrish\Application%20Data\Microsoft\Templates\GO!Template_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9397436-DA14-4E33-A90B-F1DBF38C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GO!Template_Final</Template>
  <TotalTime>62</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Vista -Chap1</vt:lpstr>
    </vt:vector>
  </TitlesOfParts>
  <Company>Hewlett-Packard Company</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-Chap1</dc:title>
  <dc:subject/>
  <dc:creator>GO! Series</dc:creator>
  <cp:keywords/>
  <dc:description/>
  <cp:lastModifiedBy>David Sturm</cp:lastModifiedBy>
  <cp:revision>6</cp:revision>
  <cp:lastPrinted>2020-01-23T01:58:00Z</cp:lastPrinted>
  <dcterms:created xsi:type="dcterms:W3CDTF">2020-02-06T00:11:00Z</dcterms:created>
  <dcterms:modified xsi:type="dcterms:W3CDTF">2020-02-06T01:22:00Z</dcterms:modified>
</cp:coreProperties>
</file>