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3811A" w14:textId="24BC50C7" w:rsidR="00B04FC3" w:rsidRPr="00464479" w:rsidRDefault="004440BA" w:rsidP="00BF767D">
      <w:pPr>
        <w:pStyle w:val="CRSETMATCHTTL"/>
        <w:spacing w:before="0" w:after="0"/>
        <w:rPr>
          <w:b w:val="0"/>
          <w:sz w:val="16"/>
          <w:szCs w:val="16"/>
        </w:rPr>
      </w:pPr>
      <w:r w:rsidRPr="004440BA">
        <w:rPr>
          <w:noProof/>
          <w:szCs w:val="24"/>
        </w:rPr>
        <mc:AlternateContent>
          <mc:Choice Requires="wps">
            <w:drawing>
              <wp:anchor distT="0" distB="0" distL="114300" distR="114300" simplePos="0" relativeHeight="251661312" behindDoc="0" locked="0" layoutInCell="1" allowOverlap="1" wp14:anchorId="2FB7E832" wp14:editId="734E4D33">
                <wp:simplePos x="0" y="0"/>
                <wp:positionH relativeFrom="page">
                  <wp:posOffset>5495925</wp:posOffset>
                </wp:positionH>
                <wp:positionV relativeFrom="paragraph">
                  <wp:posOffset>388620</wp:posOffset>
                </wp:positionV>
                <wp:extent cx="2019935" cy="855345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2019935" cy="8553450"/>
                        </a:xfrm>
                        <a:prstGeom prst="rect">
                          <a:avLst/>
                        </a:prstGeom>
                        <a:noFill/>
                        <a:ln w="6350">
                          <a:solidFill>
                            <a:prstClr val="black"/>
                          </a:solidFill>
                        </a:ln>
                        <a:effectLst/>
                      </wps:spPr>
                      <wps:txbx>
                        <w:txbxContent>
                          <w:p w14:paraId="76EE903D" w14:textId="1D4415FB" w:rsidR="00C879F2" w:rsidRPr="00C879F2" w:rsidRDefault="00C879F2" w:rsidP="00CE7742">
                            <w:pPr>
                              <w:pStyle w:val="ListParagraph"/>
                              <w:numPr>
                                <w:ilvl w:val="0"/>
                                <w:numId w:val="35"/>
                              </w:numPr>
                              <w:spacing w:line="360" w:lineRule="auto"/>
                              <w:ind w:left="360"/>
                            </w:pPr>
                            <w:r w:rsidRPr="00C879F2">
                              <w:rPr>
                                <w:b/>
                                <w:sz w:val="34"/>
                              </w:rPr>
                              <w:t>¶</w:t>
                            </w:r>
                            <w:r w:rsidRPr="00C879F2">
                              <w:rPr>
                                <w:b/>
                              </w:rPr>
                              <w:t xml:space="preserve"> </w:t>
                            </w:r>
                          </w:p>
                          <w:p w14:paraId="2F6DAF75" w14:textId="392063CE" w:rsidR="00CE7742" w:rsidRDefault="00CE7742" w:rsidP="00CE7742">
                            <w:pPr>
                              <w:pStyle w:val="ListParagraph"/>
                              <w:numPr>
                                <w:ilvl w:val="0"/>
                                <w:numId w:val="35"/>
                              </w:numPr>
                              <w:spacing w:line="360" w:lineRule="auto"/>
                              <w:ind w:left="360"/>
                            </w:pPr>
                            <w:r>
                              <w:t>Artistic effects</w:t>
                            </w:r>
                          </w:p>
                          <w:p w14:paraId="1DF0D773" w14:textId="77777777" w:rsidR="00CE7742" w:rsidRDefault="00CE7742" w:rsidP="00CE7742">
                            <w:pPr>
                              <w:pStyle w:val="ListParagraph"/>
                              <w:numPr>
                                <w:ilvl w:val="0"/>
                                <w:numId w:val="35"/>
                              </w:numPr>
                              <w:spacing w:line="360" w:lineRule="auto"/>
                              <w:ind w:left="360"/>
                            </w:pPr>
                            <w:r>
                              <w:t>AutoCorrect</w:t>
                            </w:r>
                          </w:p>
                          <w:p w14:paraId="3B86163E" w14:textId="77777777" w:rsidR="00CE7742" w:rsidRDefault="00CE7742" w:rsidP="00CE7742">
                            <w:pPr>
                              <w:pStyle w:val="ListParagraph"/>
                              <w:numPr>
                                <w:ilvl w:val="0"/>
                                <w:numId w:val="35"/>
                              </w:numPr>
                              <w:spacing w:line="360" w:lineRule="auto"/>
                              <w:ind w:left="360"/>
                            </w:pPr>
                            <w:r>
                              <w:t>Bullets</w:t>
                            </w:r>
                          </w:p>
                          <w:p w14:paraId="22101C98" w14:textId="77777777" w:rsidR="00CE7742" w:rsidRDefault="00CE7742" w:rsidP="00CE7742">
                            <w:pPr>
                              <w:pStyle w:val="ListParagraph"/>
                              <w:numPr>
                                <w:ilvl w:val="0"/>
                                <w:numId w:val="35"/>
                              </w:numPr>
                              <w:spacing w:line="360" w:lineRule="auto"/>
                              <w:ind w:left="360"/>
                            </w:pPr>
                            <w:r>
                              <w:t>Cell</w:t>
                            </w:r>
                          </w:p>
                          <w:p w14:paraId="5F25C56A" w14:textId="77777777" w:rsidR="00CE7742" w:rsidRDefault="00CE7742" w:rsidP="00CE7742">
                            <w:pPr>
                              <w:pStyle w:val="ListParagraph"/>
                              <w:numPr>
                                <w:ilvl w:val="0"/>
                                <w:numId w:val="35"/>
                              </w:numPr>
                              <w:spacing w:line="360" w:lineRule="auto"/>
                              <w:ind w:left="360"/>
                            </w:pPr>
                            <w:r>
                              <w:t>Complimentary closing</w:t>
                            </w:r>
                          </w:p>
                          <w:p w14:paraId="47135750" w14:textId="77777777" w:rsidR="00CE7742" w:rsidRDefault="00CE7742" w:rsidP="00CE7742">
                            <w:pPr>
                              <w:pStyle w:val="ListParagraph"/>
                              <w:numPr>
                                <w:ilvl w:val="0"/>
                                <w:numId w:val="35"/>
                              </w:numPr>
                              <w:spacing w:line="360" w:lineRule="auto"/>
                              <w:ind w:left="360"/>
                            </w:pPr>
                            <w:r>
                              <w:t>Dateline</w:t>
                            </w:r>
                          </w:p>
                          <w:p w14:paraId="4C096FCE" w14:textId="77777777" w:rsidR="00CE7742" w:rsidRDefault="00CE7742" w:rsidP="00CE7742">
                            <w:pPr>
                              <w:pStyle w:val="ListParagraph"/>
                              <w:numPr>
                                <w:ilvl w:val="0"/>
                                <w:numId w:val="35"/>
                              </w:numPr>
                              <w:spacing w:line="360" w:lineRule="auto"/>
                              <w:ind w:left="360"/>
                            </w:pPr>
                            <w:r>
                              <w:t>Drag and drop</w:t>
                            </w:r>
                          </w:p>
                          <w:p w14:paraId="21130037" w14:textId="77777777" w:rsidR="00CE7742" w:rsidRDefault="00CE7742" w:rsidP="00CE7742">
                            <w:pPr>
                              <w:pStyle w:val="ListParagraph"/>
                              <w:numPr>
                                <w:ilvl w:val="0"/>
                                <w:numId w:val="35"/>
                              </w:numPr>
                              <w:spacing w:line="360" w:lineRule="auto"/>
                              <w:ind w:left="360"/>
                            </w:pPr>
                            <w:r>
                              <w:t>Enclosures</w:t>
                            </w:r>
                          </w:p>
                          <w:p w14:paraId="70FBF14E" w14:textId="77777777" w:rsidR="00CE7742" w:rsidRDefault="00CE7742" w:rsidP="00CE7742">
                            <w:pPr>
                              <w:pStyle w:val="ListParagraph"/>
                              <w:numPr>
                                <w:ilvl w:val="0"/>
                                <w:numId w:val="35"/>
                              </w:numPr>
                              <w:spacing w:line="360" w:lineRule="auto"/>
                              <w:ind w:left="360"/>
                            </w:pPr>
                            <w:r>
                              <w:t>Formatting marks</w:t>
                            </w:r>
                          </w:p>
                          <w:p w14:paraId="0C652770" w14:textId="77777777" w:rsidR="00CE7742" w:rsidRDefault="00CE7742" w:rsidP="00CE7742">
                            <w:pPr>
                              <w:pStyle w:val="ListParagraph"/>
                              <w:numPr>
                                <w:ilvl w:val="0"/>
                                <w:numId w:val="35"/>
                              </w:numPr>
                              <w:spacing w:line="360" w:lineRule="auto"/>
                              <w:ind w:left="360"/>
                            </w:pPr>
                            <w:r>
                              <w:t>Graphics</w:t>
                            </w:r>
                          </w:p>
                          <w:p w14:paraId="1FA6AEF5" w14:textId="77777777" w:rsidR="00CE7742" w:rsidRDefault="00CE7742" w:rsidP="00CE7742">
                            <w:pPr>
                              <w:pStyle w:val="ListParagraph"/>
                              <w:numPr>
                                <w:ilvl w:val="0"/>
                                <w:numId w:val="35"/>
                              </w:numPr>
                              <w:spacing w:line="360" w:lineRule="auto"/>
                              <w:ind w:left="360"/>
                            </w:pPr>
                            <w:r>
                              <w:t>Icon for Microsoft Word</w:t>
                            </w:r>
                          </w:p>
                          <w:p w14:paraId="5892BA7B" w14:textId="77777777" w:rsidR="00CE7742" w:rsidRDefault="00CE7742" w:rsidP="00CE7742">
                            <w:pPr>
                              <w:pStyle w:val="ListParagraph"/>
                              <w:numPr>
                                <w:ilvl w:val="0"/>
                                <w:numId w:val="35"/>
                              </w:numPr>
                              <w:spacing w:line="360" w:lineRule="auto"/>
                              <w:ind w:left="360"/>
                            </w:pPr>
                            <w:r>
                              <w:t>Inside address</w:t>
                            </w:r>
                          </w:p>
                          <w:p w14:paraId="1008D37C" w14:textId="77777777" w:rsidR="00CE7742" w:rsidRDefault="00CE7742" w:rsidP="00CE7742">
                            <w:pPr>
                              <w:pStyle w:val="ListParagraph"/>
                              <w:numPr>
                                <w:ilvl w:val="0"/>
                                <w:numId w:val="35"/>
                              </w:numPr>
                              <w:spacing w:line="360" w:lineRule="auto"/>
                              <w:ind w:left="360"/>
                            </w:pPr>
                            <w:r>
                              <w:t>Justified alignment</w:t>
                            </w:r>
                          </w:p>
                          <w:p w14:paraId="3DA5E482" w14:textId="77777777" w:rsidR="00CE7742" w:rsidRDefault="00CE7742" w:rsidP="00CE7742">
                            <w:pPr>
                              <w:pStyle w:val="ListParagraph"/>
                              <w:numPr>
                                <w:ilvl w:val="0"/>
                                <w:numId w:val="35"/>
                              </w:numPr>
                              <w:spacing w:line="360" w:lineRule="auto"/>
                              <w:ind w:left="360"/>
                            </w:pPr>
                            <w:r>
                              <w:t>Left alignment</w:t>
                            </w:r>
                          </w:p>
                          <w:p w14:paraId="203C2C5D" w14:textId="77777777" w:rsidR="00CE7742" w:rsidRDefault="00CE7742" w:rsidP="00CE7742">
                            <w:pPr>
                              <w:pStyle w:val="ListParagraph"/>
                              <w:numPr>
                                <w:ilvl w:val="0"/>
                                <w:numId w:val="35"/>
                              </w:numPr>
                              <w:spacing w:line="360" w:lineRule="auto"/>
                              <w:ind w:left="360"/>
                            </w:pPr>
                            <w:r>
                              <w:t>Letterhead</w:t>
                            </w:r>
                          </w:p>
                          <w:p w14:paraId="3F7EBD28" w14:textId="77777777" w:rsidR="00CE7742" w:rsidRDefault="00CE7742" w:rsidP="00CE7742">
                            <w:pPr>
                              <w:pStyle w:val="ListParagraph"/>
                              <w:numPr>
                                <w:ilvl w:val="0"/>
                                <w:numId w:val="35"/>
                              </w:numPr>
                              <w:spacing w:line="360" w:lineRule="auto"/>
                              <w:ind w:left="360"/>
                            </w:pPr>
                            <w:r>
                              <w:t>Line spacing</w:t>
                            </w:r>
                          </w:p>
                          <w:p w14:paraId="7C2B8B68" w14:textId="77777777" w:rsidR="00CE7742" w:rsidRDefault="00CE7742" w:rsidP="00CE7742">
                            <w:pPr>
                              <w:pStyle w:val="ListParagraph"/>
                              <w:numPr>
                                <w:ilvl w:val="0"/>
                                <w:numId w:val="35"/>
                              </w:numPr>
                              <w:spacing w:line="360" w:lineRule="auto"/>
                              <w:ind w:left="360"/>
                            </w:pPr>
                            <w:r>
                              <w:t>Live Layout</w:t>
                            </w:r>
                          </w:p>
                          <w:p w14:paraId="2D9019DB" w14:textId="77777777" w:rsidR="00CE7742" w:rsidRDefault="00CE7742" w:rsidP="00CE7742">
                            <w:pPr>
                              <w:pStyle w:val="ListParagraph"/>
                              <w:numPr>
                                <w:ilvl w:val="0"/>
                                <w:numId w:val="35"/>
                              </w:numPr>
                              <w:spacing w:line="360" w:lineRule="auto"/>
                              <w:ind w:left="360"/>
                            </w:pPr>
                            <w:r>
                              <w:t>No Paragraph Space style</w:t>
                            </w:r>
                          </w:p>
                          <w:p w14:paraId="0C3CB0D1" w14:textId="77777777" w:rsidR="00CE7742" w:rsidRDefault="00CE7742" w:rsidP="00CE7742">
                            <w:pPr>
                              <w:pStyle w:val="ListParagraph"/>
                              <w:numPr>
                                <w:ilvl w:val="0"/>
                                <w:numId w:val="35"/>
                              </w:numPr>
                              <w:spacing w:line="360" w:lineRule="auto"/>
                              <w:ind w:left="360"/>
                            </w:pPr>
                            <w:r>
                              <w:t>Normal template</w:t>
                            </w:r>
                          </w:p>
                          <w:p w14:paraId="0F57F5A1" w14:textId="77777777" w:rsidR="00CE7742" w:rsidRDefault="00CE7742" w:rsidP="00CE7742">
                            <w:pPr>
                              <w:pStyle w:val="ListParagraph"/>
                              <w:numPr>
                                <w:ilvl w:val="0"/>
                                <w:numId w:val="35"/>
                              </w:numPr>
                              <w:spacing w:line="360" w:lineRule="auto"/>
                              <w:ind w:left="360"/>
                            </w:pPr>
                            <w:r>
                              <w:t>Picture styles</w:t>
                            </w:r>
                          </w:p>
                          <w:p w14:paraId="3C76E1B4" w14:textId="77777777" w:rsidR="00CE7742" w:rsidRDefault="00CE7742" w:rsidP="00CE7742">
                            <w:pPr>
                              <w:pStyle w:val="ListParagraph"/>
                              <w:numPr>
                                <w:ilvl w:val="0"/>
                                <w:numId w:val="35"/>
                              </w:numPr>
                              <w:spacing w:line="360" w:lineRule="auto"/>
                              <w:ind w:left="360"/>
                            </w:pPr>
                            <w:r>
                              <w:t>Rich media</w:t>
                            </w:r>
                          </w:p>
                          <w:p w14:paraId="37BD836B" w14:textId="77777777" w:rsidR="00CE7742" w:rsidRDefault="00CE7742" w:rsidP="00CE7742">
                            <w:pPr>
                              <w:pStyle w:val="ListParagraph"/>
                              <w:numPr>
                                <w:ilvl w:val="0"/>
                                <w:numId w:val="35"/>
                              </w:numPr>
                              <w:spacing w:line="360" w:lineRule="auto"/>
                              <w:ind w:left="360"/>
                            </w:pPr>
                            <w:r>
                              <w:t>Salutation</w:t>
                            </w:r>
                          </w:p>
                          <w:p w14:paraId="7C676F37" w14:textId="77777777" w:rsidR="00CE7742" w:rsidRDefault="00CE7742" w:rsidP="00CE7742">
                            <w:pPr>
                              <w:pStyle w:val="ListParagraph"/>
                              <w:numPr>
                                <w:ilvl w:val="0"/>
                                <w:numId w:val="35"/>
                              </w:numPr>
                              <w:spacing w:line="360" w:lineRule="auto"/>
                              <w:ind w:left="360"/>
                            </w:pPr>
                            <w:r>
                              <w:t>Shape</w:t>
                            </w:r>
                          </w:p>
                          <w:p w14:paraId="27229EE6" w14:textId="77777777" w:rsidR="00CE7742" w:rsidRDefault="00CE7742" w:rsidP="00CE7742">
                            <w:pPr>
                              <w:pStyle w:val="ListParagraph"/>
                              <w:numPr>
                                <w:ilvl w:val="0"/>
                                <w:numId w:val="35"/>
                              </w:numPr>
                              <w:spacing w:line="360" w:lineRule="auto"/>
                              <w:ind w:left="360"/>
                            </w:pPr>
                            <w:r>
                              <w:t>SmartArt</w:t>
                            </w:r>
                          </w:p>
                          <w:p w14:paraId="7636923A" w14:textId="77777777" w:rsidR="00CE7742" w:rsidRDefault="00CE7742" w:rsidP="00CE7742">
                            <w:pPr>
                              <w:pStyle w:val="ListParagraph"/>
                              <w:numPr>
                                <w:ilvl w:val="0"/>
                                <w:numId w:val="35"/>
                              </w:numPr>
                              <w:spacing w:line="360" w:lineRule="auto"/>
                              <w:ind w:left="360"/>
                            </w:pPr>
                            <w:r>
                              <w:t>Spin box</w:t>
                            </w:r>
                          </w:p>
                          <w:p w14:paraId="2694AF83" w14:textId="77777777" w:rsidR="00CE7742" w:rsidRDefault="00CE7742" w:rsidP="00C879F2">
                            <w:pPr>
                              <w:pStyle w:val="ListParagraph"/>
                              <w:numPr>
                                <w:ilvl w:val="0"/>
                                <w:numId w:val="35"/>
                              </w:numPr>
                              <w:spacing w:line="360" w:lineRule="auto"/>
                              <w:ind w:left="540" w:hanging="540"/>
                            </w:pPr>
                            <w:r>
                              <w:t>Subject line</w:t>
                            </w:r>
                          </w:p>
                          <w:p w14:paraId="311DF28F" w14:textId="77777777" w:rsidR="00CE7742" w:rsidRDefault="00CE7742" w:rsidP="00CE7742">
                            <w:pPr>
                              <w:pStyle w:val="ListParagraph"/>
                              <w:numPr>
                                <w:ilvl w:val="0"/>
                                <w:numId w:val="35"/>
                              </w:numPr>
                              <w:spacing w:line="360" w:lineRule="auto"/>
                              <w:ind w:left="540" w:hanging="540"/>
                            </w:pPr>
                            <w:r>
                              <w:t>Tab stop</w:t>
                            </w:r>
                          </w:p>
                          <w:p w14:paraId="64EF13BD" w14:textId="77777777" w:rsidR="00CE7742" w:rsidRDefault="00CE7742" w:rsidP="00CE7742">
                            <w:pPr>
                              <w:pStyle w:val="ListParagraph"/>
                              <w:numPr>
                                <w:ilvl w:val="0"/>
                                <w:numId w:val="35"/>
                              </w:numPr>
                              <w:spacing w:line="360" w:lineRule="auto"/>
                              <w:ind w:left="540" w:hanging="540"/>
                            </w:pPr>
                            <w:r>
                              <w:t>Table</w:t>
                            </w:r>
                          </w:p>
                          <w:p w14:paraId="42D537EA" w14:textId="77777777" w:rsidR="00CE7742" w:rsidRDefault="00CE7742" w:rsidP="00CE7742">
                            <w:pPr>
                              <w:pStyle w:val="ListParagraph"/>
                              <w:numPr>
                                <w:ilvl w:val="0"/>
                                <w:numId w:val="35"/>
                              </w:numPr>
                              <w:spacing w:line="360" w:lineRule="auto"/>
                              <w:ind w:left="540" w:hanging="540"/>
                            </w:pPr>
                            <w:r>
                              <w:t>Template</w:t>
                            </w:r>
                          </w:p>
                          <w:p w14:paraId="08CEE853" w14:textId="77777777" w:rsidR="00CE7742" w:rsidRDefault="00CE7742" w:rsidP="00C879F2">
                            <w:pPr>
                              <w:pStyle w:val="ListParagraph"/>
                              <w:numPr>
                                <w:ilvl w:val="0"/>
                                <w:numId w:val="35"/>
                              </w:numPr>
                              <w:spacing w:line="360" w:lineRule="auto"/>
                              <w:ind w:left="360"/>
                            </w:pPr>
                            <w:r>
                              <w:t>Text wrapping</w:t>
                            </w:r>
                          </w:p>
                          <w:p w14:paraId="5D3828A2" w14:textId="3B0B9709" w:rsidR="00D77E99" w:rsidRDefault="00CE7742" w:rsidP="00CE7742">
                            <w:pPr>
                              <w:pStyle w:val="ListParagraph"/>
                              <w:numPr>
                                <w:ilvl w:val="0"/>
                                <w:numId w:val="35"/>
                              </w:numPr>
                              <w:spacing w:line="360" w:lineRule="auto"/>
                              <w:ind w:left="360"/>
                            </w:pPr>
                            <w:r>
                              <w:t>Writer's identification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B7E832" id="_x0000_t202" coordsize="21600,21600" o:spt="202" path="m,l,21600r21600,l21600,xe">
                <v:stroke joinstyle="miter"/>
                <v:path gradientshapeok="t" o:connecttype="rect"/>
              </v:shapetype>
              <v:shape id="Text Box 1" o:spid="_x0000_s1026" type="#_x0000_t202" style="position:absolute;margin-left:432.75pt;margin-top:30.6pt;width:159.05pt;height:67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" filled="f" strokeweight=".5pt">
                <v:textbox>
                  <w:txbxContent>
                    <w:p w14:paraId="76EE903D" w14:textId="1D4415FB" w:rsidR="00C879F2" w:rsidRPr="00C879F2" w:rsidRDefault="00C879F2" w:rsidP="00CE7742">
                      <w:pPr>
                        <w:pStyle w:val="ListParagraph"/>
                        <w:numPr>
                          <w:ilvl w:val="0"/>
                          <w:numId w:val="35"/>
                        </w:numPr>
                        <w:spacing w:line="360" w:lineRule="auto"/>
                        <w:ind w:left="360"/>
                      </w:pPr>
                      <w:r w:rsidRPr="00C879F2">
                        <w:rPr>
                          <w:b/>
                          <w:sz w:val="34"/>
                        </w:rPr>
                        <w:t>¶</w:t>
                      </w:r>
                      <w:r w:rsidRPr="00C879F2">
                        <w:rPr>
                          <w:b/>
                        </w:rPr>
                        <w:t xml:space="preserve"> </w:t>
                      </w:r>
                    </w:p>
                    <w:p w14:paraId="2F6DAF75" w14:textId="392063CE" w:rsidR="00CE7742" w:rsidRDefault="00CE7742" w:rsidP="00CE7742">
                      <w:pPr>
                        <w:pStyle w:val="ListParagraph"/>
                        <w:numPr>
                          <w:ilvl w:val="0"/>
                          <w:numId w:val="35"/>
                        </w:numPr>
                        <w:spacing w:line="360" w:lineRule="auto"/>
                        <w:ind w:left="360"/>
                      </w:pPr>
                      <w:r>
                        <w:t>Artistic effects</w:t>
                      </w:r>
                    </w:p>
                    <w:p w14:paraId="1DF0D773" w14:textId="77777777" w:rsidR="00CE7742" w:rsidRDefault="00CE7742" w:rsidP="00CE7742">
                      <w:pPr>
                        <w:pStyle w:val="ListParagraph"/>
                        <w:numPr>
                          <w:ilvl w:val="0"/>
                          <w:numId w:val="35"/>
                        </w:numPr>
                        <w:spacing w:line="360" w:lineRule="auto"/>
                        <w:ind w:left="360"/>
                      </w:pPr>
                      <w:r>
                        <w:t>AutoCorrect</w:t>
                      </w:r>
                    </w:p>
                    <w:p w14:paraId="3B86163E" w14:textId="77777777" w:rsidR="00CE7742" w:rsidRDefault="00CE7742" w:rsidP="00CE7742">
                      <w:pPr>
                        <w:pStyle w:val="ListParagraph"/>
                        <w:numPr>
                          <w:ilvl w:val="0"/>
                          <w:numId w:val="35"/>
                        </w:numPr>
                        <w:spacing w:line="360" w:lineRule="auto"/>
                        <w:ind w:left="360"/>
                      </w:pPr>
                      <w:r>
                        <w:t>Bullets</w:t>
                      </w:r>
                    </w:p>
                    <w:p w14:paraId="22101C98" w14:textId="77777777" w:rsidR="00CE7742" w:rsidRDefault="00CE7742" w:rsidP="00CE7742">
                      <w:pPr>
                        <w:pStyle w:val="ListParagraph"/>
                        <w:numPr>
                          <w:ilvl w:val="0"/>
                          <w:numId w:val="35"/>
                        </w:numPr>
                        <w:spacing w:line="360" w:lineRule="auto"/>
                        <w:ind w:left="360"/>
                      </w:pPr>
                      <w:r>
                        <w:t>Cell</w:t>
                      </w:r>
                    </w:p>
                    <w:p w14:paraId="5F25C56A" w14:textId="77777777" w:rsidR="00CE7742" w:rsidRDefault="00CE7742" w:rsidP="00CE7742">
                      <w:pPr>
                        <w:pStyle w:val="ListParagraph"/>
                        <w:numPr>
                          <w:ilvl w:val="0"/>
                          <w:numId w:val="35"/>
                        </w:numPr>
                        <w:spacing w:line="360" w:lineRule="auto"/>
                        <w:ind w:left="360"/>
                      </w:pPr>
                      <w:r>
                        <w:t>Complimentary closing</w:t>
                      </w:r>
                    </w:p>
                    <w:p w14:paraId="47135750" w14:textId="77777777" w:rsidR="00CE7742" w:rsidRDefault="00CE7742" w:rsidP="00CE7742">
                      <w:pPr>
                        <w:pStyle w:val="ListParagraph"/>
                        <w:numPr>
                          <w:ilvl w:val="0"/>
                          <w:numId w:val="35"/>
                        </w:numPr>
                        <w:spacing w:line="360" w:lineRule="auto"/>
                        <w:ind w:left="360"/>
                      </w:pPr>
                      <w:r>
                        <w:t>Dateline</w:t>
                      </w:r>
                    </w:p>
                    <w:p w14:paraId="4C096FCE" w14:textId="77777777" w:rsidR="00CE7742" w:rsidRDefault="00CE7742" w:rsidP="00CE7742">
                      <w:pPr>
                        <w:pStyle w:val="ListParagraph"/>
                        <w:numPr>
                          <w:ilvl w:val="0"/>
                          <w:numId w:val="35"/>
                        </w:numPr>
                        <w:spacing w:line="360" w:lineRule="auto"/>
                        <w:ind w:left="360"/>
                      </w:pPr>
                      <w:r>
                        <w:t>Drag and drop</w:t>
                      </w:r>
                    </w:p>
                    <w:p w14:paraId="21130037" w14:textId="77777777" w:rsidR="00CE7742" w:rsidRDefault="00CE7742" w:rsidP="00CE7742">
                      <w:pPr>
                        <w:pStyle w:val="ListParagraph"/>
                        <w:numPr>
                          <w:ilvl w:val="0"/>
                          <w:numId w:val="35"/>
                        </w:numPr>
                        <w:spacing w:line="360" w:lineRule="auto"/>
                        <w:ind w:left="360"/>
                      </w:pPr>
                      <w:r>
                        <w:t>Enclosures</w:t>
                      </w:r>
                    </w:p>
                    <w:p w14:paraId="70FBF14E" w14:textId="77777777" w:rsidR="00CE7742" w:rsidRDefault="00CE7742" w:rsidP="00CE7742">
                      <w:pPr>
                        <w:pStyle w:val="ListParagraph"/>
                        <w:numPr>
                          <w:ilvl w:val="0"/>
                          <w:numId w:val="35"/>
                        </w:numPr>
                        <w:spacing w:line="360" w:lineRule="auto"/>
                        <w:ind w:left="360"/>
                      </w:pPr>
                      <w:r>
                        <w:t>Formatting marks</w:t>
                      </w:r>
                    </w:p>
                    <w:p w14:paraId="0C652770" w14:textId="77777777" w:rsidR="00CE7742" w:rsidRDefault="00CE7742" w:rsidP="00CE7742">
                      <w:pPr>
                        <w:pStyle w:val="ListParagraph"/>
                        <w:numPr>
                          <w:ilvl w:val="0"/>
                          <w:numId w:val="35"/>
                        </w:numPr>
                        <w:spacing w:line="360" w:lineRule="auto"/>
                        <w:ind w:left="360"/>
                      </w:pPr>
                      <w:r>
                        <w:t>Graphics</w:t>
                      </w:r>
                    </w:p>
                    <w:p w14:paraId="1FA6AEF5" w14:textId="77777777" w:rsidR="00CE7742" w:rsidRDefault="00CE7742" w:rsidP="00CE7742">
                      <w:pPr>
                        <w:pStyle w:val="ListParagraph"/>
                        <w:numPr>
                          <w:ilvl w:val="0"/>
                          <w:numId w:val="35"/>
                        </w:numPr>
                        <w:spacing w:line="360" w:lineRule="auto"/>
                        <w:ind w:left="360"/>
                      </w:pPr>
                      <w:r>
                        <w:t>Icon for Microsoft Word</w:t>
                      </w:r>
                    </w:p>
                    <w:p w14:paraId="5892BA7B" w14:textId="77777777" w:rsidR="00CE7742" w:rsidRDefault="00CE7742" w:rsidP="00CE7742">
                      <w:pPr>
                        <w:pStyle w:val="ListParagraph"/>
                        <w:numPr>
                          <w:ilvl w:val="0"/>
                          <w:numId w:val="35"/>
                        </w:numPr>
                        <w:spacing w:line="360" w:lineRule="auto"/>
                        <w:ind w:left="360"/>
                      </w:pPr>
                      <w:r>
                        <w:t>Inside address</w:t>
                      </w:r>
                    </w:p>
                    <w:p w14:paraId="1008D37C" w14:textId="77777777" w:rsidR="00CE7742" w:rsidRDefault="00CE7742" w:rsidP="00CE7742">
                      <w:pPr>
                        <w:pStyle w:val="ListParagraph"/>
                        <w:numPr>
                          <w:ilvl w:val="0"/>
                          <w:numId w:val="35"/>
                        </w:numPr>
                        <w:spacing w:line="360" w:lineRule="auto"/>
                        <w:ind w:left="360"/>
                      </w:pPr>
                      <w:r>
                        <w:t>Justified alignment</w:t>
                      </w:r>
                    </w:p>
                    <w:p w14:paraId="3DA5E482" w14:textId="77777777" w:rsidR="00CE7742" w:rsidRDefault="00CE7742" w:rsidP="00CE7742">
                      <w:pPr>
                        <w:pStyle w:val="ListParagraph"/>
                        <w:numPr>
                          <w:ilvl w:val="0"/>
                          <w:numId w:val="35"/>
                        </w:numPr>
                        <w:spacing w:line="360" w:lineRule="auto"/>
                        <w:ind w:left="360"/>
                      </w:pPr>
                      <w:r>
                        <w:t>Left alignment</w:t>
                      </w:r>
                    </w:p>
                    <w:p w14:paraId="203C2C5D" w14:textId="77777777" w:rsidR="00CE7742" w:rsidRDefault="00CE7742" w:rsidP="00CE7742">
                      <w:pPr>
                        <w:pStyle w:val="ListParagraph"/>
                        <w:numPr>
                          <w:ilvl w:val="0"/>
                          <w:numId w:val="35"/>
                        </w:numPr>
                        <w:spacing w:line="360" w:lineRule="auto"/>
                        <w:ind w:left="360"/>
                      </w:pPr>
                      <w:r>
                        <w:t>Letterhead</w:t>
                      </w:r>
                    </w:p>
                    <w:p w14:paraId="3F7EBD28" w14:textId="77777777" w:rsidR="00CE7742" w:rsidRDefault="00CE7742" w:rsidP="00CE7742">
                      <w:pPr>
                        <w:pStyle w:val="ListParagraph"/>
                        <w:numPr>
                          <w:ilvl w:val="0"/>
                          <w:numId w:val="35"/>
                        </w:numPr>
                        <w:spacing w:line="360" w:lineRule="auto"/>
                        <w:ind w:left="360"/>
                      </w:pPr>
                      <w:r>
                        <w:t>Line spacing</w:t>
                      </w:r>
                    </w:p>
                    <w:p w14:paraId="7C2B8B68" w14:textId="77777777" w:rsidR="00CE7742" w:rsidRDefault="00CE7742" w:rsidP="00CE7742">
                      <w:pPr>
                        <w:pStyle w:val="ListParagraph"/>
                        <w:numPr>
                          <w:ilvl w:val="0"/>
                          <w:numId w:val="35"/>
                        </w:numPr>
                        <w:spacing w:line="360" w:lineRule="auto"/>
                        <w:ind w:left="360"/>
                      </w:pPr>
                      <w:r>
                        <w:t>Live Layout</w:t>
                      </w:r>
                    </w:p>
                    <w:p w14:paraId="2D9019DB" w14:textId="77777777" w:rsidR="00CE7742" w:rsidRDefault="00CE7742" w:rsidP="00CE7742">
                      <w:pPr>
                        <w:pStyle w:val="ListParagraph"/>
                        <w:numPr>
                          <w:ilvl w:val="0"/>
                          <w:numId w:val="35"/>
                        </w:numPr>
                        <w:spacing w:line="360" w:lineRule="auto"/>
                        <w:ind w:left="360"/>
                      </w:pPr>
                      <w:r>
                        <w:t>No Paragraph Space style</w:t>
                      </w:r>
                    </w:p>
                    <w:p w14:paraId="0C3CB0D1" w14:textId="77777777" w:rsidR="00CE7742" w:rsidRDefault="00CE7742" w:rsidP="00CE7742">
                      <w:pPr>
                        <w:pStyle w:val="ListParagraph"/>
                        <w:numPr>
                          <w:ilvl w:val="0"/>
                          <w:numId w:val="35"/>
                        </w:numPr>
                        <w:spacing w:line="360" w:lineRule="auto"/>
                        <w:ind w:left="360"/>
                      </w:pPr>
                      <w:r>
                        <w:t>Normal template</w:t>
                      </w:r>
                    </w:p>
                    <w:p w14:paraId="0F57F5A1" w14:textId="77777777" w:rsidR="00CE7742" w:rsidRDefault="00CE7742" w:rsidP="00CE7742">
                      <w:pPr>
                        <w:pStyle w:val="ListParagraph"/>
                        <w:numPr>
                          <w:ilvl w:val="0"/>
                          <w:numId w:val="35"/>
                        </w:numPr>
                        <w:spacing w:line="360" w:lineRule="auto"/>
                        <w:ind w:left="360"/>
                      </w:pPr>
                      <w:r>
                        <w:t>Picture styles</w:t>
                      </w:r>
                    </w:p>
                    <w:p w14:paraId="3C76E1B4" w14:textId="77777777" w:rsidR="00CE7742" w:rsidRDefault="00CE7742" w:rsidP="00CE7742">
                      <w:pPr>
                        <w:pStyle w:val="ListParagraph"/>
                        <w:numPr>
                          <w:ilvl w:val="0"/>
                          <w:numId w:val="35"/>
                        </w:numPr>
                        <w:spacing w:line="360" w:lineRule="auto"/>
                        <w:ind w:left="360"/>
                      </w:pPr>
                      <w:r>
                        <w:t>Rich media</w:t>
                      </w:r>
                    </w:p>
                    <w:p w14:paraId="37BD836B" w14:textId="77777777" w:rsidR="00CE7742" w:rsidRDefault="00CE7742" w:rsidP="00CE7742">
                      <w:pPr>
                        <w:pStyle w:val="ListParagraph"/>
                        <w:numPr>
                          <w:ilvl w:val="0"/>
                          <w:numId w:val="35"/>
                        </w:numPr>
                        <w:spacing w:line="360" w:lineRule="auto"/>
                        <w:ind w:left="360"/>
                      </w:pPr>
                      <w:r>
                        <w:t>Salutation</w:t>
                      </w:r>
                    </w:p>
                    <w:p w14:paraId="7C676F37" w14:textId="77777777" w:rsidR="00CE7742" w:rsidRDefault="00CE7742" w:rsidP="00CE7742">
                      <w:pPr>
                        <w:pStyle w:val="ListParagraph"/>
                        <w:numPr>
                          <w:ilvl w:val="0"/>
                          <w:numId w:val="35"/>
                        </w:numPr>
                        <w:spacing w:line="360" w:lineRule="auto"/>
                        <w:ind w:left="360"/>
                      </w:pPr>
                      <w:r>
                        <w:t>Shape</w:t>
                      </w:r>
                    </w:p>
                    <w:p w14:paraId="27229EE6" w14:textId="77777777" w:rsidR="00CE7742" w:rsidRDefault="00CE7742" w:rsidP="00CE7742">
                      <w:pPr>
                        <w:pStyle w:val="ListParagraph"/>
                        <w:numPr>
                          <w:ilvl w:val="0"/>
                          <w:numId w:val="35"/>
                        </w:numPr>
                        <w:spacing w:line="360" w:lineRule="auto"/>
                        <w:ind w:left="360"/>
                      </w:pPr>
                      <w:r>
                        <w:t>SmartArt</w:t>
                      </w:r>
                    </w:p>
                    <w:p w14:paraId="7636923A" w14:textId="77777777" w:rsidR="00CE7742" w:rsidRDefault="00CE7742" w:rsidP="00CE7742">
                      <w:pPr>
                        <w:pStyle w:val="ListParagraph"/>
                        <w:numPr>
                          <w:ilvl w:val="0"/>
                          <w:numId w:val="35"/>
                        </w:numPr>
                        <w:spacing w:line="360" w:lineRule="auto"/>
                        <w:ind w:left="360"/>
                      </w:pPr>
                      <w:r>
                        <w:t>Spin box</w:t>
                      </w:r>
                    </w:p>
                    <w:p w14:paraId="2694AF83" w14:textId="77777777" w:rsidR="00CE7742" w:rsidRDefault="00CE7742" w:rsidP="00C879F2">
                      <w:pPr>
                        <w:pStyle w:val="ListParagraph"/>
                        <w:numPr>
                          <w:ilvl w:val="0"/>
                          <w:numId w:val="35"/>
                        </w:numPr>
                        <w:spacing w:line="360" w:lineRule="auto"/>
                        <w:ind w:left="540" w:hanging="540"/>
                      </w:pPr>
                      <w:r>
                        <w:t>Subject line</w:t>
                      </w:r>
                    </w:p>
                    <w:p w14:paraId="311DF28F" w14:textId="77777777" w:rsidR="00CE7742" w:rsidRDefault="00CE7742" w:rsidP="00CE7742">
                      <w:pPr>
                        <w:pStyle w:val="ListParagraph"/>
                        <w:numPr>
                          <w:ilvl w:val="0"/>
                          <w:numId w:val="35"/>
                        </w:numPr>
                        <w:spacing w:line="360" w:lineRule="auto"/>
                        <w:ind w:left="540" w:hanging="540"/>
                      </w:pPr>
                      <w:r>
                        <w:t>Tab stop</w:t>
                      </w:r>
                    </w:p>
                    <w:p w14:paraId="64EF13BD" w14:textId="77777777" w:rsidR="00CE7742" w:rsidRDefault="00CE7742" w:rsidP="00CE7742">
                      <w:pPr>
                        <w:pStyle w:val="ListParagraph"/>
                        <w:numPr>
                          <w:ilvl w:val="0"/>
                          <w:numId w:val="35"/>
                        </w:numPr>
                        <w:spacing w:line="360" w:lineRule="auto"/>
                        <w:ind w:left="540" w:hanging="540"/>
                      </w:pPr>
                      <w:r>
                        <w:t>Table</w:t>
                      </w:r>
                    </w:p>
                    <w:p w14:paraId="42D537EA" w14:textId="77777777" w:rsidR="00CE7742" w:rsidRDefault="00CE7742" w:rsidP="00CE7742">
                      <w:pPr>
                        <w:pStyle w:val="ListParagraph"/>
                        <w:numPr>
                          <w:ilvl w:val="0"/>
                          <w:numId w:val="35"/>
                        </w:numPr>
                        <w:spacing w:line="360" w:lineRule="auto"/>
                        <w:ind w:left="540" w:hanging="540"/>
                      </w:pPr>
                      <w:r>
                        <w:t>Template</w:t>
                      </w:r>
                    </w:p>
                    <w:p w14:paraId="08CEE853" w14:textId="77777777" w:rsidR="00CE7742" w:rsidRDefault="00CE7742" w:rsidP="00C879F2">
                      <w:pPr>
                        <w:pStyle w:val="ListParagraph"/>
                        <w:numPr>
                          <w:ilvl w:val="0"/>
                          <w:numId w:val="35"/>
                        </w:numPr>
                        <w:spacing w:line="360" w:lineRule="auto"/>
                        <w:ind w:left="360"/>
                      </w:pPr>
                      <w:r>
                        <w:t>Text wrapping</w:t>
                      </w:r>
                    </w:p>
                    <w:p w14:paraId="5D3828A2" w14:textId="3B0B9709" w:rsidR="00D77E99" w:rsidRDefault="00CE7742" w:rsidP="00CE7742">
                      <w:pPr>
                        <w:pStyle w:val="ListParagraph"/>
                        <w:numPr>
                          <w:ilvl w:val="0"/>
                          <w:numId w:val="35"/>
                        </w:numPr>
                        <w:spacing w:line="360" w:lineRule="auto"/>
                        <w:ind w:left="360"/>
                      </w:pPr>
                      <w:r>
                        <w:t>Writer's identification</w:t>
                      </w:r>
                    </w:p>
                  </w:txbxContent>
                </v:textbox>
                <w10:wrap type="square" anchorx="page"/>
              </v:shape>
            </w:pict>
          </mc:Fallback>
        </mc:AlternateContent>
      </w:r>
      <w:r w:rsidRPr="00531539">
        <w:rPr>
          <w:sz w:val="28"/>
          <w:szCs w:val="22"/>
        </w:rPr>
        <w:t xml:space="preserve">Chapter </w:t>
      </w:r>
      <w:r w:rsidR="00BF767D">
        <w:rPr>
          <w:sz w:val="28"/>
          <w:szCs w:val="22"/>
        </w:rPr>
        <w:t>12 &amp; 13</w:t>
      </w:r>
      <w:r w:rsidRPr="00531539">
        <w:rPr>
          <w:sz w:val="28"/>
          <w:szCs w:val="22"/>
        </w:rPr>
        <w:t xml:space="preserve"> Matching</w:t>
      </w:r>
      <w:r w:rsidRPr="006454F7">
        <w:rPr>
          <w:b w:val="0"/>
          <w:color w:val="auto"/>
          <w:sz w:val="28"/>
          <w:szCs w:val="22"/>
        </w:rPr>
        <w:t xml:space="preserve">.  </w:t>
      </w:r>
      <w:r w:rsidRPr="006454F7">
        <w:rPr>
          <w:b w:val="0"/>
          <w:color w:val="auto"/>
        </w:rPr>
        <w:t>Match each term in the second column with its correct definition in the first column by writing the letter of the term on the blank line in front of the correct definition.</w:t>
      </w:r>
      <w:r w:rsidR="00B04FC3">
        <w:rPr>
          <w:b w:val="0"/>
          <w:color w:val="auto"/>
        </w:rPr>
        <w:br/>
      </w:r>
      <w:r w:rsidR="00B04FC3">
        <w:rPr>
          <w:szCs w:val="24"/>
        </w:rPr>
        <w:t xml:space="preserve">_____ </w:t>
      </w:r>
      <w:r w:rsidR="00BF767D">
        <w:rPr>
          <w:b w:val="0"/>
          <w:szCs w:val="24"/>
        </w:rPr>
        <w:t>1</w:t>
      </w:r>
      <w:r w:rsidR="00B04FC3" w:rsidRPr="00B04FC3">
        <w:rPr>
          <w:b w:val="0"/>
          <w:szCs w:val="24"/>
        </w:rPr>
        <w:t>.</w:t>
      </w:r>
      <w:r w:rsidR="00B04FC3" w:rsidRPr="00D77E99">
        <w:rPr>
          <w:szCs w:val="24"/>
        </w:rPr>
        <w:t xml:space="preserve"> </w:t>
      </w:r>
      <w:r w:rsidR="00BF767D">
        <w:rPr>
          <w:noProof/>
        </w:rPr>
        <w:drawing>
          <wp:inline distT="0" distB="0" distL="0" distR="0" wp14:anchorId="76F0AC1E" wp14:editId="0A07E467">
            <wp:extent cx="657225" cy="609600"/>
            <wp:effectExtent l="0" t="0" r="9525" b="0"/>
            <wp:docPr id="3" name="Picture 3" descr="Microsoft Office Word (2018–present).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crosoft Office Word (2018–present).sv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inline>
        </w:drawing>
      </w:r>
      <w:r w:rsidR="00B04FC3">
        <w:rPr>
          <w:szCs w:val="24"/>
        </w:rPr>
        <w:br/>
      </w:r>
    </w:p>
    <w:p w14:paraId="2AF8EA1C" w14:textId="2A39F98F" w:rsidR="00CE7742" w:rsidRPr="00464479" w:rsidRDefault="00BF767D" w:rsidP="00CE7742">
      <w:pPr>
        <w:pStyle w:val="CRPROBSET1MATCHNL"/>
        <w:spacing w:after="0"/>
        <w:rPr>
          <w:sz w:val="16"/>
          <w:szCs w:val="16"/>
        </w:rPr>
      </w:pPr>
      <w:r w:rsidRPr="00BF767D">
        <w:rPr>
          <w:sz w:val="24"/>
          <w:szCs w:val="24"/>
        </w:rPr>
        <w:t>_____ 2.</w:t>
      </w:r>
      <w:r w:rsidRPr="00BF767D">
        <w:rPr>
          <w:sz w:val="24"/>
          <w:szCs w:val="24"/>
        </w:rPr>
        <w:tab/>
        <w:t>The box at the intersection of a row and column in a table.</w:t>
      </w:r>
      <w:r w:rsidR="00CE7742" w:rsidRPr="00CE7742">
        <w:rPr>
          <w:sz w:val="24"/>
          <w:szCs w:val="24"/>
        </w:rPr>
        <w:t xml:space="preserve"> </w:t>
      </w:r>
      <w:r w:rsidR="00CE7742">
        <w:rPr>
          <w:sz w:val="24"/>
          <w:szCs w:val="24"/>
        </w:rPr>
        <w:br/>
      </w:r>
    </w:p>
    <w:p w14:paraId="7F2E3BEC" w14:textId="614EEC72" w:rsidR="00CE7742" w:rsidRPr="00464479" w:rsidRDefault="00BF767D" w:rsidP="00CE7742">
      <w:pPr>
        <w:pStyle w:val="CRPROBSET1MATCHNL"/>
        <w:spacing w:after="0"/>
        <w:rPr>
          <w:sz w:val="16"/>
          <w:szCs w:val="16"/>
        </w:rPr>
      </w:pPr>
      <w:r w:rsidRPr="00BF767D">
        <w:rPr>
          <w:sz w:val="24"/>
          <w:szCs w:val="24"/>
        </w:rPr>
        <w:t>_____ 3.</w:t>
      </w:r>
      <w:r w:rsidRPr="00BF767D">
        <w:rPr>
          <w:sz w:val="24"/>
          <w:szCs w:val="24"/>
        </w:rPr>
        <w:tab/>
        <w:t>A feature that reflows text as an object is moved or resized so that you can view the placement of surrounding text.</w:t>
      </w:r>
    </w:p>
    <w:p w14:paraId="5F86408B" w14:textId="77777777" w:rsidR="00BF767D" w:rsidRPr="00BF767D" w:rsidRDefault="00BF767D" w:rsidP="00BF767D">
      <w:pPr>
        <w:pStyle w:val="CRPROBSET1MATCHNL"/>
        <w:spacing w:after="0"/>
        <w:rPr>
          <w:sz w:val="24"/>
          <w:szCs w:val="24"/>
        </w:rPr>
      </w:pPr>
      <w:r w:rsidRPr="00BF767D">
        <w:rPr>
          <w:sz w:val="24"/>
          <w:szCs w:val="24"/>
        </w:rPr>
        <w:t>_____ 4.</w:t>
      </w:r>
      <w:r w:rsidRPr="00BF767D">
        <w:rPr>
          <w:sz w:val="24"/>
          <w:szCs w:val="24"/>
        </w:rPr>
        <w:tab/>
        <w:t>A small box with an upward- and downward-pointing arrow that enables you to move rapidly through a set of values by clicking.</w:t>
      </w:r>
    </w:p>
    <w:p w14:paraId="2BD1B884" w14:textId="27A07765" w:rsidR="00CE7742" w:rsidRPr="00464479" w:rsidRDefault="00BF767D" w:rsidP="00CE7742">
      <w:pPr>
        <w:pStyle w:val="CRPROBSET1MATCHNL"/>
        <w:spacing w:after="0"/>
        <w:rPr>
          <w:sz w:val="16"/>
          <w:szCs w:val="16"/>
        </w:rPr>
      </w:pPr>
      <w:r w:rsidRPr="00BF767D">
        <w:rPr>
          <w:sz w:val="24"/>
          <w:szCs w:val="24"/>
        </w:rPr>
        <w:t>_____ 5.</w:t>
      </w:r>
      <w:r w:rsidRPr="00BF767D">
        <w:rPr>
          <w:sz w:val="24"/>
          <w:szCs w:val="24"/>
        </w:rPr>
        <w:tab/>
        <w:t>The manner in which text displays around an object.</w:t>
      </w:r>
      <w:r w:rsidR="00CE7742" w:rsidRPr="00CE7742">
        <w:rPr>
          <w:sz w:val="24"/>
          <w:szCs w:val="24"/>
        </w:rPr>
        <w:t xml:space="preserve"> </w:t>
      </w:r>
      <w:r w:rsidR="00CE7742">
        <w:rPr>
          <w:sz w:val="24"/>
          <w:szCs w:val="24"/>
        </w:rPr>
        <w:br/>
      </w:r>
    </w:p>
    <w:p w14:paraId="53CF4B0B" w14:textId="15159B1C" w:rsidR="00BF767D" w:rsidRPr="00BF767D" w:rsidRDefault="00BF767D" w:rsidP="00BF767D">
      <w:pPr>
        <w:pStyle w:val="CRPROBSET1MATCHNL"/>
        <w:spacing w:after="0"/>
        <w:rPr>
          <w:sz w:val="24"/>
          <w:szCs w:val="24"/>
        </w:rPr>
      </w:pPr>
      <w:r w:rsidRPr="00BF767D">
        <w:rPr>
          <w:sz w:val="24"/>
          <w:szCs w:val="24"/>
        </w:rPr>
        <w:t>_____ 6.</w:t>
      </w:r>
      <w:r w:rsidRPr="00BF767D">
        <w:rPr>
          <w:sz w:val="24"/>
          <w:szCs w:val="24"/>
        </w:rPr>
        <w:tab/>
        <w:t xml:space="preserve">Frames, shapes, shadows, borders, and other special </w:t>
      </w:r>
      <w:r w:rsidR="00CE7742">
        <w:rPr>
          <w:sz w:val="24"/>
          <w:szCs w:val="24"/>
        </w:rPr>
        <w:t xml:space="preserve">effects that can be added to </w:t>
      </w:r>
      <w:r w:rsidRPr="00BF767D">
        <w:rPr>
          <w:sz w:val="24"/>
          <w:szCs w:val="24"/>
        </w:rPr>
        <w:t>image</w:t>
      </w:r>
      <w:r w:rsidR="00CE7742">
        <w:rPr>
          <w:sz w:val="24"/>
          <w:szCs w:val="24"/>
        </w:rPr>
        <w:t>s</w:t>
      </w:r>
      <w:r w:rsidRPr="00BF767D">
        <w:rPr>
          <w:sz w:val="24"/>
          <w:szCs w:val="24"/>
        </w:rPr>
        <w:t xml:space="preserve"> to create an overall visual style.</w:t>
      </w:r>
    </w:p>
    <w:p w14:paraId="5E1D7E9E" w14:textId="2C8F6D02" w:rsidR="00CE7742" w:rsidRPr="00464479" w:rsidRDefault="00BF767D" w:rsidP="00CE7742">
      <w:pPr>
        <w:pStyle w:val="CRPROBSET1MATCHNL"/>
        <w:spacing w:after="0"/>
        <w:rPr>
          <w:sz w:val="16"/>
          <w:szCs w:val="16"/>
        </w:rPr>
      </w:pPr>
      <w:r w:rsidRPr="00BF767D">
        <w:rPr>
          <w:sz w:val="24"/>
          <w:szCs w:val="24"/>
        </w:rPr>
        <w:t>_____ 7.</w:t>
      </w:r>
      <w:r w:rsidRPr="00BF767D">
        <w:rPr>
          <w:sz w:val="24"/>
          <w:szCs w:val="24"/>
        </w:rPr>
        <w:tab/>
        <w:t>Formats that make pictures look more like sketches or paintings</w:t>
      </w:r>
      <w:r w:rsidR="00CE7742">
        <w:rPr>
          <w:sz w:val="24"/>
          <w:szCs w:val="24"/>
        </w:rPr>
        <w:t>.</w:t>
      </w:r>
      <w:r w:rsidR="00CE7742" w:rsidRPr="00CE7742">
        <w:rPr>
          <w:sz w:val="24"/>
          <w:szCs w:val="24"/>
        </w:rPr>
        <w:t xml:space="preserve"> </w:t>
      </w:r>
      <w:r w:rsidR="00CE7742">
        <w:rPr>
          <w:sz w:val="24"/>
          <w:szCs w:val="24"/>
        </w:rPr>
        <w:br/>
      </w:r>
    </w:p>
    <w:p w14:paraId="1555B800" w14:textId="14809C6A" w:rsidR="00CE7742" w:rsidRPr="00464479" w:rsidRDefault="00BF767D" w:rsidP="00CE7742">
      <w:pPr>
        <w:pStyle w:val="CRPROBSET1MATCHNL"/>
        <w:spacing w:after="0"/>
        <w:rPr>
          <w:sz w:val="16"/>
          <w:szCs w:val="16"/>
        </w:rPr>
      </w:pPr>
      <w:r w:rsidRPr="00BF767D">
        <w:rPr>
          <w:sz w:val="24"/>
          <w:szCs w:val="24"/>
        </w:rPr>
        <w:t>_____ 8.</w:t>
      </w:r>
      <w:r w:rsidRPr="00BF767D">
        <w:rPr>
          <w:sz w:val="24"/>
          <w:szCs w:val="24"/>
        </w:rPr>
        <w:tab/>
        <w:t>An object such as a line, arrow, box, callout, or banner.</w:t>
      </w:r>
      <w:r w:rsidR="00CE7742" w:rsidRPr="00CE7742">
        <w:rPr>
          <w:sz w:val="24"/>
          <w:szCs w:val="24"/>
        </w:rPr>
        <w:t xml:space="preserve"> </w:t>
      </w:r>
      <w:r w:rsidR="00CE7742">
        <w:rPr>
          <w:sz w:val="24"/>
          <w:szCs w:val="24"/>
        </w:rPr>
        <w:br/>
      </w:r>
    </w:p>
    <w:p w14:paraId="5960A58A" w14:textId="77777777" w:rsidR="00BF767D" w:rsidRPr="00BF767D" w:rsidRDefault="00BF767D" w:rsidP="00BF767D">
      <w:pPr>
        <w:pStyle w:val="CRPROBSET1MATCHNL"/>
        <w:spacing w:after="0"/>
        <w:rPr>
          <w:sz w:val="24"/>
          <w:szCs w:val="24"/>
        </w:rPr>
      </w:pPr>
      <w:r w:rsidRPr="00BF767D">
        <w:rPr>
          <w:sz w:val="24"/>
          <w:szCs w:val="24"/>
        </w:rPr>
        <w:t>_____ 9.</w:t>
      </w:r>
      <w:r w:rsidRPr="00BF767D">
        <w:rPr>
          <w:sz w:val="24"/>
          <w:szCs w:val="24"/>
        </w:rPr>
        <w:tab/>
        <w:t>A commonly used alignment of text in which text is aligned at the left margin, leaving the right margin uneven.</w:t>
      </w:r>
    </w:p>
    <w:p w14:paraId="6BBB7FB7" w14:textId="77777777" w:rsidR="00BF767D" w:rsidRPr="00BF767D" w:rsidRDefault="00BF767D" w:rsidP="00BF767D">
      <w:pPr>
        <w:pStyle w:val="CRPROBSET1MATCHNL"/>
        <w:spacing w:after="0"/>
        <w:rPr>
          <w:sz w:val="24"/>
          <w:szCs w:val="24"/>
        </w:rPr>
      </w:pPr>
      <w:r w:rsidRPr="00BF767D">
        <w:rPr>
          <w:sz w:val="24"/>
          <w:szCs w:val="24"/>
        </w:rPr>
        <w:t>_____ 10.</w:t>
      </w:r>
      <w:r w:rsidRPr="00BF767D">
        <w:rPr>
          <w:sz w:val="24"/>
          <w:szCs w:val="24"/>
        </w:rPr>
        <w:tab/>
        <w:t>An alignment of text in which the text is evenly aligned on both the left and right margins.</w:t>
      </w:r>
    </w:p>
    <w:p w14:paraId="24FD3BC4" w14:textId="21EA9CF4" w:rsidR="00CE7742" w:rsidRPr="00464479" w:rsidRDefault="00BF767D" w:rsidP="00CE7742">
      <w:pPr>
        <w:pStyle w:val="CRPROBSET1MATCHNL"/>
        <w:spacing w:after="0"/>
        <w:rPr>
          <w:sz w:val="16"/>
          <w:szCs w:val="16"/>
        </w:rPr>
      </w:pPr>
      <w:r w:rsidRPr="00BF767D">
        <w:rPr>
          <w:sz w:val="24"/>
          <w:szCs w:val="24"/>
        </w:rPr>
        <w:t>_____ 11.</w:t>
      </w:r>
      <w:r w:rsidRPr="00BF767D">
        <w:rPr>
          <w:sz w:val="24"/>
          <w:szCs w:val="24"/>
        </w:rPr>
        <w:tab/>
        <w:t>The distance between lines of text in a paragraph.</w:t>
      </w:r>
      <w:r w:rsidR="00CE7742" w:rsidRPr="00CE7742">
        <w:rPr>
          <w:sz w:val="24"/>
          <w:szCs w:val="24"/>
        </w:rPr>
        <w:t xml:space="preserve"> </w:t>
      </w:r>
      <w:r w:rsidR="00CE7742">
        <w:rPr>
          <w:sz w:val="24"/>
          <w:szCs w:val="24"/>
        </w:rPr>
        <w:br/>
      </w:r>
    </w:p>
    <w:p w14:paraId="37DE978A" w14:textId="77777777" w:rsidR="00BF767D" w:rsidRPr="00BF767D" w:rsidRDefault="00BF767D" w:rsidP="00BF767D">
      <w:pPr>
        <w:pStyle w:val="CRPROBSET1MATCHNL"/>
        <w:spacing w:after="0"/>
        <w:rPr>
          <w:sz w:val="24"/>
          <w:szCs w:val="24"/>
        </w:rPr>
      </w:pPr>
      <w:r w:rsidRPr="00BF767D">
        <w:rPr>
          <w:sz w:val="24"/>
          <w:szCs w:val="24"/>
        </w:rPr>
        <w:t>_____ 12.</w:t>
      </w:r>
      <w:r w:rsidRPr="00BF767D">
        <w:rPr>
          <w:sz w:val="24"/>
          <w:szCs w:val="24"/>
        </w:rPr>
        <w:tab/>
        <w:t>Text symbols such as small circles or check marks that introduce items in a list.</w:t>
      </w:r>
    </w:p>
    <w:p w14:paraId="716852B6" w14:textId="77777777" w:rsidR="00BF767D" w:rsidRPr="00BF767D" w:rsidRDefault="00BF767D" w:rsidP="00BF767D">
      <w:pPr>
        <w:pStyle w:val="CRPROBSET1MATCHNL"/>
        <w:spacing w:after="0"/>
        <w:rPr>
          <w:sz w:val="24"/>
          <w:szCs w:val="24"/>
        </w:rPr>
      </w:pPr>
      <w:r w:rsidRPr="00BF767D">
        <w:rPr>
          <w:sz w:val="24"/>
          <w:szCs w:val="24"/>
        </w:rPr>
        <w:t>_____ 13.</w:t>
      </w:r>
      <w:r w:rsidRPr="00BF767D">
        <w:rPr>
          <w:sz w:val="24"/>
          <w:szCs w:val="24"/>
        </w:rPr>
        <w:tab/>
        <w:t>A mark on the ruler that indicates the location where the insertion point will be placed when you press the Tab key.</w:t>
      </w:r>
    </w:p>
    <w:p w14:paraId="4A39F831" w14:textId="77777777" w:rsidR="00BF767D" w:rsidRPr="00BF767D" w:rsidRDefault="00BF767D" w:rsidP="00BF767D">
      <w:pPr>
        <w:pStyle w:val="CRPROBSET1MATCHNL"/>
        <w:spacing w:after="0"/>
        <w:rPr>
          <w:sz w:val="24"/>
          <w:szCs w:val="24"/>
        </w:rPr>
      </w:pPr>
      <w:r w:rsidRPr="00BF767D">
        <w:rPr>
          <w:sz w:val="24"/>
          <w:szCs w:val="24"/>
        </w:rPr>
        <w:t>_____ 14.</w:t>
      </w:r>
      <w:r w:rsidRPr="00BF767D">
        <w:rPr>
          <w:sz w:val="24"/>
          <w:szCs w:val="24"/>
        </w:rPr>
        <w:tab/>
        <w:t>A designer-quality graphic used to create a visual representation of information.</w:t>
      </w:r>
    </w:p>
    <w:p w14:paraId="2CF3552E" w14:textId="77777777" w:rsidR="00BF767D" w:rsidRPr="00BF767D" w:rsidRDefault="00BF767D" w:rsidP="00BF767D">
      <w:pPr>
        <w:pStyle w:val="CRPROBSET1MATCHNL"/>
        <w:spacing w:after="0"/>
        <w:rPr>
          <w:sz w:val="24"/>
          <w:szCs w:val="24"/>
        </w:rPr>
      </w:pPr>
      <w:r w:rsidRPr="00BF767D">
        <w:rPr>
          <w:sz w:val="24"/>
          <w:szCs w:val="24"/>
        </w:rPr>
        <w:t>_____ 15.</w:t>
      </w:r>
      <w:r w:rsidRPr="00BF767D">
        <w:rPr>
          <w:sz w:val="24"/>
          <w:szCs w:val="24"/>
        </w:rPr>
        <w:tab/>
        <w:t>Computer interaction that responds to your actions; for example by presenting text, graphics, animation, video, audio, or games.</w:t>
      </w:r>
    </w:p>
    <w:p w14:paraId="1ABA5871" w14:textId="71CBAE90" w:rsidR="00BF767D" w:rsidRPr="00BF767D" w:rsidRDefault="00BF767D" w:rsidP="00BF767D">
      <w:pPr>
        <w:pStyle w:val="CRPROBSET1MATCHNL"/>
        <w:spacing w:after="0"/>
        <w:rPr>
          <w:sz w:val="24"/>
          <w:szCs w:val="24"/>
        </w:rPr>
      </w:pPr>
      <w:r w:rsidRPr="00BF767D">
        <w:rPr>
          <w:sz w:val="24"/>
          <w:szCs w:val="24"/>
        </w:rPr>
        <w:t>_____ 1</w:t>
      </w:r>
      <w:r>
        <w:rPr>
          <w:sz w:val="24"/>
          <w:szCs w:val="24"/>
        </w:rPr>
        <w:t>6</w:t>
      </w:r>
      <w:r w:rsidRPr="00BF767D">
        <w:rPr>
          <w:sz w:val="24"/>
          <w:szCs w:val="24"/>
        </w:rPr>
        <w:t>.</w:t>
      </w:r>
      <w:r w:rsidRPr="00BF767D">
        <w:rPr>
          <w:sz w:val="24"/>
          <w:szCs w:val="24"/>
        </w:rPr>
        <w:tab/>
        <w:t>Characters that display on the screen, but do not print, indicating where the Enter key, the Spacebar, and the Tab key were pressed.</w:t>
      </w:r>
    </w:p>
    <w:p w14:paraId="409412CF" w14:textId="0BA264B2" w:rsidR="00CE7742" w:rsidRPr="00464479" w:rsidRDefault="00BF767D" w:rsidP="00CE7742">
      <w:pPr>
        <w:pStyle w:val="CRPROBSET1MATCHNL"/>
        <w:spacing w:after="0"/>
        <w:rPr>
          <w:sz w:val="16"/>
          <w:szCs w:val="16"/>
        </w:rPr>
      </w:pPr>
      <w:r>
        <w:rPr>
          <w:sz w:val="24"/>
          <w:szCs w:val="24"/>
        </w:rPr>
        <w:t>_____ 17</w:t>
      </w:r>
      <w:r w:rsidRPr="00BF767D">
        <w:rPr>
          <w:sz w:val="24"/>
          <w:szCs w:val="24"/>
        </w:rPr>
        <w:t>.</w:t>
      </w:r>
      <w:r w:rsidRPr="00BF767D">
        <w:rPr>
          <w:sz w:val="24"/>
          <w:szCs w:val="24"/>
        </w:rPr>
        <w:tab/>
        <w:t>Pictures, charts, or drawing objects.</w:t>
      </w:r>
      <w:r w:rsidR="00CE7742" w:rsidRPr="00CE7742">
        <w:rPr>
          <w:sz w:val="24"/>
          <w:szCs w:val="24"/>
        </w:rPr>
        <w:t xml:space="preserve"> </w:t>
      </w:r>
      <w:r w:rsidR="00CE7742">
        <w:rPr>
          <w:sz w:val="24"/>
          <w:szCs w:val="24"/>
        </w:rPr>
        <w:br/>
      </w:r>
    </w:p>
    <w:p w14:paraId="6FFDBDCE" w14:textId="74676A10" w:rsidR="00CE7742" w:rsidRPr="00464479" w:rsidRDefault="00BF767D" w:rsidP="00CE7742">
      <w:pPr>
        <w:pStyle w:val="CRPROBSET1MATCHNL"/>
        <w:spacing w:after="0"/>
        <w:rPr>
          <w:sz w:val="16"/>
          <w:szCs w:val="16"/>
        </w:rPr>
      </w:pPr>
      <w:r w:rsidRPr="00BF767D">
        <w:rPr>
          <w:sz w:val="24"/>
          <w:szCs w:val="24"/>
        </w:rPr>
        <w:t>_____ 1</w:t>
      </w:r>
      <w:r>
        <w:rPr>
          <w:sz w:val="24"/>
          <w:szCs w:val="24"/>
        </w:rPr>
        <w:t>8</w:t>
      </w:r>
      <w:r w:rsidRPr="00BF767D">
        <w:rPr>
          <w:sz w:val="24"/>
          <w:szCs w:val="24"/>
        </w:rPr>
        <w:t>.</w:t>
      </w:r>
      <w:r w:rsidRPr="00BF767D">
        <w:rPr>
          <w:sz w:val="24"/>
          <w:szCs w:val="24"/>
        </w:rPr>
        <w:tab/>
        <w:t>An arrangement of information organized into rows and columns.</w:t>
      </w:r>
      <w:r w:rsidR="00CE7742" w:rsidRPr="00CE7742">
        <w:rPr>
          <w:sz w:val="24"/>
          <w:szCs w:val="24"/>
        </w:rPr>
        <w:t xml:space="preserve"> </w:t>
      </w:r>
      <w:r w:rsidR="00CE7742">
        <w:rPr>
          <w:sz w:val="24"/>
          <w:szCs w:val="24"/>
        </w:rPr>
        <w:br/>
      </w:r>
    </w:p>
    <w:p w14:paraId="5D3FF6E8" w14:textId="09E0FFBA" w:rsidR="00BF767D" w:rsidRPr="00BF767D" w:rsidRDefault="00BF767D" w:rsidP="00BF767D">
      <w:pPr>
        <w:pStyle w:val="CRPROBSET1MATCHNL"/>
        <w:spacing w:after="0"/>
        <w:rPr>
          <w:sz w:val="24"/>
          <w:szCs w:val="24"/>
        </w:rPr>
      </w:pPr>
      <w:r>
        <w:rPr>
          <w:sz w:val="24"/>
          <w:szCs w:val="24"/>
        </w:rPr>
        <w:t>_____ 19</w:t>
      </w:r>
      <w:r w:rsidRPr="00BF767D">
        <w:rPr>
          <w:sz w:val="24"/>
          <w:szCs w:val="24"/>
        </w:rPr>
        <w:t>.</w:t>
      </w:r>
      <w:r w:rsidRPr="00BF767D">
        <w:rPr>
          <w:sz w:val="24"/>
          <w:szCs w:val="24"/>
        </w:rPr>
        <w:tab/>
        <w:t>A document structure that opens a copy of itself, opens unnamed, and is used as the starting point for another document.</w:t>
      </w:r>
    </w:p>
    <w:p w14:paraId="3E5CED1C" w14:textId="0E012A69" w:rsidR="00CE7742" w:rsidRPr="00464479" w:rsidRDefault="00BF767D" w:rsidP="00CE7742">
      <w:pPr>
        <w:pStyle w:val="CRPROBSET1MATCHNL"/>
        <w:spacing w:after="0"/>
        <w:rPr>
          <w:sz w:val="16"/>
          <w:szCs w:val="16"/>
        </w:rPr>
      </w:pPr>
      <w:r>
        <w:rPr>
          <w:sz w:val="24"/>
          <w:szCs w:val="24"/>
        </w:rPr>
        <w:t>_____ 20</w:t>
      </w:r>
      <w:r w:rsidRPr="00BF767D">
        <w:rPr>
          <w:sz w:val="24"/>
          <w:szCs w:val="24"/>
        </w:rPr>
        <w:t>.</w:t>
      </w:r>
      <w:r w:rsidRPr="00BF767D">
        <w:rPr>
          <w:sz w:val="24"/>
          <w:szCs w:val="24"/>
        </w:rPr>
        <w:tab/>
        <w:t>The template that serves as a basis for all Word documents.</w:t>
      </w:r>
      <w:r w:rsidR="00CE7742" w:rsidRPr="00CE7742">
        <w:rPr>
          <w:sz w:val="24"/>
          <w:szCs w:val="24"/>
        </w:rPr>
        <w:t xml:space="preserve"> </w:t>
      </w:r>
      <w:r w:rsidR="00CE7742">
        <w:rPr>
          <w:sz w:val="24"/>
          <w:szCs w:val="24"/>
        </w:rPr>
        <w:br/>
      </w:r>
    </w:p>
    <w:p w14:paraId="080F52C6" w14:textId="478F20F8" w:rsidR="00BF767D" w:rsidRPr="00BF767D" w:rsidRDefault="00BF767D" w:rsidP="00BF767D">
      <w:pPr>
        <w:pStyle w:val="CRPROBSET1MATCHNL"/>
        <w:spacing w:after="0"/>
        <w:rPr>
          <w:sz w:val="24"/>
          <w:szCs w:val="24"/>
        </w:rPr>
      </w:pPr>
      <w:r>
        <w:rPr>
          <w:sz w:val="24"/>
          <w:szCs w:val="24"/>
        </w:rPr>
        <w:t>_____ 21</w:t>
      </w:r>
      <w:r w:rsidRPr="00BF767D">
        <w:rPr>
          <w:sz w:val="24"/>
          <w:szCs w:val="24"/>
        </w:rPr>
        <w:t>.</w:t>
      </w:r>
      <w:r w:rsidRPr="00BF767D">
        <w:rPr>
          <w:sz w:val="24"/>
          <w:szCs w:val="24"/>
        </w:rPr>
        <w:tab/>
        <w:t>The personal or company information that displays at the top of a letter.</w:t>
      </w:r>
    </w:p>
    <w:p w14:paraId="4EE7189F" w14:textId="22523F0F" w:rsidR="00BF767D" w:rsidRPr="00BF767D" w:rsidRDefault="00BF767D" w:rsidP="00BF767D">
      <w:pPr>
        <w:pStyle w:val="CRPROBSET1MATCHNL"/>
        <w:spacing w:after="0"/>
        <w:rPr>
          <w:sz w:val="24"/>
          <w:szCs w:val="24"/>
        </w:rPr>
      </w:pPr>
      <w:r>
        <w:rPr>
          <w:sz w:val="24"/>
          <w:szCs w:val="24"/>
        </w:rPr>
        <w:t>_____ 22</w:t>
      </w:r>
      <w:r w:rsidRPr="00BF767D">
        <w:rPr>
          <w:sz w:val="24"/>
          <w:szCs w:val="24"/>
        </w:rPr>
        <w:t>.</w:t>
      </w:r>
      <w:r w:rsidRPr="00BF767D">
        <w:rPr>
          <w:sz w:val="24"/>
          <w:szCs w:val="24"/>
        </w:rPr>
        <w:tab/>
        <w:t>The built-in paragraph style—available from the Paragraph Spacing command—that inserts no extra space before or after a paragraph and uses line spacing of 1.</w:t>
      </w:r>
    </w:p>
    <w:p w14:paraId="5DC4AC73" w14:textId="5D189B5B" w:rsidR="00CE7742" w:rsidRPr="00464479" w:rsidRDefault="00BF767D" w:rsidP="00CE7742">
      <w:pPr>
        <w:pStyle w:val="CRPROBSET1MATCHNL"/>
        <w:spacing w:after="0"/>
        <w:rPr>
          <w:sz w:val="16"/>
          <w:szCs w:val="16"/>
        </w:rPr>
      </w:pPr>
      <w:r>
        <w:rPr>
          <w:sz w:val="24"/>
          <w:szCs w:val="24"/>
        </w:rPr>
        <w:t>_____ 23</w:t>
      </w:r>
      <w:r w:rsidRPr="00BF767D">
        <w:rPr>
          <w:sz w:val="24"/>
          <w:szCs w:val="24"/>
        </w:rPr>
        <w:t>.</w:t>
      </w:r>
      <w:r w:rsidRPr="00BF767D">
        <w:rPr>
          <w:sz w:val="24"/>
          <w:szCs w:val="24"/>
        </w:rPr>
        <w:tab/>
        <w:t>The first line in a business letter that contains the current date, and which is positioned just below the letterhead if a letterhead is used.</w:t>
      </w:r>
      <w:r w:rsidR="00CE7742" w:rsidRPr="00CE7742">
        <w:rPr>
          <w:sz w:val="24"/>
          <w:szCs w:val="24"/>
        </w:rPr>
        <w:t xml:space="preserve"> </w:t>
      </w:r>
      <w:r w:rsidR="00CE7742">
        <w:rPr>
          <w:sz w:val="24"/>
          <w:szCs w:val="24"/>
        </w:rPr>
        <w:br/>
      </w:r>
    </w:p>
    <w:p w14:paraId="6E4262A1" w14:textId="77777777" w:rsidR="00C879F2" w:rsidRDefault="00C879F2" w:rsidP="00CE7742">
      <w:pPr>
        <w:pStyle w:val="CRPROBSET1MATCHNL"/>
        <w:spacing w:after="0"/>
        <w:rPr>
          <w:sz w:val="24"/>
          <w:szCs w:val="24"/>
        </w:rPr>
      </w:pPr>
    </w:p>
    <w:p w14:paraId="03CE9FCC" w14:textId="77777777" w:rsidR="00C879F2" w:rsidRPr="00C879F2" w:rsidRDefault="00C879F2" w:rsidP="00CE7742">
      <w:pPr>
        <w:pStyle w:val="CRPROBSET1MATCHNL"/>
        <w:spacing w:after="0"/>
        <w:rPr>
          <w:sz w:val="16"/>
          <w:szCs w:val="24"/>
        </w:rPr>
      </w:pPr>
    </w:p>
    <w:p w14:paraId="3832272A" w14:textId="77155557" w:rsidR="00CE7742" w:rsidRPr="00464479" w:rsidRDefault="00BF767D" w:rsidP="00CE7742">
      <w:pPr>
        <w:pStyle w:val="CRPROBSET1MATCHNL"/>
        <w:spacing w:after="0"/>
        <w:rPr>
          <w:sz w:val="16"/>
          <w:szCs w:val="16"/>
        </w:rPr>
      </w:pPr>
      <w:r>
        <w:rPr>
          <w:sz w:val="24"/>
          <w:szCs w:val="24"/>
        </w:rPr>
        <w:t>_____ 24</w:t>
      </w:r>
      <w:r w:rsidRPr="00BF767D">
        <w:rPr>
          <w:sz w:val="24"/>
          <w:szCs w:val="24"/>
        </w:rPr>
        <w:t>.</w:t>
      </w:r>
      <w:r w:rsidRPr="00BF767D">
        <w:rPr>
          <w:sz w:val="24"/>
          <w:szCs w:val="24"/>
        </w:rPr>
        <w:tab/>
        <w:t>The name and address of the person receiving a letter and positioned below the date line.</w:t>
      </w:r>
      <w:r w:rsidR="00CE7742" w:rsidRPr="00CE7742">
        <w:rPr>
          <w:sz w:val="24"/>
          <w:szCs w:val="24"/>
        </w:rPr>
        <w:t xml:space="preserve"> </w:t>
      </w:r>
      <w:r w:rsidR="00CE7742">
        <w:rPr>
          <w:sz w:val="24"/>
          <w:szCs w:val="24"/>
        </w:rPr>
        <w:br/>
      </w:r>
    </w:p>
    <w:p w14:paraId="73663E0B" w14:textId="51B21263" w:rsidR="00CE7742" w:rsidRPr="00464479" w:rsidRDefault="00BF767D" w:rsidP="00CE7742">
      <w:pPr>
        <w:pStyle w:val="CRPROBSET1MATCHNL"/>
        <w:spacing w:after="0"/>
        <w:rPr>
          <w:sz w:val="16"/>
          <w:szCs w:val="16"/>
        </w:rPr>
      </w:pPr>
      <w:r>
        <w:rPr>
          <w:sz w:val="24"/>
          <w:szCs w:val="24"/>
        </w:rPr>
        <w:t>_____ 25</w:t>
      </w:r>
      <w:r w:rsidRPr="00BF767D">
        <w:rPr>
          <w:sz w:val="24"/>
          <w:szCs w:val="24"/>
        </w:rPr>
        <w:t>.</w:t>
      </w:r>
      <w:r w:rsidRPr="00BF767D">
        <w:rPr>
          <w:sz w:val="24"/>
          <w:szCs w:val="24"/>
        </w:rPr>
        <w:tab/>
        <w:t>The greeting line of a letter.</w:t>
      </w:r>
      <w:r w:rsidR="00CE7742" w:rsidRPr="00CE7742">
        <w:rPr>
          <w:sz w:val="24"/>
          <w:szCs w:val="24"/>
        </w:rPr>
        <w:t xml:space="preserve"> </w:t>
      </w:r>
      <w:r w:rsidR="00C879F2">
        <w:rPr>
          <w:sz w:val="24"/>
          <w:szCs w:val="24"/>
        </w:rPr>
        <w:tab/>
        <w:t xml:space="preserve">  AND</w:t>
      </w:r>
      <w:r w:rsidR="00C879F2">
        <w:rPr>
          <w:sz w:val="24"/>
          <w:szCs w:val="24"/>
        </w:rPr>
        <w:tab/>
      </w:r>
      <w:r w:rsidR="00C879F2">
        <w:rPr>
          <w:sz w:val="24"/>
          <w:szCs w:val="24"/>
        </w:rPr>
        <w:tab/>
      </w:r>
      <w:r>
        <w:rPr>
          <w:sz w:val="24"/>
          <w:szCs w:val="24"/>
        </w:rPr>
        <w:t>_____ 26</w:t>
      </w:r>
      <w:r w:rsidRPr="00BF767D">
        <w:rPr>
          <w:sz w:val="24"/>
          <w:szCs w:val="24"/>
        </w:rPr>
        <w:t>.</w:t>
      </w:r>
      <w:r w:rsidRPr="00BF767D">
        <w:rPr>
          <w:sz w:val="24"/>
          <w:szCs w:val="24"/>
        </w:rPr>
        <w:tab/>
        <w:t>A parting farewell in a letter.</w:t>
      </w:r>
      <w:r w:rsidR="00CE7742" w:rsidRPr="00CE7742">
        <w:rPr>
          <w:sz w:val="24"/>
          <w:szCs w:val="24"/>
        </w:rPr>
        <w:t xml:space="preserve"> </w:t>
      </w:r>
      <w:r w:rsidR="00CE7742">
        <w:rPr>
          <w:sz w:val="24"/>
          <w:szCs w:val="24"/>
        </w:rPr>
        <w:br/>
      </w:r>
    </w:p>
    <w:p w14:paraId="5EFB1F3E" w14:textId="43BCDA14" w:rsidR="00BF767D" w:rsidRPr="00BF767D" w:rsidRDefault="00BF767D" w:rsidP="00BF767D">
      <w:pPr>
        <w:pStyle w:val="CRPROBSET1MATCHNL"/>
        <w:spacing w:after="0"/>
        <w:rPr>
          <w:sz w:val="24"/>
          <w:szCs w:val="24"/>
        </w:rPr>
      </w:pPr>
      <w:r w:rsidRPr="00BF767D">
        <w:rPr>
          <w:sz w:val="24"/>
          <w:szCs w:val="24"/>
        </w:rPr>
        <w:t xml:space="preserve">_____ </w:t>
      </w:r>
      <w:r>
        <w:rPr>
          <w:sz w:val="24"/>
          <w:szCs w:val="24"/>
        </w:rPr>
        <w:t>27</w:t>
      </w:r>
      <w:r w:rsidRPr="00BF767D">
        <w:rPr>
          <w:sz w:val="24"/>
          <w:szCs w:val="24"/>
        </w:rPr>
        <w:t>.</w:t>
      </w:r>
      <w:r w:rsidRPr="00BF767D">
        <w:rPr>
          <w:sz w:val="24"/>
          <w:szCs w:val="24"/>
        </w:rPr>
        <w:tab/>
        <w:t>The name and title of the author of a letter, placed near the bottom of the letter under the complimentary closing.</w:t>
      </w:r>
    </w:p>
    <w:p w14:paraId="62EA70CD" w14:textId="51A831BB" w:rsidR="00BF767D" w:rsidRPr="00BF767D" w:rsidRDefault="00BF767D" w:rsidP="00BF767D">
      <w:pPr>
        <w:pStyle w:val="CRPROBSET1MATCHNL"/>
        <w:spacing w:after="0"/>
        <w:rPr>
          <w:sz w:val="24"/>
          <w:szCs w:val="24"/>
        </w:rPr>
      </w:pPr>
      <w:r>
        <w:rPr>
          <w:sz w:val="24"/>
          <w:szCs w:val="24"/>
        </w:rPr>
        <w:t xml:space="preserve">_____ </w:t>
      </w:r>
      <w:r w:rsidRPr="00BF767D">
        <w:rPr>
          <w:sz w:val="24"/>
          <w:szCs w:val="24"/>
        </w:rPr>
        <w:t>2</w:t>
      </w:r>
      <w:r>
        <w:rPr>
          <w:sz w:val="24"/>
          <w:szCs w:val="24"/>
        </w:rPr>
        <w:t>8</w:t>
      </w:r>
      <w:r w:rsidRPr="00BF767D">
        <w:rPr>
          <w:sz w:val="24"/>
          <w:szCs w:val="24"/>
        </w:rPr>
        <w:t>.</w:t>
      </w:r>
      <w:r w:rsidRPr="00BF767D">
        <w:rPr>
          <w:sz w:val="24"/>
          <w:szCs w:val="24"/>
        </w:rPr>
        <w:tab/>
        <w:t>The optional line following the inside address in a business letter that states the purpose of the letter.</w:t>
      </w:r>
    </w:p>
    <w:p w14:paraId="735CC630" w14:textId="492C14A0" w:rsidR="00CE7742" w:rsidRPr="00464479" w:rsidRDefault="00BF767D" w:rsidP="00CE7742">
      <w:pPr>
        <w:pStyle w:val="CRPROBSET1MATCHNL"/>
        <w:spacing w:after="0"/>
        <w:rPr>
          <w:sz w:val="16"/>
          <w:szCs w:val="16"/>
        </w:rPr>
      </w:pPr>
      <w:r>
        <w:rPr>
          <w:sz w:val="24"/>
          <w:szCs w:val="24"/>
        </w:rPr>
        <w:t>_____ 29</w:t>
      </w:r>
      <w:r w:rsidRPr="00BF767D">
        <w:rPr>
          <w:sz w:val="24"/>
          <w:szCs w:val="24"/>
        </w:rPr>
        <w:t>.</w:t>
      </w:r>
      <w:r w:rsidRPr="00BF767D">
        <w:rPr>
          <w:sz w:val="24"/>
          <w:szCs w:val="24"/>
        </w:rPr>
        <w:tab/>
        <w:t>Additional documents included with a business letter.</w:t>
      </w:r>
      <w:r w:rsidR="00CE7742" w:rsidRPr="00CE7742">
        <w:rPr>
          <w:sz w:val="24"/>
          <w:szCs w:val="24"/>
        </w:rPr>
        <w:t xml:space="preserve"> </w:t>
      </w:r>
      <w:r w:rsidR="00CE7742">
        <w:rPr>
          <w:sz w:val="24"/>
          <w:szCs w:val="24"/>
        </w:rPr>
        <w:br/>
      </w:r>
      <w:bookmarkStart w:id="0" w:name="_GoBack"/>
      <w:bookmarkEnd w:id="0"/>
    </w:p>
    <w:p w14:paraId="443A7C1E" w14:textId="384396D7" w:rsidR="00BF767D" w:rsidRPr="00BF767D" w:rsidRDefault="00BF767D" w:rsidP="00BF767D">
      <w:pPr>
        <w:pStyle w:val="CRPROBSET1MATCHNL"/>
        <w:spacing w:after="0"/>
        <w:rPr>
          <w:sz w:val="24"/>
          <w:szCs w:val="24"/>
        </w:rPr>
      </w:pPr>
      <w:r w:rsidRPr="00BF767D">
        <w:rPr>
          <w:sz w:val="24"/>
          <w:szCs w:val="24"/>
        </w:rPr>
        <w:t xml:space="preserve">_____ </w:t>
      </w:r>
      <w:r>
        <w:rPr>
          <w:sz w:val="24"/>
          <w:szCs w:val="24"/>
        </w:rPr>
        <w:t>30</w:t>
      </w:r>
      <w:r w:rsidRPr="00BF767D">
        <w:rPr>
          <w:sz w:val="24"/>
          <w:szCs w:val="24"/>
        </w:rPr>
        <w:t>.</w:t>
      </w:r>
      <w:r w:rsidRPr="00BF767D">
        <w:rPr>
          <w:sz w:val="24"/>
          <w:szCs w:val="24"/>
        </w:rPr>
        <w:tab/>
        <w:t xml:space="preserve">A Word feature that corrects common typing and spelling errors as you type, for example changing </w:t>
      </w:r>
      <w:proofErr w:type="spellStart"/>
      <w:r w:rsidRPr="00BF767D">
        <w:rPr>
          <w:sz w:val="24"/>
          <w:szCs w:val="24"/>
        </w:rPr>
        <w:t>teh</w:t>
      </w:r>
      <w:proofErr w:type="spellEnd"/>
      <w:r w:rsidRPr="00BF767D">
        <w:rPr>
          <w:sz w:val="24"/>
          <w:szCs w:val="24"/>
        </w:rPr>
        <w:t xml:space="preserve"> to the.</w:t>
      </w:r>
    </w:p>
    <w:p w14:paraId="54D51A6B" w14:textId="0E6358E9" w:rsidR="00CE7742" w:rsidRPr="00464479" w:rsidRDefault="00BF767D" w:rsidP="00CE7742">
      <w:pPr>
        <w:pStyle w:val="CRPROBSET1MATCHNL"/>
        <w:spacing w:after="0"/>
        <w:rPr>
          <w:sz w:val="16"/>
          <w:szCs w:val="16"/>
        </w:rPr>
      </w:pPr>
      <w:r>
        <w:rPr>
          <w:sz w:val="24"/>
          <w:szCs w:val="24"/>
        </w:rPr>
        <w:t>_____ 31</w:t>
      </w:r>
      <w:r w:rsidRPr="00BF767D">
        <w:rPr>
          <w:sz w:val="24"/>
          <w:szCs w:val="24"/>
        </w:rPr>
        <w:t>.</w:t>
      </w:r>
      <w:r w:rsidRPr="00BF767D">
        <w:rPr>
          <w:sz w:val="24"/>
          <w:szCs w:val="24"/>
        </w:rPr>
        <w:tab/>
        <w:t>A technique by which you can move, by dragging, selected text from one location in a document to another.</w:t>
      </w:r>
      <w:r w:rsidR="00CE7742" w:rsidRPr="00CE7742">
        <w:rPr>
          <w:sz w:val="24"/>
          <w:szCs w:val="24"/>
        </w:rPr>
        <w:t xml:space="preserve"> </w:t>
      </w:r>
      <w:r w:rsidR="00CE7742">
        <w:rPr>
          <w:sz w:val="24"/>
          <w:szCs w:val="24"/>
        </w:rPr>
        <w:br/>
      </w:r>
    </w:p>
    <w:p w14:paraId="3599ABA8" w14:textId="580BF840" w:rsidR="00BF767D" w:rsidRDefault="00CE7742" w:rsidP="00BF767D">
      <w:pPr>
        <w:pStyle w:val="CRPROBSET1MATCHNL"/>
        <w:spacing w:after="0"/>
        <w:rPr>
          <w:sz w:val="24"/>
          <w:szCs w:val="24"/>
        </w:rPr>
      </w:pPr>
      <w:r>
        <w:rPr>
          <w:sz w:val="24"/>
          <w:szCs w:val="24"/>
        </w:rPr>
        <w:t>_____ 32</w:t>
      </w:r>
      <w:r w:rsidRPr="00BF767D">
        <w:rPr>
          <w:sz w:val="24"/>
          <w:szCs w:val="24"/>
        </w:rPr>
        <w:t>.</w:t>
      </w:r>
      <w:r w:rsidRPr="00BF767D">
        <w:rPr>
          <w:sz w:val="24"/>
          <w:szCs w:val="24"/>
        </w:rPr>
        <w:tab/>
      </w:r>
      <w:r>
        <w:rPr>
          <w:sz w:val="24"/>
          <w:szCs w:val="24"/>
        </w:rPr>
        <w:t>The symbol on the icon that will “show</w:t>
      </w:r>
      <w:r w:rsidR="00C879F2">
        <w:rPr>
          <w:sz w:val="24"/>
          <w:szCs w:val="24"/>
        </w:rPr>
        <w:t>/hide</w:t>
      </w:r>
      <w:r>
        <w:rPr>
          <w:sz w:val="24"/>
          <w:szCs w:val="24"/>
        </w:rPr>
        <w:t xml:space="preserve"> codes” such as spaces, paragraph returns, and tabs.</w:t>
      </w:r>
    </w:p>
    <w:p w14:paraId="385609E1" w14:textId="77777777" w:rsidR="00BF767D" w:rsidRPr="00C879F2" w:rsidRDefault="00BF767D" w:rsidP="00BF767D">
      <w:pPr>
        <w:pStyle w:val="CRPROBSET1MATCHNL"/>
        <w:spacing w:after="0"/>
        <w:rPr>
          <w:sz w:val="16"/>
          <w:szCs w:val="24"/>
        </w:rPr>
      </w:pPr>
    </w:p>
    <w:p w14:paraId="68323169" w14:textId="77777777" w:rsidR="00D77E99" w:rsidRDefault="00D77E99" w:rsidP="00C879F2">
      <w:pPr>
        <w:pStyle w:val="CRSETFIBQSETTTL"/>
      </w:pPr>
      <w:r>
        <w:t>Multiple Choice.  Circle your choice completely.</w:t>
      </w:r>
    </w:p>
    <w:p w14:paraId="17B0A87D" w14:textId="0EF37696" w:rsidR="00C879F2" w:rsidRPr="00C879F2" w:rsidRDefault="00C879F2" w:rsidP="00C879F2">
      <w:pPr>
        <w:pStyle w:val="CRPROBSET1MATCHNL"/>
        <w:numPr>
          <w:ilvl w:val="0"/>
          <w:numId w:val="40"/>
        </w:numPr>
        <w:rPr>
          <w:sz w:val="24"/>
          <w:szCs w:val="24"/>
        </w:rPr>
      </w:pPr>
      <w:r w:rsidRPr="00C879F2">
        <w:rPr>
          <w:sz w:val="24"/>
          <w:szCs w:val="24"/>
        </w:rPr>
        <w:t>A preformatted document that you can use as a starting point and then change to suit your needs</w:t>
      </w:r>
    </w:p>
    <w:p w14:paraId="6F3C8306" w14:textId="6FB1BE10"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file </w:t>
      </w:r>
      <w:r>
        <w:rPr>
          <w:sz w:val="24"/>
          <w:szCs w:val="24"/>
        </w:rPr>
        <w:tab/>
      </w:r>
      <w:r>
        <w:rPr>
          <w:sz w:val="24"/>
          <w:szCs w:val="24"/>
        </w:rPr>
        <w:tab/>
      </w:r>
      <w:r>
        <w:rPr>
          <w:sz w:val="24"/>
          <w:szCs w:val="24"/>
        </w:rPr>
        <w:tab/>
      </w:r>
      <w:r>
        <w:rPr>
          <w:sz w:val="24"/>
          <w:szCs w:val="24"/>
        </w:rPr>
        <w:tab/>
      </w:r>
      <w:r w:rsidRPr="00C879F2">
        <w:rPr>
          <w:sz w:val="24"/>
          <w:szCs w:val="24"/>
        </w:rPr>
        <w:t xml:space="preserve">B. spreadsheet </w:t>
      </w:r>
      <w:r>
        <w:rPr>
          <w:sz w:val="24"/>
          <w:szCs w:val="24"/>
        </w:rPr>
        <w:tab/>
      </w:r>
      <w:r>
        <w:rPr>
          <w:sz w:val="24"/>
          <w:szCs w:val="24"/>
        </w:rPr>
        <w:tab/>
      </w:r>
      <w:r>
        <w:rPr>
          <w:sz w:val="24"/>
          <w:szCs w:val="24"/>
        </w:rPr>
        <w:tab/>
      </w:r>
      <w:r w:rsidRPr="00C879F2">
        <w:rPr>
          <w:sz w:val="24"/>
          <w:szCs w:val="24"/>
        </w:rPr>
        <w:t>C. template</w:t>
      </w:r>
    </w:p>
    <w:p w14:paraId="7F7B5F2F" w14:textId="10D55983" w:rsidR="00C879F2" w:rsidRPr="00C879F2" w:rsidRDefault="00C879F2" w:rsidP="00C879F2">
      <w:pPr>
        <w:pStyle w:val="CRPROBSET1MATCHNL"/>
        <w:numPr>
          <w:ilvl w:val="0"/>
          <w:numId w:val="40"/>
        </w:numPr>
        <w:rPr>
          <w:sz w:val="24"/>
          <w:szCs w:val="24"/>
        </w:rPr>
      </w:pPr>
      <w:r w:rsidRPr="00C879F2">
        <w:rPr>
          <w:sz w:val="24"/>
          <w:szCs w:val="24"/>
        </w:rPr>
        <w:t>The feature that moves text from the right edge of a paragraph to the beginning of the next line as necessary to fit within the margins.</w:t>
      </w:r>
    </w:p>
    <w:p w14:paraId="3AFF7E64" w14:textId="2F72E3F8"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A. word</w:t>
      </w:r>
      <w:r>
        <w:rPr>
          <w:sz w:val="24"/>
          <w:szCs w:val="24"/>
        </w:rPr>
        <w:t xml:space="preserve"> </w:t>
      </w:r>
      <w:r w:rsidRPr="00C879F2">
        <w:rPr>
          <w:sz w:val="24"/>
          <w:szCs w:val="24"/>
        </w:rPr>
        <w:t xml:space="preserve">wrap </w:t>
      </w:r>
      <w:r>
        <w:rPr>
          <w:sz w:val="24"/>
          <w:szCs w:val="24"/>
        </w:rPr>
        <w:tab/>
      </w:r>
      <w:r>
        <w:rPr>
          <w:sz w:val="24"/>
          <w:szCs w:val="24"/>
        </w:rPr>
        <w:tab/>
      </w:r>
      <w:r>
        <w:rPr>
          <w:sz w:val="24"/>
          <w:szCs w:val="24"/>
        </w:rPr>
        <w:tab/>
      </w:r>
      <w:r w:rsidRPr="00C879F2">
        <w:rPr>
          <w:sz w:val="24"/>
          <w:szCs w:val="24"/>
        </w:rPr>
        <w:t xml:space="preserve">B. text wrap </w:t>
      </w:r>
      <w:r>
        <w:rPr>
          <w:sz w:val="24"/>
          <w:szCs w:val="24"/>
        </w:rPr>
        <w:tab/>
      </w:r>
      <w:r>
        <w:rPr>
          <w:sz w:val="24"/>
          <w:szCs w:val="24"/>
        </w:rPr>
        <w:tab/>
      </w:r>
      <w:r>
        <w:rPr>
          <w:sz w:val="24"/>
          <w:szCs w:val="24"/>
        </w:rPr>
        <w:tab/>
      </w:r>
      <w:r>
        <w:rPr>
          <w:sz w:val="24"/>
          <w:szCs w:val="24"/>
        </w:rPr>
        <w:tab/>
      </w:r>
      <w:r w:rsidRPr="00C879F2">
        <w:rPr>
          <w:sz w:val="24"/>
          <w:szCs w:val="24"/>
        </w:rPr>
        <w:t>C. justification</w:t>
      </w:r>
    </w:p>
    <w:p w14:paraId="76A0A6F4" w14:textId="63D7A711" w:rsidR="00C879F2" w:rsidRPr="00C879F2" w:rsidRDefault="00C879F2" w:rsidP="00C879F2">
      <w:pPr>
        <w:pStyle w:val="CRPROBSET1MATCHNL"/>
        <w:numPr>
          <w:ilvl w:val="0"/>
          <w:numId w:val="40"/>
        </w:numPr>
        <w:rPr>
          <w:sz w:val="24"/>
          <w:szCs w:val="24"/>
        </w:rPr>
      </w:pPr>
      <w:r w:rsidRPr="00C879F2">
        <w:rPr>
          <w:sz w:val="24"/>
          <w:szCs w:val="24"/>
        </w:rPr>
        <w:t>Characters that display on the screen to show the location of paragraphs, tabs, and spaces, but that do not print, are called:</w:t>
      </w:r>
    </w:p>
    <w:p w14:paraId="0C31DCAC" w14:textId="2D0EA518"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nonprinting characters </w:t>
      </w:r>
      <w:r>
        <w:rPr>
          <w:sz w:val="24"/>
          <w:szCs w:val="24"/>
        </w:rPr>
        <w:tab/>
      </w:r>
      <w:r w:rsidRPr="00C879F2">
        <w:rPr>
          <w:sz w:val="24"/>
          <w:szCs w:val="24"/>
        </w:rPr>
        <w:t xml:space="preserve">B. </w:t>
      </w:r>
      <w:r w:rsidR="005C139B">
        <w:rPr>
          <w:sz w:val="24"/>
          <w:szCs w:val="24"/>
        </w:rPr>
        <w:t>bullets</w:t>
      </w:r>
      <w:r w:rsidRPr="00C879F2">
        <w:rPr>
          <w:sz w:val="24"/>
          <w:szCs w:val="24"/>
        </w:rPr>
        <w:t xml:space="preserve"> </w:t>
      </w:r>
      <w:r>
        <w:rPr>
          <w:sz w:val="24"/>
          <w:szCs w:val="24"/>
        </w:rPr>
        <w:tab/>
      </w:r>
      <w:r>
        <w:rPr>
          <w:sz w:val="24"/>
          <w:szCs w:val="24"/>
        </w:rPr>
        <w:tab/>
      </w:r>
      <w:r>
        <w:rPr>
          <w:sz w:val="24"/>
          <w:szCs w:val="24"/>
        </w:rPr>
        <w:tab/>
      </w:r>
      <w:r>
        <w:rPr>
          <w:sz w:val="24"/>
          <w:szCs w:val="24"/>
        </w:rPr>
        <w:tab/>
      </w:r>
      <w:r w:rsidRPr="00C879F2">
        <w:rPr>
          <w:sz w:val="24"/>
          <w:szCs w:val="24"/>
        </w:rPr>
        <w:t xml:space="preserve">C. </w:t>
      </w:r>
      <w:r w:rsidR="005C139B">
        <w:rPr>
          <w:sz w:val="24"/>
          <w:szCs w:val="24"/>
        </w:rPr>
        <w:t>anchors</w:t>
      </w:r>
    </w:p>
    <w:p w14:paraId="6FEB7A0A" w14:textId="63312505" w:rsidR="00C879F2" w:rsidRPr="00C879F2" w:rsidRDefault="00C879F2" w:rsidP="00C879F2">
      <w:pPr>
        <w:pStyle w:val="CRPROBSET1MATCHNL"/>
        <w:numPr>
          <w:ilvl w:val="0"/>
          <w:numId w:val="40"/>
        </w:numPr>
        <w:rPr>
          <w:sz w:val="24"/>
          <w:szCs w:val="24"/>
        </w:rPr>
      </w:pPr>
      <w:r w:rsidRPr="00C879F2">
        <w:rPr>
          <w:sz w:val="24"/>
          <w:szCs w:val="24"/>
        </w:rPr>
        <w:t>Picture formatting options that control the manner in which text wraps around a picture or other object.</w:t>
      </w:r>
    </w:p>
    <w:p w14:paraId="37B5BD61" w14:textId="05B70649"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Text Wrapping </w:t>
      </w:r>
      <w:r>
        <w:rPr>
          <w:sz w:val="24"/>
          <w:szCs w:val="24"/>
        </w:rPr>
        <w:tab/>
      </w:r>
      <w:r>
        <w:rPr>
          <w:sz w:val="24"/>
          <w:szCs w:val="24"/>
        </w:rPr>
        <w:tab/>
      </w:r>
      <w:r w:rsidRPr="00C879F2">
        <w:rPr>
          <w:sz w:val="24"/>
          <w:szCs w:val="24"/>
        </w:rPr>
        <w:t xml:space="preserve">B. Layout Options </w:t>
      </w:r>
      <w:r>
        <w:rPr>
          <w:sz w:val="24"/>
          <w:szCs w:val="24"/>
        </w:rPr>
        <w:tab/>
      </w:r>
      <w:r>
        <w:rPr>
          <w:sz w:val="24"/>
          <w:szCs w:val="24"/>
        </w:rPr>
        <w:tab/>
      </w:r>
      <w:r>
        <w:rPr>
          <w:sz w:val="24"/>
          <w:szCs w:val="24"/>
        </w:rPr>
        <w:tab/>
      </w:r>
      <w:r w:rsidRPr="00C879F2">
        <w:rPr>
          <w:sz w:val="24"/>
          <w:szCs w:val="24"/>
        </w:rPr>
        <w:t>C. Alignment</w:t>
      </w:r>
    </w:p>
    <w:p w14:paraId="522F13DE" w14:textId="6F661598" w:rsidR="00C879F2" w:rsidRPr="00C879F2" w:rsidRDefault="00C879F2" w:rsidP="00C879F2">
      <w:pPr>
        <w:pStyle w:val="CRPROBSET1MATCHNL"/>
        <w:numPr>
          <w:ilvl w:val="0"/>
          <w:numId w:val="40"/>
        </w:numPr>
        <w:rPr>
          <w:sz w:val="24"/>
          <w:szCs w:val="24"/>
        </w:rPr>
      </w:pPr>
      <w:r w:rsidRPr="00C879F2">
        <w:rPr>
          <w:sz w:val="24"/>
          <w:szCs w:val="24"/>
        </w:rPr>
        <w:t xml:space="preserve">The symbol that indicates to which paragraph an image is </w:t>
      </w:r>
      <w:r w:rsidRPr="005C139B">
        <w:rPr>
          <w:b/>
          <w:sz w:val="24"/>
          <w:szCs w:val="24"/>
        </w:rPr>
        <w:t>attached</w:t>
      </w:r>
      <w:r w:rsidRPr="00C879F2">
        <w:rPr>
          <w:sz w:val="24"/>
          <w:szCs w:val="24"/>
        </w:rPr>
        <w:t xml:space="preserve"> is :</w:t>
      </w:r>
    </w:p>
    <w:p w14:paraId="731A1F7C" w14:textId="62806415"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circle </w:t>
      </w:r>
      <w:r>
        <w:rPr>
          <w:sz w:val="24"/>
          <w:szCs w:val="24"/>
        </w:rPr>
        <w:tab/>
      </w:r>
      <w:r>
        <w:rPr>
          <w:sz w:val="24"/>
          <w:szCs w:val="24"/>
        </w:rPr>
        <w:tab/>
      </w:r>
      <w:r>
        <w:rPr>
          <w:sz w:val="24"/>
          <w:szCs w:val="24"/>
        </w:rPr>
        <w:tab/>
      </w:r>
      <w:r>
        <w:rPr>
          <w:sz w:val="24"/>
          <w:szCs w:val="24"/>
        </w:rPr>
        <w:tab/>
      </w:r>
      <w:r w:rsidRPr="00C879F2">
        <w:rPr>
          <w:sz w:val="24"/>
          <w:szCs w:val="24"/>
        </w:rPr>
        <w:t xml:space="preserve">B. </w:t>
      </w:r>
      <w:r w:rsidR="005C139B">
        <w:rPr>
          <w:sz w:val="24"/>
          <w:szCs w:val="24"/>
        </w:rPr>
        <w:t>diamond</w:t>
      </w:r>
      <w:r w:rsidRPr="00C879F2">
        <w:rPr>
          <w:sz w:val="24"/>
          <w:szCs w:val="24"/>
        </w:rPr>
        <w:t xml:space="preserve"> </w:t>
      </w:r>
      <w:r>
        <w:rPr>
          <w:sz w:val="24"/>
          <w:szCs w:val="24"/>
        </w:rPr>
        <w:tab/>
      </w:r>
      <w:r>
        <w:rPr>
          <w:sz w:val="24"/>
          <w:szCs w:val="24"/>
        </w:rPr>
        <w:tab/>
      </w:r>
      <w:r>
        <w:rPr>
          <w:sz w:val="24"/>
          <w:szCs w:val="24"/>
        </w:rPr>
        <w:tab/>
      </w:r>
      <w:r>
        <w:rPr>
          <w:sz w:val="24"/>
          <w:szCs w:val="24"/>
        </w:rPr>
        <w:tab/>
      </w:r>
      <w:r w:rsidRPr="00C879F2">
        <w:rPr>
          <w:sz w:val="24"/>
          <w:szCs w:val="24"/>
        </w:rPr>
        <w:t xml:space="preserve">C. </w:t>
      </w:r>
      <w:r w:rsidR="005C139B">
        <w:rPr>
          <w:sz w:val="24"/>
          <w:szCs w:val="24"/>
        </w:rPr>
        <w:t>anchor</w:t>
      </w:r>
    </w:p>
    <w:p w14:paraId="4C36D135" w14:textId="3A574DD2" w:rsidR="00C879F2" w:rsidRPr="00C879F2" w:rsidRDefault="00C879F2" w:rsidP="00C879F2">
      <w:pPr>
        <w:pStyle w:val="CRPROBSET1MATCHNL"/>
        <w:numPr>
          <w:ilvl w:val="0"/>
          <w:numId w:val="40"/>
        </w:numPr>
        <w:rPr>
          <w:sz w:val="24"/>
          <w:szCs w:val="24"/>
        </w:rPr>
      </w:pPr>
      <w:r w:rsidRPr="00C879F2">
        <w:rPr>
          <w:sz w:val="24"/>
          <w:szCs w:val="24"/>
        </w:rPr>
        <w:t xml:space="preserve">A symbol with which you can </w:t>
      </w:r>
      <w:r w:rsidRPr="005C139B">
        <w:rPr>
          <w:b/>
          <w:sz w:val="24"/>
          <w:szCs w:val="24"/>
        </w:rPr>
        <w:t>rotate</w:t>
      </w:r>
      <w:r w:rsidRPr="00C879F2">
        <w:rPr>
          <w:sz w:val="24"/>
          <w:szCs w:val="24"/>
        </w:rPr>
        <w:t xml:space="preserve"> a graphic to any angle and that displays above the top center sizing handle.</w:t>
      </w:r>
    </w:p>
    <w:p w14:paraId="6E04AD27" w14:textId="56145A22"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rotation handle </w:t>
      </w:r>
      <w:r>
        <w:rPr>
          <w:sz w:val="24"/>
          <w:szCs w:val="24"/>
        </w:rPr>
        <w:tab/>
      </w:r>
      <w:r>
        <w:rPr>
          <w:sz w:val="24"/>
          <w:szCs w:val="24"/>
        </w:rPr>
        <w:tab/>
      </w:r>
      <w:r w:rsidRPr="00C879F2">
        <w:rPr>
          <w:sz w:val="24"/>
          <w:szCs w:val="24"/>
        </w:rPr>
        <w:t xml:space="preserve">B. sizing handle </w:t>
      </w:r>
      <w:r>
        <w:rPr>
          <w:sz w:val="24"/>
          <w:szCs w:val="24"/>
        </w:rPr>
        <w:tab/>
      </w:r>
      <w:r>
        <w:rPr>
          <w:sz w:val="24"/>
          <w:szCs w:val="24"/>
        </w:rPr>
        <w:tab/>
      </w:r>
      <w:r>
        <w:rPr>
          <w:sz w:val="24"/>
          <w:szCs w:val="24"/>
        </w:rPr>
        <w:tab/>
      </w:r>
      <w:r w:rsidRPr="00C879F2">
        <w:rPr>
          <w:sz w:val="24"/>
          <w:szCs w:val="24"/>
        </w:rPr>
        <w:t>C. anchor</w:t>
      </w:r>
    </w:p>
    <w:p w14:paraId="44739546" w14:textId="425156D1" w:rsidR="00C879F2" w:rsidRPr="00C879F2" w:rsidRDefault="00C879F2" w:rsidP="00C879F2">
      <w:pPr>
        <w:pStyle w:val="CRPROBSET1MATCHNL"/>
        <w:numPr>
          <w:ilvl w:val="0"/>
          <w:numId w:val="40"/>
        </w:numPr>
        <w:rPr>
          <w:sz w:val="24"/>
          <w:szCs w:val="24"/>
        </w:rPr>
      </w:pPr>
      <w:r w:rsidRPr="00C879F2">
        <w:rPr>
          <w:sz w:val="24"/>
          <w:szCs w:val="24"/>
        </w:rPr>
        <w:t>The placement of paragraph text relative to the left and right margins is referred to as:</w:t>
      </w:r>
    </w:p>
    <w:p w14:paraId="21326BAF" w14:textId="599CC50C"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alignment </w:t>
      </w:r>
      <w:r>
        <w:rPr>
          <w:sz w:val="24"/>
          <w:szCs w:val="24"/>
        </w:rPr>
        <w:tab/>
      </w:r>
      <w:r>
        <w:rPr>
          <w:sz w:val="24"/>
          <w:szCs w:val="24"/>
        </w:rPr>
        <w:tab/>
      </w:r>
      <w:r>
        <w:rPr>
          <w:sz w:val="24"/>
          <w:szCs w:val="24"/>
        </w:rPr>
        <w:tab/>
      </w:r>
      <w:r w:rsidRPr="00C879F2">
        <w:rPr>
          <w:sz w:val="24"/>
          <w:szCs w:val="24"/>
        </w:rPr>
        <w:t xml:space="preserve">B. justification </w:t>
      </w:r>
      <w:r>
        <w:rPr>
          <w:sz w:val="24"/>
          <w:szCs w:val="24"/>
        </w:rPr>
        <w:tab/>
      </w:r>
      <w:r>
        <w:rPr>
          <w:sz w:val="24"/>
          <w:szCs w:val="24"/>
        </w:rPr>
        <w:tab/>
      </w:r>
      <w:r>
        <w:rPr>
          <w:sz w:val="24"/>
          <w:szCs w:val="24"/>
        </w:rPr>
        <w:tab/>
      </w:r>
      <w:r w:rsidRPr="00C879F2">
        <w:rPr>
          <w:sz w:val="24"/>
          <w:szCs w:val="24"/>
        </w:rPr>
        <w:t>C. layout</w:t>
      </w:r>
    </w:p>
    <w:p w14:paraId="2659D678" w14:textId="457C6E7C" w:rsidR="00C879F2" w:rsidRPr="00C879F2" w:rsidRDefault="00C879F2" w:rsidP="00C879F2">
      <w:pPr>
        <w:pStyle w:val="CRPROBSET1MATCHNL"/>
        <w:numPr>
          <w:ilvl w:val="0"/>
          <w:numId w:val="40"/>
        </w:numPr>
        <w:rPr>
          <w:sz w:val="24"/>
          <w:szCs w:val="24"/>
        </w:rPr>
      </w:pPr>
      <w:r w:rsidRPr="00C879F2">
        <w:rPr>
          <w:sz w:val="24"/>
          <w:szCs w:val="24"/>
        </w:rPr>
        <w:t>A movable, resizable container for text or graphics</w:t>
      </w:r>
    </w:p>
    <w:p w14:paraId="5F856E6B" w14:textId="51398616"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SmartArt </w:t>
      </w:r>
      <w:r>
        <w:rPr>
          <w:sz w:val="24"/>
          <w:szCs w:val="24"/>
        </w:rPr>
        <w:tab/>
      </w:r>
      <w:r>
        <w:rPr>
          <w:sz w:val="24"/>
          <w:szCs w:val="24"/>
        </w:rPr>
        <w:tab/>
      </w:r>
      <w:r>
        <w:rPr>
          <w:sz w:val="24"/>
          <w:szCs w:val="24"/>
        </w:rPr>
        <w:tab/>
      </w:r>
      <w:r w:rsidRPr="00C879F2">
        <w:rPr>
          <w:sz w:val="24"/>
          <w:szCs w:val="24"/>
        </w:rPr>
        <w:t xml:space="preserve">B. banner </w:t>
      </w:r>
      <w:r>
        <w:rPr>
          <w:sz w:val="24"/>
          <w:szCs w:val="24"/>
        </w:rPr>
        <w:tab/>
      </w:r>
      <w:r>
        <w:rPr>
          <w:sz w:val="24"/>
          <w:szCs w:val="24"/>
        </w:rPr>
        <w:tab/>
      </w:r>
      <w:r>
        <w:rPr>
          <w:sz w:val="24"/>
          <w:szCs w:val="24"/>
        </w:rPr>
        <w:tab/>
      </w:r>
      <w:r>
        <w:rPr>
          <w:sz w:val="24"/>
          <w:szCs w:val="24"/>
        </w:rPr>
        <w:tab/>
      </w:r>
      <w:r w:rsidRPr="00C879F2">
        <w:rPr>
          <w:sz w:val="24"/>
          <w:szCs w:val="24"/>
        </w:rPr>
        <w:t>C. text box</w:t>
      </w:r>
    </w:p>
    <w:p w14:paraId="1CE9DAE3" w14:textId="51A76DBA" w:rsidR="00C879F2" w:rsidRPr="00C879F2" w:rsidRDefault="00C879F2" w:rsidP="00C879F2">
      <w:pPr>
        <w:pStyle w:val="CRPROBSET1MATCHNL"/>
        <w:numPr>
          <w:ilvl w:val="0"/>
          <w:numId w:val="40"/>
        </w:numPr>
        <w:rPr>
          <w:sz w:val="24"/>
          <w:szCs w:val="24"/>
        </w:rPr>
      </w:pPr>
      <w:r w:rsidRPr="00C879F2">
        <w:rPr>
          <w:sz w:val="24"/>
          <w:szCs w:val="24"/>
        </w:rPr>
        <w:t>The space between the text and the top, bottom, left, and right edges of the paper</w:t>
      </w:r>
    </w:p>
    <w:p w14:paraId="527EEC0A" w14:textId="26A9C475" w:rsidR="00C879F2" w:rsidRPr="00C879F2" w:rsidRDefault="00C879F2" w:rsidP="00C879F2">
      <w:pPr>
        <w:pStyle w:val="CRPROBSET1MATCHNL"/>
        <w:rPr>
          <w:sz w:val="24"/>
          <w:szCs w:val="24"/>
        </w:rPr>
      </w:pPr>
      <w:r>
        <w:rPr>
          <w:sz w:val="24"/>
          <w:szCs w:val="24"/>
        </w:rPr>
        <w:tab/>
      </w:r>
      <w:r>
        <w:rPr>
          <w:sz w:val="24"/>
          <w:szCs w:val="24"/>
        </w:rPr>
        <w:tab/>
        <w:t>A</w:t>
      </w:r>
      <w:r w:rsidRPr="00C879F2">
        <w:rPr>
          <w:sz w:val="24"/>
          <w:szCs w:val="24"/>
        </w:rPr>
        <w:t xml:space="preserve">. page layout </w:t>
      </w:r>
      <w:r>
        <w:rPr>
          <w:sz w:val="24"/>
          <w:szCs w:val="24"/>
        </w:rPr>
        <w:tab/>
      </w:r>
      <w:r>
        <w:rPr>
          <w:sz w:val="24"/>
          <w:szCs w:val="24"/>
        </w:rPr>
        <w:tab/>
      </w:r>
      <w:r>
        <w:rPr>
          <w:sz w:val="24"/>
          <w:szCs w:val="24"/>
        </w:rPr>
        <w:tab/>
      </w:r>
      <w:r w:rsidRPr="00C879F2">
        <w:rPr>
          <w:sz w:val="24"/>
          <w:szCs w:val="24"/>
        </w:rPr>
        <w:t xml:space="preserve">B. margins </w:t>
      </w:r>
      <w:r>
        <w:rPr>
          <w:sz w:val="24"/>
          <w:szCs w:val="24"/>
        </w:rPr>
        <w:tab/>
      </w:r>
      <w:r>
        <w:rPr>
          <w:sz w:val="24"/>
          <w:szCs w:val="24"/>
        </w:rPr>
        <w:tab/>
      </w:r>
      <w:r>
        <w:rPr>
          <w:sz w:val="24"/>
          <w:szCs w:val="24"/>
        </w:rPr>
        <w:tab/>
      </w:r>
      <w:r>
        <w:rPr>
          <w:sz w:val="24"/>
          <w:szCs w:val="24"/>
        </w:rPr>
        <w:tab/>
      </w:r>
      <w:r w:rsidRPr="00C879F2">
        <w:rPr>
          <w:sz w:val="24"/>
          <w:szCs w:val="24"/>
        </w:rPr>
        <w:t>C. orientation</w:t>
      </w:r>
    </w:p>
    <w:p w14:paraId="6A321099" w14:textId="1F295AE1" w:rsidR="00C879F2" w:rsidRPr="00C879F2" w:rsidRDefault="00C879F2" w:rsidP="00C879F2">
      <w:pPr>
        <w:pStyle w:val="CRPROBSET1MATCHNL"/>
        <w:numPr>
          <w:ilvl w:val="0"/>
          <w:numId w:val="40"/>
        </w:numPr>
        <w:rPr>
          <w:sz w:val="24"/>
          <w:szCs w:val="24"/>
        </w:rPr>
      </w:pPr>
      <w:r w:rsidRPr="00C879F2">
        <w:rPr>
          <w:sz w:val="24"/>
          <w:szCs w:val="24"/>
        </w:rPr>
        <w:t>A list of items with each item introduced by a symbol such as a small circle or check mark, and which is useful when the items in the list can be displayed in any order.</w:t>
      </w:r>
    </w:p>
    <w:p w14:paraId="1DB3BD0A" w14:textId="2A554F28" w:rsidR="00C879F2" w:rsidRPr="00C879F2" w:rsidRDefault="00C879F2" w:rsidP="00C879F2">
      <w:pPr>
        <w:pStyle w:val="CRPROBSET1MATCHNL"/>
        <w:rPr>
          <w:sz w:val="24"/>
          <w:szCs w:val="24"/>
        </w:rPr>
      </w:pPr>
      <w:r>
        <w:rPr>
          <w:sz w:val="24"/>
          <w:szCs w:val="24"/>
        </w:rPr>
        <w:tab/>
      </w:r>
      <w:r>
        <w:rPr>
          <w:sz w:val="24"/>
          <w:szCs w:val="24"/>
        </w:rPr>
        <w:tab/>
      </w:r>
      <w:r w:rsidRPr="00C879F2">
        <w:rPr>
          <w:sz w:val="24"/>
          <w:szCs w:val="24"/>
        </w:rPr>
        <w:t xml:space="preserve">A. bulleted list </w:t>
      </w:r>
      <w:r>
        <w:rPr>
          <w:sz w:val="24"/>
          <w:szCs w:val="24"/>
        </w:rPr>
        <w:tab/>
      </w:r>
      <w:r>
        <w:rPr>
          <w:sz w:val="24"/>
          <w:szCs w:val="24"/>
        </w:rPr>
        <w:tab/>
      </w:r>
      <w:r>
        <w:rPr>
          <w:sz w:val="24"/>
          <w:szCs w:val="24"/>
        </w:rPr>
        <w:tab/>
      </w:r>
      <w:r w:rsidRPr="00C879F2">
        <w:rPr>
          <w:sz w:val="24"/>
          <w:szCs w:val="24"/>
        </w:rPr>
        <w:t xml:space="preserve">B. numbered list </w:t>
      </w:r>
      <w:r>
        <w:rPr>
          <w:sz w:val="24"/>
          <w:szCs w:val="24"/>
        </w:rPr>
        <w:tab/>
      </w:r>
      <w:r>
        <w:rPr>
          <w:sz w:val="24"/>
          <w:szCs w:val="24"/>
        </w:rPr>
        <w:tab/>
      </w:r>
      <w:r>
        <w:rPr>
          <w:sz w:val="24"/>
          <w:szCs w:val="24"/>
        </w:rPr>
        <w:tab/>
      </w:r>
      <w:r w:rsidRPr="00C879F2">
        <w:rPr>
          <w:sz w:val="24"/>
          <w:szCs w:val="24"/>
        </w:rPr>
        <w:t>C. outline list</w:t>
      </w:r>
    </w:p>
    <w:sectPr w:rsidR="00C879F2" w:rsidRPr="00C879F2" w:rsidSect="00D37521">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6E36E" w14:textId="77777777" w:rsidR="00C03315" w:rsidRDefault="00C03315">
      <w:r>
        <w:separator/>
      </w:r>
    </w:p>
  </w:endnote>
  <w:endnote w:type="continuationSeparator" w:id="0">
    <w:p w14:paraId="2F821548" w14:textId="77777777" w:rsidR="00C03315" w:rsidRDefault="00C0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illSans-Bold">
    <w:altName w:val="Arial"/>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B Bookman Demi">
    <w:altName w:val="Times New Roman"/>
    <w:charset w:val="00"/>
    <w:family w:val="roman"/>
    <w:pitch w:val="variable"/>
  </w:font>
  <w:font w:name="Frutiger-Black">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2594B" w14:textId="77777777" w:rsidR="00C03315" w:rsidRDefault="00C03315">
      <w:r>
        <w:separator/>
      </w:r>
    </w:p>
  </w:footnote>
  <w:footnote w:type="continuationSeparator" w:id="0">
    <w:p w14:paraId="507AE5C0" w14:textId="77777777" w:rsidR="00C03315" w:rsidRDefault="00C0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BF69A" w14:textId="1D4BB32A" w:rsidR="009F0D9F" w:rsidRDefault="006454F7" w:rsidP="006454F7">
    <w:pPr>
      <w:pStyle w:val="Header"/>
    </w:pPr>
    <w:r w:rsidRPr="009F0D9F">
      <w:rPr>
        <w:rFonts w:asciiTheme="minorHAnsi" w:hAnsiTheme="minorHAnsi" w:cstheme="minorHAnsi"/>
        <w:bCs/>
        <w:sz w:val="22"/>
        <w:szCs w:val="18"/>
      </w:rPr>
      <w:t>Name ___________________</w:t>
    </w:r>
    <w:r>
      <w:rPr>
        <w:rFonts w:asciiTheme="minorHAnsi" w:hAnsiTheme="minorHAnsi" w:cstheme="minorHAnsi"/>
        <w:bCs/>
        <w:sz w:val="22"/>
        <w:szCs w:val="18"/>
      </w:rPr>
      <w:t xml:space="preserve">_________________________                                 </w:t>
    </w:r>
    <w:r w:rsidR="009F0D9F">
      <w:t>CS115</w:t>
    </w:r>
    <w:r w:rsidR="00CE7742">
      <w:t xml:space="preserve"> – 2020 Mod 3</w:t>
    </w:r>
    <w:r w:rsidR="000318E7">
      <w:t xml:space="preserve"> - </w:t>
    </w:r>
    <w:r w:rsidR="009E2EE3">
      <w:t xml:space="preserve">Assignment </w:t>
    </w:r>
    <w:r w:rsidR="00D77E99">
      <w:t>4</w:t>
    </w:r>
    <w:r w:rsidR="00CE7742">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pStyle w:val="SECBLLAST"/>
      <w:lvlText w:val=""/>
      <w:lvlJc w:val="left"/>
      <w:pPr>
        <w:tabs>
          <w:tab w:val="num" w:pos="360"/>
        </w:tabs>
        <w:ind w:left="360" w:hanging="360"/>
      </w:pPr>
      <w:rPr>
        <w:rFonts w:ascii="Symbol" w:hAnsi="Symbol" w:hint="default"/>
      </w:rPr>
    </w:lvl>
  </w:abstractNum>
  <w:abstractNum w:abstractNumId="1" w15:restartNumberingAfterBreak="0">
    <w:nsid w:val="017E760F"/>
    <w:multiLevelType w:val="hybridMultilevel"/>
    <w:tmpl w:val="E6D4F9BC"/>
    <w:lvl w:ilvl="0" w:tplc="EE8AEDD8">
      <w:start w:val="1"/>
      <w:numFmt w:val="upperLetter"/>
      <w:pStyle w:val="CRPROBSET1MATCHAN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014D4"/>
    <w:multiLevelType w:val="hybridMultilevel"/>
    <w:tmpl w:val="BFAA7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C5F7B"/>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9CE311C"/>
    <w:multiLevelType w:val="multilevel"/>
    <w:tmpl w:val="9FA89D3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74A4E"/>
    <w:multiLevelType w:val="hybridMultilevel"/>
    <w:tmpl w:val="5C24594C"/>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64DA2"/>
    <w:multiLevelType w:val="singleLevel"/>
    <w:tmpl w:val="F1167B5E"/>
    <w:lvl w:ilvl="0">
      <w:start w:val="1"/>
      <w:numFmt w:val="bullet"/>
      <w:pStyle w:val="EXRINTROBL"/>
      <w:lvlText w:val=""/>
      <w:lvlJc w:val="left"/>
      <w:pPr>
        <w:tabs>
          <w:tab w:val="num" w:pos="360"/>
        </w:tabs>
        <w:ind w:left="360" w:hanging="360"/>
      </w:pPr>
      <w:rPr>
        <w:rFonts w:ascii="Symbol" w:hAnsi="Symbol" w:hint="default"/>
        <w:b/>
        <w:i w:val="0"/>
        <w:sz w:val="24"/>
      </w:rPr>
    </w:lvl>
  </w:abstractNum>
  <w:abstractNum w:abstractNumId="7" w15:restartNumberingAfterBreak="0">
    <w:nsid w:val="21E6268D"/>
    <w:multiLevelType w:val="hybridMultilevel"/>
    <w:tmpl w:val="E084D5C2"/>
    <w:lvl w:ilvl="0" w:tplc="CA8035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6405D"/>
    <w:multiLevelType w:val="hybridMultilevel"/>
    <w:tmpl w:val="FDAEA190"/>
    <w:lvl w:ilvl="0" w:tplc="CA8035A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1837F2"/>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15:restartNumberingAfterBreak="0">
    <w:nsid w:val="29125EEE"/>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15:restartNumberingAfterBreak="0">
    <w:nsid w:val="2BF91964"/>
    <w:multiLevelType w:val="hybridMultilevel"/>
    <w:tmpl w:val="328CAEFE"/>
    <w:lvl w:ilvl="0" w:tplc="E80838AA">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2" w15:restartNumberingAfterBreak="0">
    <w:nsid w:val="2D055CF0"/>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15:restartNumberingAfterBreak="0">
    <w:nsid w:val="2EBF0AFF"/>
    <w:multiLevelType w:val="multilevel"/>
    <w:tmpl w:val="0F0225A8"/>
    <w:lvl w:ilvl="0">
      <w:start w:val="3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C87085"/>
    <w:multiLevelType w:val="hybridMultilevel"/>
    <w:tmpl w:val="B8E6FDB8"/>
    <w:lvl w:ilvl="0" w:tplc="9BC68A3E">
      <w:start w:val="1"/>
      <w:numFmt w:val="bullet"/>
      <w:pStyle w:val="Poin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51B20"/>
    <w:multiLevelType w:val="hybridMultilevel"/>
    <w:tmpl w:val="E9A4C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825F1C"/>
    <w:multiLevelType w:val="hybridMultilevel"/>
    <w:tmpl w:val="DC625908"/>
    <w:lvl w:ilvl="0" w:tplc="A7CEF28E">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07193F"/>
    <w:multiLevelType w:val="hybridMultilevel"/>
    <w:tmpl w:val="1AA0B3E0"/>
    <w:lvl w:ilvl="0" w:tplc="F000B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997262"/>
    <w:multiLevelType w:val="hybridMultilevel"/>
    <w:tmpl w:val="C3947F76"/>
    <w:lvl w:ilvl="0" w:tplc="B7582E56">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17192B"/>
    <w:multiLevelType w:val="singleLevel"/>
    <w:tmpl w:val="288A7CB0"/>
    <w:lvl w:ilvl="0">
      <w:start w:val="1"/>
      <w:numFmt w:val="bullet"/>
      <w:pStyle w:val="EXRINTROBLLAST"/>
      <w:lvlText w:val=""/>
      <w:lvlJc w:val="left"/>
      <w:pPr>
        <w:tabs>
          <w:tab w:val="num" w:pos="360"/>
        </w:tabs>
        <w:ind w:left="360" w:hanging="360"/>
      </w:pPr>
      <w:rPr>
        <w:rFonts w:ascii="Symbol" w:hAnsi="Symbol" w:hint="default"/>
        <w:b/>
        <w:i w:val="0"/>
        <w:sz w:val="24"/>
      </w:rPr>
    </w:lvl>
  </w:abstractNum>
  <w:abstractNum w:abstractNumId="20" w15:restartNumberingAfterBreak="0">
    <w:nsid w:val="442D32C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7DA33A9"/>
    <w:multiLevelType w:val="hybridMultilevel"/>
    <w:tmpl w:val="CDC22EA4"/>
    <w:lvl w:ilvl="0" w:tplc="96E204DC">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48385D7E"/>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990666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4" w15:restartNumberingAfterBreak="0">
    <w:nsid w:val="4AB65BE8"/>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5" w15:restartNumberingAfterBreak="0">
    <w:nsid w:val="4CC8645F"/>
    <w:multiLevelType w:val="hybridMultilevel"/>
    <w:tmpl w:val="DD9A16E8"/>
    <w:lvl w:ilvl="0" w:tplc="B1C456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37C28"/>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57ED695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5AA95883"/>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61815CC6"/>
    <w:multiLevelType w:val="hybridMultilevel"/>
    <w:tmpl w:val="1770A9C4"/>
    <w:lvl w:ilvl="0" w:tplc="655E6228">
      <w:start w:val="1"/>
      <w:numFmt w:val="bullet"/>
      <w:pStyle w:val="ACTBL"/>
      <w:lvlText w:val=""/>
      <w:lvlJc w:val="left"/>
      <w:pPr>
        <w:tabs>
          <w:tab w:val="num" w:pos="1944"/>
        </w:tabs>
        <w:ind w:left="1944" w:hanging="50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40C67D7"/>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6C083267"/>
    <w:multiLevelType w:val="multilevel"/>
    <w:tmpl w:val="D9E844D4"/>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2E20C9B"/>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72F50036"/>
    <w:multiLevelType w:val="hybridMultilevel"/>
    <w:tmpl w:val="A8CE6668"/>
    <w:lvl w:ilvl="0" w:tplc="9A788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2B5E57"/>
    <w:multiLevelType w:val="hybridMultilevel"/>
    <w:tmpl w:val="A1B88FD2"/>
    <w:lvl w:ilvl="0" w:tplc="E2E4F88C">
      <w:start w:val="1"/>
      <w:numFmt w:val="upp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35" w15:restartNumberingAfterBreak="0">
    <w:nsid w:val="76AA1CAA"/>
    <w:multiLevelType w:val="hybridMultilevel"/>
    <w:tmpl w:val="0882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F8437D"/>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7BD01CC2"/>
    <w:multiLevelType w:val="hybridMultilevel"/>
    <w:tmpl w:val="4ECE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61169"/>
    <w:multiLevelType w:val="multilevel"/>
    <w:tmpl w:val="DC3A2E90"/>
    <w:lvl w:ilvl="0">
      <w:start w:val="1"/>
      <w:numFmt w:val="upp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6"/>
  </w:num>
  <w:num w:numId="2">
    <w:abstractNumId w:val="19"/>
  </w:num>
  <w:num w:numId="3">
    <w:abstractNumId w:val="0"/>
  </w:num>
  <w:num w:numId="4">
    <w:abstractNumId w:val="29"/>
  </w:num>
  <w:num w:numId="5">
    <w:abstractNumId w:val="14"/>
  </w:num>
  <w:num w:numId="6">
    <w:abstractNumId w:val="3"/>
  </w:num>
  <w:num w:numId="7">
    <w:abstractNumId w:val="10"/>
  </w:num>
  <w:num w:numId="8">
    <w:abstractNumId w:val="34"/>
  </w:num>
  <w:num w:numId="9">
    <w:abstractNumId w:val="24"/>
  </w:num>
  <w:num w:numId="10">
    <w:abstractNumId w:val="23"/>
  </w:num>
  <w:num w:numId="11">
    <w:abstractNumId w:val="35"/>
  </w:num>
  <w:num w:numId="12">
    <w:abstractNumId w:val="2"/>
  </w:num>
  <w:num w:numId="13">
    <w:abstractNumId w:val="17"/>
  </w:num>
  <w:num w:numId="14">
    <w:abstractNumId w:val="33"/>
  </w:num>
  <w:num w:numId="15">
    <w:abstractNumId w:val="11"/>
  </w:num>
  <w:num w:numId="16">
    <w:abstractNumId w:val="21"/>
  </w:num>
  <w:num w:numId="17">
    <w:abstractNumId w:val="5"/>
  </w:num>
  <w:num w:numId="18">
    <w:abstractNumId w:val="18"/>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1"/>
  </w:num>
  <w:num w:numId="23">
    <w:abstractNumId w:val="28"/>
  </w:num>
  <w:num w:numId="24">
    <w:abstractNumId w:val="20"/>
  </w:num>
  <w:num w:numId="25">
    <w:abstractNumId w:val="12"/>
  </w:num>
  <w:num w:numId="26">
    <w:abstractNumId w:val="9"/>
  </w:num>
  <w:num w:numId="27">
    <w:abstractNumId w:val="32"/>
  </w:num>
  <w:num w:numId="28">
    <w:abstractNumId w:val="26"/>
  </w:num>
  <w:num w:numId="29">
    <w:abstractNumId w:val="27"/>
  </w:num>
  <w:num w:numId="30">
    <w:abstractNumId w:val="30"/>
  </w:num>
  <w:num w:numId="31">
    <w:abstractNumId w:val="36"/>
  </w:num>
  <w:num w:numId="32">
    <w:abstractNumId w:val="22"/>
  </w:num>
  <w:num w:numId="33">
    <w:abstractNumId w:val="38"/>
  </w:num>
  <w:num w:numId="34">
    <w:abstractNumId w:val="15"/>
  </w:num>
  <w:num w:numId="35">
    <w:abstractNumId w:val="7"/>
  </w:num>
  <w:num w:numId="36">
    <w:abstractNumId w:val="16"/>
  </w:num>
  <w:num w:numId="37">
    <w:abstractNumId w:val="31"/>
  </w:num>
  <w:num w:numId="38">
    <w:abstractNumId w:val="25"/>
  </w:num>
  <w:num w:numId="39">
    <w:abstractNumId w:val="8"/>
  </w:num>
  <w:num w:numId="4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A4C"/>
    <w:rsid w:val="000020EC"/>
    <w:rsid w:val="00002372"/>
    <w:rsid w:val="00002B52"/>
    <w:rsid w:val="00005809"/>
    <w:rsid w:val="00005F56"/>
    <w:rsid w:val="0001162C"/>
    <w:rsid w:val="0001214E"/>
    <w:rsid w:val="00012452"/>
    <w:rsid w:val="00012BA5"/>
    <w:rsid w:val="00013E30"/>
    <w:rsid w:val="000148B7"/>
    <w:rsid w:val="000158E6"/>
    <w:rsid w:val="00015FF7"/>
    <w:rsid w:val="000168E4"/>
    <w:rsid w:val="00016D9A"/>
    <w:rsid w:val="0002042F"/>
    <w:rsid w:val="0002076F"/>
    <w:rsid w:val="0002229B"/>
    <w:rsid w:val="0002403D"/>
    <w:rsid w:val="000240ED"/>
    <w:rsid w:val="00024627"/>
    <w:rsid w:val="000251EF"/>
    <w:rsid w:val="00025BB1"/>
    <w:rsid w:val="00025C2A"/>
    <w:rsid w:val="00025CE4"/>
    <w:rsid w:val="0002737E"/>
    <w:rsid w:val="0002759C"/>
    <w:rsid w:val="00027B26"/>
    <w:rsid w:val="0003107C"/>
    <w:rsid w:val="000318E7"/>
    <w:rsid w:val="00033122"/>
    <w:rsid w:val="00033615"/>
    <w:rsid w:val="0003377B"/>
    <w:rsid w:val="000345C9"/>
    <w:rsid w:val="000348CD"/>
    <w:rsid w:val="00034B86"/>
    <w:rsid w:val="0003502A"/>
    <w:rsid w:val="00035782"/>
    <w:rsid w:val="00035C6F"/>
    <w:rsid w:val="000402C1"/>
    <w:rsid w:val="00041667"/>
    <w:rsid w:val="000438CB"/>
    <w:rsid w:val="00043EDA"/>
    <w:rsid w:val="00044862"/>
    <w:rsid w:val="00045071"/>
    <w:rsid w:val="000457D5"/>
    <w:rsid w:val="00046F9B"/>
    <w:rsid w:val="0004718A"/>
    <w:rsid w:val="000479B9"/>
    <w:rsid w:val="00050EC2"/>
    <w:rsid w:val="000512BF"/>
    <w:rsid w:val="00052993"/>
    <w:rsid w:val="0005450E"/>
    <w:rsid w:val="000547AF"/>
    <w:rsid w:val="00054DAA"/>
    <w:rsid w:val="00055BDC"/>
    <w:rsid w:val="00055F11"/>
    <w:rsid w:val="00056274"/>
    <w:rsid w:val="0005690E"/>
    <w:rsid w:val="00056BC1"/>
    <w:rsid w:val="00056D6C"/>
    <w:rsid w:val="00057FB6"/>
    <w:rsid w:val="0006097E"/>
    <w:rsid w:val="00061F61"/>
    <w:rsid w:val="00062C45"/>
    <w:rsid w:val="00063194"/>
    <w:rsid w:val="000651BF"/>
    <w:rsid w:val="000663E8"/>
    <w:rsid w:val="000664F8"/>
    <w:rsid w:val="00067E32"/>
    <w:rsid w:val="00070EEF"/>
    <w:rsid w:val="00071645"/>
    <w:rsid w:val="000737CC"/>
    <w:rsid w:val="000751D5"/>
    <w:rsid w:val="0007562D"/>
    <w:rsid w:val="000762C2"/>
    <w:rsid w:val="00076630"/>
    <w:rsid w:val="00076F13"/>
    <w:rsid w:val="00077279"/>
    <w:rsid w:val="000776E5"/>
    <w:rsid w:val="00080D7A"/>
    <w:rsid w:val="00081185"/>
    <w:rsid w:val="000817D8"/>
    <w:rsid w:val="00081BE8"/>
    <w:rsid w:val="00082569"/>
    <w:rsid w:val="00082F2E"/>
    <w:rsid w:val="000830C4"/>
    <w:rsid w:val="000844AD"/>
    <w:rsid w:val="00084CB5"/>
    <w:rsid w:val="000850AC"/>
    <w:rsid w:val="00085C14"/>
    <w:rsid w:val="00086BD1"/>
    <w:rsid w:val="00086DF7"/>
    <w:rsid w:val="00087888"/>
    <w:rsid w:val="00087A46"/>
    <w:rsid w:val="00092284"/>
    <w:rsid w:val="000922BB"/>
    <w:rsid w:val="0009330C"/>
    <w:rsid w:val="00094319"/>
    <w:rsid w:val="00094FC9"/>
    <w:rsid w:val="00095518"/>
    <w:rsid w:val="0009705F"/>
    <w:rsid w:val="000A02F9"/>
    <w:rsid w:val="000A1FA2"/>
    <w:rsid w:val="000A3E77"/>
    <w:rsid w:val="000A55AD"/>
    <w:rsid w:val="000A5CC5"/>
    <w:rsid w:val="000A60D8"/>
    <w:rsid w:val="000A6206"/>
    <w:rsid w:val="000A6427"/>
    <w:rsid w:val="000A6F2D"/>
    <w:rsid w:val="000A74EB"/>
    <w:rsid w:val="000B1559"/>
    <w:rsid w:val="000B4000"/>
    <w:rsid w:val="000B6494"/>
    <w:rsid w:val="000B7464"/>
    <w:rsid w:val="000C0AE4"/>
    <w:rsid w:val="000C1658"/>
    <w:rsid w:val="000C1EF3"/>
    <w:rsid w:val="000C2221"/>
    <w:rsid w:val="000C267D"/>
    <w:rsid w:val="000C3829"/>
    <w:rsid w:val="000C43DA"/>
    <w:rsid w:val="000C52E3"/>
    <w:rsid w:val="000C62ED"/>
    <w:rsid w:val="000C74BB"/>
    <w:rsid w:val="000C7973"/>
    <w:rsid w:val="000D1128"/>
    <w:rsid w:val="000D3826"/>
    <w:rsid w:val="000D423D"/>
    <w:rsid w:val="000D4F54"/>
    <w:rsid w:val="000E1047"/>
    <w:rsid w:val="000E177F"/>
    <w:rsid w:val="000E21C6"/>
    <w:rsid w:val="000E28E6"/>
    <w:rsid w:val="000E2A2E"/>
    <w:rsid w:val="000E2F2A"/>
    <w:rsid w:val="000E3BD1"/>
    <w:rsid w:val="000E4486"/>
    <w:rsid w:val="000E540D"/>
    <w:rsid w:val="000E5B0A"/>
    <w:rsid w:val="000E60ED"/>
    <w:rsid w:val="000E7362"/>
    <w:rsid w:val="000E7CDD"/>
    <w:rsid w:val="000F1288"/>
    <w:rsid w:val="000F1C4C"/>
    <w:rsid w:val="000F1CBD"/>
    <w:rsid w:val="000F1DCC"/>
    <w:rsid w:val="000F3059"/>
    <w:rsid w:val="000F308A"/>
    <w:rsid w:val="000F3819"/>
    <w:rsid w:val="000F3D5A"/>
    <w:rsid w:val="000F6817"/>
    <w:rsid w:val="001001E8"/>
    <w:rsid w:val="00100293"/>
    <w:rsid w:val="00101D53"/>
    <w:rsid w:val="00101E20"/>
    <w:rsid w:val="001026E5"/>
    <w:rsid w:val="00102D1F"/>
    <w:rsid w:val="00102E2D"/>
    <w:rsid w:val="001035C6"/>
    <w:rsid w:val="00103CC0"/>
    <w:rsid w:val="00103DBE"/>
    <w:rsid w:val="00103E49"/>
    <w:rsid w:val="001049EE"/>
    <w:rsid w:val="001058F2"/>
    <w:rsid w:val="00105E73"/>
    <w:rsid w:val="0010607C"/>
    <w:rsid w:val="001070D7"/>
    <w:rsid w:val="00107F51"/>
    <w:rsid w:val="0011013D"/>
    <w:rsid w:val="001112BC"/>
    <w:rsid w:val="001123EF"/>
    <w:rsid w:val="0011261A"/>
    <w:rsid w:val="001141CC"/>
    <w:rsid w:val="00114B50"/>
    <w:rsid w:val="00114D7D"/>
    <w:rsid w:val="00114E55"/>
    <w:rsid w:val="001156BC"/>
    <w:rsid w:val="001157AC"/>
    <w:rsid w:val="00116812"/>
    <w:rsid w:val="001168DE"/>
    <w:rsid w:val="00116A67"/>
    <w:rsid w:val="00117205"/>
    <w:rsid w:val="001203E0"/>
    <w:rsid w:val="00120995"/>
    <w:rsid w:val="00121C43"/>
    <w:rsid w:val="00123806"/>
    <w:rsid w:val="00123929"/>
    <w:rsid w:val="0012534A"/>
    <w:rsid w:val="00125725"/>
    <w:rsid w:val="00125EAA"/>
    <w:rsid w:val="00126984"/>
    <w:rsid w:val="001269B2"/>
    <w:rsid w:val="00126B43"/>
    <w:rsid w:val="00126C99"/>
    <w:rsid w:val="00131866"/>
    <w:rsid w:val="00131AC1"/>
    <w:rsid w:val="001320FF"/>
    <w:rsid w:val="00133C4B"/>
    <w:rsid w:val="001340C7"/>
    <w:rsid w:val="0013600E"/>
    <w:rsid w:val="00137B27"/>
    <w:rsid w:val="001406BF"/>
    <w:rsid w:val="00140BA3"/>
    <w:rsid w:val="001426B0"/>
    <w:rsid w:val="001455D3"/>
    <w:rsid w:val="001459DE"/>
    <w:rsid w:val="001466A6"/>
    <w:rsid w:val="00150E0C"/>
    <w:rsid w:val="00151633"/>
    <w:rsid w:val="00151820"/>
    <w:rsid w:val="00151BE0"/>
    <w:rsid w:val="00152F52"/>
    <w:rsid w:val="0015519B"/>
    <w:rsid w:val="001578AB"/>
    <w:rsid w:val="00157C7B"/>
    <w:rsid w:val="00160188"/>
    <w:rsid w:val="00160ED2"/>
    <w:rsid w:val="00162C8F"/>
    <w:rsid w:val="00163ED2"/>
    <w:rsid w:val="001642F2"/>
    <w:rsid w:val="00164E2A"/>
    <w:rsid w:val="00165234"/>
    <w:rsid w:val="00166C26"/>
    <w:rsid w:val="00166ECE"/>
    <w:rsid w:val="00171138"/>
    <w:rsid w:val="001713F8"/>
    <w:rsid w:val="00173221"/>
    <w:rsid w:val="001743E0"/>
    <w:rsid w:val="00175158"/>
    <w:rsid w:val="00175D0E"/>
    <w:rsid w:val="0017617F"/>
    <w:rsid w:val="00180337"/>
    <w:rsid w:val="00180B2E"/>
    <w:rsid w:val="00180BF8"/>
    <w:rsid w:val="00180F30"/>
    <w:rsid w:val="00181882"/>
    <w:rsid w:val="00181ED8"/>
    <w:rsid w:val="001825AB"/>
    <w:rsid w:val="00182AF7"/>
    <w:rsid w:val="00182F5E"/>
    <w:rsid w:val="0018454A"/>
    <w:rsid w:val="001847F6"/>
    <w:rsid w:val="00184896"/>
    <w:rsid w:val="00186F45"/>
    <w:rsid w:val="00190762"/>
    <w:rsid w:val="001913D1"/>
    <w:rsid w:val="001931EE"/>
    <w:rsid w:val="00194B95"/>
    <w:rsid w:val="0019692C"/>
    <w:rsid w:val="001A0451"/>
    <w:rsid w:val="001A04F6"/>
    <w:rsid w:val="001A0D7C"/>
    <w:rsid w:val="001A0DB7"/>
    <w:rsid w:val="001A1108"/>
    <w:rsid w:val="001A1733"/>
    <w:rsid w:val="001A1C8C"/>
    <w:rsid w:val="001A2210"/>
    <w:rsid w:val="001A263D"/>
    <w:rsid w:val="001A40B6"/>
    <w:rsid w:val="001A6B61"/>
    <w:rsid w:val="001A780B"/>
    <w:rsid w:val="001B0861"/>
    <w:rsid w:val="001B273E"/>
    <w:rsid w:val="001B2ED3"/>
    <w:rsid w:val="001B2FC1"/>
    <w:rsid w:val="001B3211"/>
    <w:rsid w:val="001B46DD"/>
    <w:rsid w:val="001B73CA"/>
    <w:rsid w:val="001C6868"/>
    <w:rsid w:val="001C6EC8"/>
    <w:rsid w:val="001C7E2A"/>
    <w:rsid w:val="001D0D48"/>
    <w:rsid w:val="001D0E0A"/>
    <w:rsid w:val="001D1522"/>
    <w:rsid w:val="001D1CF5"/>
    <w:rsid w:val="001D3D9C"/>
    <w:rsid w:val="001D5B9D"/>
    <w:rsid w:val="001D62A8"/>
    <w:rsid w:val="001D6A98"/>
    <w:rsid w:val="001D7625"/>
    <w:rsid w:val="001E0D84"/>
    <w:rsid w:val="001E227B"/>
    <w:rsid w:val="001E2663"/>
    <w:rsid w:val="001E288D"/>
    <w:rsid w:val="001E2D7D"/>
    <w:rsid w:val="001E2E1B"/>
    <w:rsid w:val="001E2FDF"/>
    <w:rsid w:val="001E35DC"/>
    <w:rsid w:val="001E5FD8"/>
    <w:rsid w:val="001E71EB"/>
    <w:rsid w:val="001F00EB"/>
    <w:rsid w:val="001F11B5"/>
    <w:rsid w:val="001F167F"/>
    <w:rsid w:val="001F1C25"/>
    <w:rsid w:val="001F1FA1"/>
    <w:rsid w:val="001F27F8"/>
    <w:rsid w:val="001F452E"/>
    <w:rsid w:val="001F4766"/>
    <w:rsid w:val="001F535F"/>
    <w:rsid w:val="001F5578"/>
    <w:rsid w:val="001F5865"/>
    <w:rsid w:val="001F68C8"/>
    <w:rsid w:val="001F7071"/>
    <w:rsid w:val="001F7606"/>
    <w:rsid w:val="001F7F54"/>
    <w:rsid w:val="002008BD"/>
    <w:rsid w:val="00205F6B"/>
    <w:rsid w:val="00206E43"/>
    <w:rsid w:val="00210134"/>
    <w:rsid w:val="00210BFF"/>
    <w:rsid w:val="00212196"/>
    <w:rsid w:val="00212369"/>
    <w:rsid w:val="002133FB"/>
    <w:rsid w:val="00214BD4"/>
    <w:rsid w:val="00215406"/>
    <w:rsid w:val="00216684"/>
    <w:rsid w:val="00217066"/>
    <w:rsid w:val="00217ECD"/>
    <w:rsid w:val="00220DBC"/>
    <w:rsid w:val="00220EB3"/>
    <w:rsid w:val="002225ED"/>
    <w:rsid w:val="00222F8A"/>
    <w:rsid w:val="00223903"/>
    <w:rsid w:val="00223AB7"/>
    <w:rsid w:val="00223E2C"/>
    <w:rsid w:val="0022471A"/>
    <w:rsid w:val="002252BB"/>
    <w:rsid w:val="002265F1"/>
    <w:rsid w:val="00226B7B"/>
    <w:rsid w:val="00227293"/>
    <w:rsid w:val="00227991"/>
    <w:rsid w:val="00227C50"/>
    <w:rsid w:val="00231D52"/>
    <w:rsid w:val="00232395"/>
    <w:rsid w:val="00232419"/>
    <w:rsid w:val="00237258"/>
    <w:rsid w:val="00240000"/>
    <w:rsid w:val="002403AA"/>
    <w:rsid w:val="00240698"/>
    <w:rsid w:val="00240AD4"/>
    <w:rsid w:val="002453A1"/>
    <w:rsid w:val="00245966"/>
    <w:rsid w:val="00245C01"/>
    <w:rsid w:val="00246043"/>
    <w:rsid w:val="002477AF"/>
    <w:rsid w:val="00250122"/>
    <w:rsid w:val="00251C44"/>
    <w:rsid w:val="002543E0"/>
    <w:rsid w:val="00256268"/>
    <w:rsid w:val="0025753B"/>
    <w:rsid w:val="00260605"/>
    <w:rsid w:val="00261656"/>
    <w:rsid w:val="00261939"/>
    <w:rsid w:val="00264A90"/>
    <w:rsid w:val="00265F6F"/>
    <w:rsid w:val="00266542"/>
    <w:rsid w:val="00267E40"/>
    <w:rsid w:val="002703B6"/>
    <w:rsid w:val="00270418"/>
    <w:rsid w:val="00270E74"/>
    <w:rsid w:val="00271087"/>
    <w:rsid w:val="00271CDD"/>
    <w:rsid w:val="00272216"/>
    <w:rsid w:val="00274495"/>
    <w:rsid w:val="00274876"/>
    <w:rsid w:val="00274A48"/>
    <w:rsid w:val="00274BA8"/>
    <w:rsid w:val="00274C2A"/>
    <w:rsid w:val="00275597"/>
    <w:rsid w:val="002756B8"/>
    <w:rsid w:val="00275809"/>
    <w:rsid w:val="002760CC"/>
    <w:rsid w:val="00276320"/>
    <w:rsid w:val="0027710F"/>
    <w:rsid w:val="00277436"/>
    <w:rsid w:val="00280550"/>
    <w:rsid w:val="00281800"/>
    <w:rsid w:val="002821C2"/>
    <w:rsid w:val="002823CA"/>
    <w:rsid w:val="00282E07"/>
    <w:rsid w:val="0028348C"/>
    <w:rsid w:val="00285D4E"/>
    <w:rsid w:val="00286515"/>
    <w:rsid w:val="002869D6"/>
    <w:rsid w:val="00286F01"/>
    <w:rsid w:val="00287A1E"/>
    <w:rsid w:val="002903AB"/>
    <w:rsid w:val="00291433"/>
    <w:rsid w:val="00291BEB"/>
    <w:rsid w:val="00291C7C"/>
    <w:rsid w:val="00291D07"/>
    <w:rsid w:val="00291D5F"/>
    <w:rsid w:val="00293133"/>
    <w:rsid w:val="0029374B"/>
    <w:rsid w:val="00294B9D"/>
    <w:rsid w:val="00294E0F"/>
    <w:rsid w:val="002955DD"/>
    <w:rsid w:val="00296996"/>
    <w:rsid w:val="002A2A45"/>
    <w:rsid w:val="002A2EF9"/>
    <w:rsid w:val="002A3831"/>
    <w:rsid w:val="002A46B6"/>
    <w:rsid w:val="002A4FC9"/>
    <w:rsid w:val="002A63FE"/>
    <w:rsid w:val="002A6F30"/>
    <w:rsid w:val="002B04CE"/>
    <w:rsid w:val="002B05F1"/>
    <w:rsid w:val="002B2ED1"/>
    <w:rsid w:val="002B31CE"/>
    <w:rsid w:val="002B4105"/>
    <w:rsid w:val="002B43FF"/>
    <w:rsid w:val="002B4A2B"/>
    <w:rsid w:val="002B6C27"/>
    <w:rsid w:val="002C0216"/>
    <w:rsid w:val="002C0E5A"/>
    <w:rsid w:val="002C29A2"/>
    <w:rsid w:val="002C2D4E"/>
    <w:rsid w:val="002C458E"/>
    <w:rsid w:val="002C4EA2"/>
    <w:rsid w:val="002C4ED7"/>
    <w:rsid w:val="002C7B5E"/>
    <w:rsid w:val="002C7BF5"/>
    <w:rsid w:val="002D082C"/>
    <w:rsid w:val="002D10EA"/>
    <w:rsid w:val="002D2801"/>
    <w:rsid w:val="002D3004"/>
    <w:rsid w:val="002D3BC1"/>
    <w:rsid w:val="002D443E"/>
    <w:rsid w:val="002D5796"/>
    <w:rsid w:val="002D5C87"/>
    <w:rsid w:val="002D67FC"/>
    <w:rsid w:val="002D793C"/>
    <w:rsid w:val="002E12C9"/>
    <w:rsid w:val="002E2370"/>
    <w:rsid w:val="002E372A"/>
    <w:rsid w:val="002E66C4"/>
    <w:rsid w:val="002E79B2"/>
    <w:rsid w:val="002F0291"/>
    <w:rsid w:val="002F0C5D"/>
    <w:rsid w:val="002F4177"/>
    <w:rsid w:val="002F5A2C"/>
    <w:rsid w:val="002F63C7"/>
    <w:rsid w:val="002F67CB"/>
    <w:rsid w:val="002F6D4D"/>
    <w:rsid w:val="002F7053"/>
    <w:rsid w:val="002F7058"/>
    <w:rsid w:val="002F7869"/>
    <w:rsid w:val="00302C2C"/>
    <w:rsid w:val="003047DC"/>
    <w:rsid w:val="00304A5E"/>
    <w:rsid w:val="00304C7D"/>
    <w:rsid w:val="003067E0"/>
    <w:rsid w:val="003074CB"/>
    <w:rsid w:val="003104E0"/>
    <w:rsid w:val="00311905"/>
    <w:rsid w:val="00313A91"/>
    <w:rsid w:val="00313F37"/>
    <w:rsid w:val="00314498"/>
    <w:rsid w:val="0031514A"/>
    <w:rsid w:val="00315E56"/>
    <w:rsid w:val="00320574"/>
    <w:rsid w:val="00320F71"/>
    <w:rsid w:val="003219F2"/>
    <w:rsid w:val="00321F45"/>
    <w:rsid w:val="00322F38"/>
    <w:rsid w:val="003236D3"/>
    <w:rsid w:val="00325835"/>
    <w:rsid w:val="00325963"/>
    <w:rsid w:val="00325DCD"/>
    <w:rsid w:val="003272D4"/>
    <w:rsid w:val="0032790F"/>
    <w:rsid w:val="00327AE0"/>
    <w:rsid w:val="00331808"/>
    <w:rsid w:val="00331E98"/>
    <w:rsid w:val="00332999"/>
    <w:rsid w:val="00332CC2"/>
    <w:rsid w:val="00332E6F"/>
    <w:rsid w:val="00334535"/>
    <w:rsid w:val="00337538"/>
    <w:rsid w:val="003400C6"/>
    <w:rsid w:val="00340CCC"/>
    <w:rsid w:val="00340EF4"/>
    <w:rsid w:val="00343ED8"/>
    <w:rsid w:val="003442D4"/>
    <w:rsid w:val="003448D2"/>
    <w:rsid w:val="00344AF9"/>
    <w:rsid w:val="00344DAC"/>
    <w:rsid w:val="00345041"/>
    <w:rsid w:val="003455AC"/>
    <w:rsid w:val="00345942"/>
    <w:rsid w:val="00346668"/>
    <w:rsid w:val="00346B54"/>
    <w:rsid w:val="00347FCD"/>
    <w:rsid w:val="00350D3B"/>
    <w:rsid w:val="003534DE"/>
    <w:rsid w:val="00353610"/>
    <w:rsid w:val="003543B3"/>
    <w:rsid w:val="003544A0"/>
    <w:rsid w:val="00354B24"/>
    <w:rsid w:val="00354F3C"/>
    <w:rsid w:val="0035529A"/>
    <w:rsid w:val="003563A0"/>
    <w:rsid w:val="00356816"/>
    <w:rsid w:val="00357AB6"/>
    <w:rsid w:val="00357E9D"/>
    <w:rsid w:val="00361E86"/>
    <w:rsid w:val="003628AC"/>
    <w:rsid w:val="003636D8"/>
    <w:rsid w:val="003664EC"/>
    <w:rsid w:val="003670D5"/>
    <w:rsid w:val="00367C60"/>
    <w:rsid w:val="0037104C"/>
    <w:rsid w:val="00371DA2"/>
    <w:rsid w:val="003729C5"/>
    <w:rsid w:val="00373BCE"/>
    <w:rsid w:val="0037424C"/>
    <w:rsid w:val="00375FB5"/>
    <w:rsid w:val="003766A2"/>
    <w:rsid w:val="00376DA9"/>
    <w:rsid w:val="003775D0"/>
    <w:rsid w:val="00380034"/>
    <w:rsid w:val="003803DB"/>
    <w:rsid w:val="00382475"/>
    <w:rsid w:val="00382DD1"/>
    <w:rsid w:val="00383218"/>
    <w:rsid w:val="00383593"/>
    <w:rsid w:val="00384043"/>
    <w:rsid w:val="00385030"/>
    <w:rsid w:val="00385ECE"/>
    <w:rsid w:val="00386A25"/>
    <w:rsid w:val="00387B9A"/>
    <w:rsid w:val="0039119D"/>
    <w:rsid w:val="00391B15"/>
    <w:rsid w:val="00392EEC"/>
    <w:rsid w:val="0039407E"/>
    <w:rsid w:val="003941B0"/>
    <w:rsid w:val="00394533"/>
    <w:rsid w:val="00394C90"/>
    <w:rsid w:val="00395FA6"/>
    <w:rsid w:val="003975EA"/>
    <w:rsid w:val="003A02C2"/>
    <w:rsid w:val="003A2361"/>
    <w:rsid w:val="003A2BA8"/>
    <w:rsid w:val="003A3686"/>
    <w:rsid w:val="003A5669"/>
    <w:rsid w:val="003A5D59"/>
    <w:rsid w:val="003A6A77"/>
    <w:rsid w:val="003B05FE"/>
    <w:rsid w:val="003B0F8E"/>
    <w:rsid w:val="003B1639"/>
    <w:rsid w:val="003B1662"/>
    <w:rsid w:val="003B2E3F"/>
    <w:rsid w:val="003B3717"/>
    <w:rsid w:val="003B4986"/>
    <w:rsid w:val="003B49AA"/>
    <w:rsid w:val="003B5C64"/>
    <w:rsid w:val="003B6AAB"/>
    <w:rsid w:val="003B6EBA"/>
    <w:rsid w:val="003C08FA"/>
    <w:rsid w:val="003C3280"/>
    <w:rsid w:val="003C3701"/>
    <w:rsid w:val="003C4722"/>
    <w:rsid w:val="003C59C5"/>
    <w:rsid w:val="003C5C4D"/>
    <w:rsid w:val="003C5E83"/>
    <w:rsid w:val="003C6711"/>
    <w:rsid w:val="003D149F"/>
    <w:rsid w:val="003D18CA"/>
    <w:rsid w:val="003D2DBE"/>
    <w:rsid w:val="003D4718"/>
    <w:rsid w:val="003D4FEF"/>
    <w:rsid w:val="003D7967"/>
    <w:rsid w:val="003D7AB4"/>
    <w:rsid w:val="003E01B3"/>
    <w:rsid w:val="003E0573"/>
    <w:rsid w:val="003E16FD"/>
    <w:rsid w:val="003E1E92"/>
    <w:rsid w:val="003E274C"/>
    <w:rsid w:val="003E2A5F"/>
    <w:rsid w:val="003E2B94"/>
    <w:rsid w:val="003E300B"/>
    <w:rsid w:val="003E367A"/>
    <w:rsid w:val="003E3BEA"/>
    <w:rsid w:val="003E483F"/>
    <w:rsid w:val="003E5318"/>
    <w:rsid w:val="003E57D9"/>
    <w:rsid w:val="003E6BAF"/>
    <w:rsid w:val="003F18B5"/>
    <w:rsid w:val="003F33F5"/>
    <w:rsid w:val="003F7146"/>
    <w:rsid w:val="003F737C"/>
    <w:rsid w:val="003F75FE"/>
    <w:rsid w:val="003F7BD0"/>
    <w:rsid w:val="00401149"/>
    <w:rsid w:val="00401224"/>
    <w:rsid w:val="00402927"/>
    <w:rsid w:val="00402E78"/>
    <w:rsid w:val="0040369F"/>
    <w:rsid w:val="00403E0A"/>
    <w:rsid w:val="004055C9"/>
    <w:rsid w:val="00406082"/>
    <w:rsid w:val="004100C7"/>
    <w:rsid w:val="00410A09"/>
    <w:rsid w:val="004149E7"/>
    <w:rsid w:val="004152FF"/>
    <w:rsid w:val="0041536E"/>
    <w:rsid w:val="00415DBF"/>
    <w:rsid w:val="00416DF2"/>
    <w:rsid w:val="00417527"/>
    <w:rsid w:val="00417B79"/>
    <w:rsid w:val="00417C06"/>
    <w:rsid w:val="00421722"/>
    <w:rsid w:val="00423B41"/>
    <w:rsid w:val="00425269"/>
    <w:rsid w:val="004252AE"/>
    <w:rsid w:val="00425E8B"/>
    <w:rsid w:val="00427AB9"/>
    <w:rsid w:val="00427B29"/>
    <w:rsid w:val="0043006F"/>
    <w:rsid w:val="004301A6"/>
    <w:rsid w:val="00430338"/>
    <w:rsid w:val="0043166E"/>
    <w:rsid w:val="0043176F"/>
    <w:rsid w:val="0043439E"/>
    <w:rsid w:val="00434677"/>
    <w:rsid w:val="00435006"/>
    <w:rsid w:val="004354C8"/>
    <w:rsid w:val="004356FF"/>
    <w:rsid w:val="004372AD"/>
    <w:rsid w:val="0044038F"/>
    <w:rsid w:val="00441A92"/>
    <w:rsid w:val="00442C6C"/>
    <w:rsid w:val="004433BC"/>
    <w:rsid w:val="00443BC3"/>
    <w:rsid w:val="004440BA"/>
    <w:rsid w:val="00444392"/>
    <w:rsid w:val="00444B2D"/>
    <w:rsid w:val="00444E90"/>
    <w:rsid w:val="0044576F"/>
    <w:rsid w:val="00445DBE"/>
    <w:rsid w:val="00452199"/>
    <w:rsid w:val="00454074"/>
    <w:rsid w:val="004544CF"/>
    <w:rsid w:val="00454845"/>
    <w:rsid w:val="00454C42"/>
    <w:rsid w:val="00455018"/>
    <w:rsid w:val="00455688"/>
    <w:rsid w:val="0045611D"/>
    <w:rsid w:val="004562A8"/>
    <w:rsid w:val="00457DF7"/>
    <w:rsid w:val="00461846"/>
    <w:rsid w:val="004619EC"/>
    <w:rsid w:val="00463CC6"/>
    <w:rsid w:val="00463ECC"/>
    <w:rsid w:val="00464479"/>
    <w:rsid w:val="00464B3D"/>
    <w:rsid w:val="0046548D"/>
    <w:rsid w:val="00465500"/>
    <w:rsid w:val="00465642"/>
    <w:rsid w:val="00465F21"/>
    <w:rsid w:val="00466025"/>
    <w:rsid w:val="00466A2E"/>
    <w:rsid w:val="00472707"/>
    <w:rsid w:val="0047468E"/>
    <w:rsid w:val="00474A3C"/>
    <w:rsid w:val="00474E62"/>
    <w:rsid w:val="00475509"/>
    <w:rsid w:val="0047566D"/>
    <w:rsid w:val="0047632A"/>
    <w:rsid w:val="00477B70"/>
    <w:rsid w:val="00480234"/>
    <w:rsid w:val="004805B9"/>
    <w:rsid w:val="00480638"/>
    <w:rsid w:val="00483159"/>
    <w:rsid w:val="004837F3"/>
    <w:rsid w:val="00484584"/>
    <w:rsid w:val="00490BAF"/>
    <w:rsid w:val="00490D6E"/>
    <w:rsid w:val="004915BD"/>
    <w:rsid w:val="00491D83"/>
    <w:rsid w:val="004928A9"/>
    <w:rsid w:val="00493D6A"/>
    <w:rsid w:val="00494114"/>
    <w:rsid w:val="004975D0"/>
    <w:rsid w:val="0049761F"/>
    <w:rsid w:val="0049785B"/>
    <w:rsid w:val="00497D86"/>
    <w:rsid w:val="004A0CBC"/>
    <w:rsid w:val="004A1BD7"/>
    <w:rsid w:val="004A1DA3"/>
    <w:rsid w:val="004A26F7"/>
    <w:rsid w:val="004A29E5"/>
    <w:rsid w:val="004A36C4"/>
    <w:rsid w:val="004A4AD1"/>
    <w:rsid w:val="004A4B2A"/>
    <w:rsid w:val="004A4C50"/>
    <w:rsid w:val="004B00FB"/>
    <w:rsid w:val="004B06FD"/>
    <w:rsid w:val="004B0C10"/>
    <w:rsid w:val="004B253E"/>
    <w:rsid w:val="004B3D75"/>
    <w:rsid w:val="004B42E9"/>
    <w:rsid w:val="004B4CE0"/>
    <w:rsid w:val="004B4D11"/>
    <w:rsid w:val="004B5303"/>
    <w:rsid w:val="004B550A"/>
    <w:rsid w:val="004B62E6"/>
    <w:rsid w:val="004B64B5"/>
    <w:rsid w:val="004B6B9E"/>
    <w:rsid w:val="004B6D88"/>
    <w:rsid w:val="004B7600"/>
    <w:rsid w:val="004C1635"/>
    <w:rsid w:val="004C1693"/>
    <w:rsid w:val="004C18A8"/>
    <w:rsid w:val="004C6BA1"/>
    <w:rsid w:val="004C724E"/>
    <w:rsid w:val="004C7388"/>
    <w:rsid w:val="004C75A5"/>
    <w:rsid w:val="004D12D4"/>
    <w:rsid w:val="004D1B45"/>
    <w:rsid w:val="004D1F21"/>
    <w:rsid w:val="004D40D0"/>
    <w:rsid w:val="004D46D0"/>
    <w:rsid w:val="004D4DBB"/>
    <w:rsid w:val="004D50D5"/>
    <w:rsid w:val="004D57C0"/>
    <w:rsid w:val="004D5CDC"/>
    <w:rsid w:val="004E048E"/>
    <w:rsid w:val="004E056F"/>
    <w:rsid w:val="004E1CB6"/>
    <w:rsid w:val="004E24B6"/>
    <w:rsid w:val="004E270A"/>
    <w:rsid w:val="004E3516"/>
    <w:rsid w:val="004E4764"/>
    <w:rsid w:val="004E53C3"/>
    <w:rsid w:val="004E6074"/>
    <w:rsid w:val="004E7477"/>
    <w:rsid w:val="004F05FC"/>
    <w:rsid w:val="004F2F7C"/>
    <w:rsid w:val="004F4251"/>
    <w:rsid w:val="004F45FD"/>
    <w:rsid w:val="004F5D63"/>
    <w:rsid w:val="004F6CFA"/>
    <w:rsid w:val="004F6D7E"/>
    <w:rsid w:val="004F72B5"/>
    <w:rsid w:val="005001F9"/>
    <w:rsid w:val="00500239"/>
    <w:rsid w:val="00500A74"/>
    <w:rsid w:val="0050200C"/>
    <w:rsid w:val="00503718"/>
    <w:rsid w:val="005039BE"/>
    <w:rsid w:val="0050566C"/>
    <w:rsid w:val="00505B21"/>
    <w:rsid w:val="0050797D"/>
    <w:rsid w:val="00510386"/>
    <w:rsid w:val="00510929"/>
    <w:rsid w:val="00511181"/>
    <w:rsid w:val="0051189A"/>
    <w:rsid w:val="00511AB8"/>
    <w:rsid w:val="0051421D"/>
    <w:rsid w:val="005154FA"/>
    <w:rsid w:val="00516D32"/>
    <w:rsid w:val="005171D1"/>
    <w:rsid w:val="00517BAD"/>
    <w:rsid w:val="00520AE8"/>
    <w:rsid w:val="00520F97"/>
    <w:rsid w:val="00521B78"/>
    <w:rsid w:val="00523A29"/>
    <w:rsid w:val="00524428"/>
    <w:rsid w:val="00524C6F"/>
    <w:rsid w:val="0052551D"/>
    <w:rsid w:val="005278D0"/>
    <w:rsid w:val="00530483"/>
    <w:rsid w:val="00531539"/>
    <w:rsid w:val="00531A90"/>
    <w:rsid w:val="005354AB"/>
    <w:rsid w:val="005355C7"/>
    <w:rsid w:val="00535AFA"/>
    <w:rsid w:val="00535D48"/>
    <w:rsid w:val="00536B5A"/>
    <w:rsid w:val="00536FF0"/>
    <w:rsid w:val="00537434"/>
    <w:rsid w:val="00537EE8"/>
    <w:rsid w:val="00540EBA"/>
    <w:rsid w:val="005416ED"/>
    <w:rsid w:val="005424E9"/>
    <w:rsid w:val="005437E0"/>
    <w:rsid w:val="00543E2C"/>
    <w:rsid w:val="00544C98"/>
    <w:rsid w:val="005451DC"/>
    <w:rsid w:val="00545358"/>
    <w:rsid w:val="005503D1"/>
    <w:rsid w:val="00551175"/>
    <w:rsid w:val="00551659"/>
    <w:rsid w:val="00551CDF"/>
    <w:rsid w:val="00551EE6"/>
    <w:rsid w:val="0055283A"/>
    <w:rsid w:val="0055426B"/>
    <w:rsid w:val="005549AA"/>
    <w:rsid w:val="00554CC9"/>
    <w:rsid w:val="00555834"/>
    <w:rsid w:val="00557D12"/>
    <w:rsid w:val="00561EF9"/>
    <w:rsid w:val="00563052"/>
    <w:rsid w:val="005639B0"/>
    <w:rsid w:val="00564A03"/>
    <w:rsid w:val="00565601"/>
    <w:rsid w:val="005657AC"/>
    <w:rsid w:val="00567349"/>
    <w:rsid w:val="00570302"/>
    <w:rsid w:val="00570F6C"/>
    <w:rsid w:val="0057193C"/>
    <w:rsid w:val="00572F64"/>
    <w:rsid w:val="00574203"/>
    <w:rsid w:val="005747D7"/>
    <w:rsid w:val="00574B31"/>
    <w:rsid w:val="00575176"/>
    <w:rsid w:val="00575217"/>
    <w:rsid w:val="00575580"/>
    <w:rsid w:val="0057567C"/>
    <w:rsid w:val="005758C2"/>
    <w:rsid w:val="00575E69"/>
    <w:rsid w:val="00576819"/>
    <w:rsid w:val="00576F66"/>
    <w:rsid w:val="0057779C"/>
    <w:rsid w:val="0058078A"/>
    <w:rsid w:val="0058100A"/>
    <w:rsid w:val="00582444"/>
    <w:rsid w:val="0058244E"/>
    <w:rsid w:val="005826F0"/>
    <w:rsid w:val="00582CC1"/>
    <w:rsid w:val="00582E0F"/>
    <w:rsid w:val="00583D77"/>
    <w:rsid w:val="00583E82"/>
    <w:rsid w:val="0058485E"/>
    <w:rsid w:val="0058549A"/>
    <w:rsid w:val="00585659"/>
    <w:rsid w:val="00586A24"/>
    <w:rsid w:val="00586BB6"/>
    <w:rsid w:val="00591531"/>
    <w:rsid w:val="00592519"/>
    <w:rsid w:val="0059285C"/>
    <w:rsid w:val="00593C08"/>
    <w:rsid w:val="005944CC"/>
    <w:rsid w:val="005949D5"/>
    <w:rsid w:val="00594F31"/>
    <w:rsid w:val="00595471"/>
    <w:rsid w:val="005957DF"/>
    <w:rsid w:val="005968C3"/>
    <w:rsid w:val="005A0165"/>
    <w:rsid w:val="005A057A"/>
    <w:rsid w:val="005A05FD"/>
    <w:rsid w:val="005A1088"/>
    <w:rsid w:val="005A13A5"/>
    <w:rsid w:val="005A2C93"/>
    <w:rsid w:val="005A3188"/>
    <w:rsid w:val="005A33E2"/>
    <w:rsid w:val="005A4275"/>
    <w:rsid w:val="005A5706"/>
    <w:rsid w:val="005A7EBA"/>
    <w:rsid w:val="005B0A77"/>
    <w:rsid w:val="005B0EFA"/>
    <w:rsid w:val="005B1CDE"/>
    <w:rsid w:val="005B2239"/>
    <w:rsid w:val="005B28CB"/>
    <w:rsid w:val="005B3496"/>
    <w:rsid w:val="005B3D89"/>
    <w:rsid w:val="005B6137"/>
    <w:rsid w:val="005B6783"/>
    <w:rsid w:val="005B72E7"/>
    <w:rsid w:val="005C139B"/>
    <w:rsid w:val="005C14D5"/>
    <w:rsid w:val="005C19C1"/>
    <w:rsid w:val="005C4D02"/>
    <w:rsid w:val="005C50E1"/>
    <w:rsid w:val="005C5FB6"/>
    <w:rsid w:val="005C6311"/>
    <w:rsid w:val="005C684B"/>
    <w:rsid w:val="005C77D8"/>
    <w:rsid w:val="005C7D12"/>
    <w:rsid w:val="005D0104"/>
    <w:rsid w:val="005D064B"/>
    <w:rsid w:val="005D361C"/>
    <w:rsid w:val="005D436D"/>
    <w:rsid w:val="005D4C40"/>
    <w:rsid w:val="005D5783"/>
    <w:rsid w:val="005D607E"/>
    <w:rsid w:val="005D6092"/>
    <w:rsid w:val="005E120C"/>
    <w:rsid w:val="005E17F2"/>
    <w:rsid w:val="005E4900"/>
    <w:rsid w:val="005E4905"/>
    <w:rsid w:val="005E5256"/>
    <w:rsid w:val="005E5F84"/>
    <w:rsid w:val="005E6997"/>
    <w:rsid w:val="005E69B0"/>
    <w:rsid w:val="005E6E67"/>
    <w:rsid w:val="005F17DA"/>
    <w:rsid w:val="005F2DE5"/>
    <w:rsid w:val="005F32F2"/>
    <w:rsid w:val="005F38ED"/>
    <w:rsid w:val="005F568A"/>
    <w:rsid w:val="00600D93"/>
    <w:rsid w:val="0060117D"/>
    <w:rsid w:val="00601610"/>
    <w:rsid w:val="00603733"/>
    <w:rsid w:val="00603974"/>
    <w:rsid w:val="006052C5"/>
    <w:rsid w:val="00605CE4"/>
    <w:rsid w:val="00606124"/>
    <w:rsid w:val="00607368"/>
    <w:rsid w:val="00612530"/>
    <w:rsid w:val="00612585"/>
    <w:rsid w:val="006135F2"/>
    <w:rsid w:val="00614A7C"/>
    <w:rsid w:val="00615F0E"/>
    <w:rsid w:val="00616425"/>
    <w:rsid w:val="006171A3"/>
    <w:rsid w:val="006178D4"/>
    <w:rsid w:val="0062208D"/>
    <w:rsid w:val="00622243"/>
    <w:rsid w:val="00624440"/>
    <w:rsid w:val="0062447D"/>
    <w:rsid w:val="00625FE5"/>
    <w:rsid w:val="0062616B"/>
    <w:rsid w:val="00626181"/>
    <w:rsid w:val="006268D8"/>
    <w:rsid w:val="006269C3"/>
    <w:rsid w:val="00626EC6"/>
    <w:rsid w:val="00630097"/>
    <w:rsid w:val="0063029B"/>
    <w:rsid w:val="0063621E"/>
    <w:rsid w:val="0063735A"/>
    <w:rsid w:val="006375A0"/>
    <w:rsid w:val="00637A5E"/>
    <w:rsid w:val="00637F1A"/>
    <w:rsid w:val="00641161"/>
    <w:rsid w:val="0064191E"/>
    <w:rsid w:val="0064272C"/>
    <w:rsid w:val="0064378C"/>
    <w:rsid w:val="0064408E"/>
    <w:rsid w:val="006443B8"/>
    <w:rsid w:val="00645057"/>
    <w:rsid w:val="006454F7"/>
    <w:rsid w:val="006466D4"/>
    <w:rsid w:val="00647024"/>
    <w:rsid w:val="0064709C"/>
    <w:rsid w:val="006476B6"/>
    <w:rsid w:val="0065055B"/>
    <w:rsid w:val="00650877"/>
    <w:rsid w:val="00650FC6"/>
    <w:rsid w:val="00651032"/>
    <w:rsid w:val="00651BAF"/>
    <w:rsid w:val="00651FD4"/>
    <w:rsid w:val="00652054"/>
    <w:rsid w:val="006525AF"/>
    <w:rsid w:val="00652C07"/>
    <w:rsid w:val="00652EF1"/>
    <w:rsid w:val="00655506"/>
    <w:rsid w:val="0065559E"/>
    <w:rsid w:val="00657F9C"/>
    <w:rsid w:val="006614EA"/>
    <w:rsid w:val="00663CBF"/>
    <w:rsid w:val="00664EB2"/>
    <w:rsid w:val="00665323"/>
    <w:rsid w:val="0066560A"/>
    <w:rsid w:val="00665B8B"/>
    <w:rsid w:val="0066684C"/>
    <w:rsid w:val="006679AF"/>
    <w:rsid w:val="00667B02"/>
    <w:rsid w:val="00670D13"/>
    <w:rsid w:val="006721AD"/>
    <w:rsid w:val="00672727"/>
    <w:rsid w:val="00673B84"/>
    <w:rsid w:val="00673BF4"/>
    <w:rsid w:val="006745D8"/>
    <w:rsid w:val="00674C6A"/>
    <w:rsid w:val="00674C86"/>
    <w:rsid w:val="0067556C"/>
    <w:rsid w:val="006775AA"/>
    <w:rsid w:val="00680AF3"/>
    <w:rsid w:val="0068149B"/>
    <w:rsid w:val="00682309"/>
    <w:rsid w:val="006825C7"/>
    <w:rsid w:val="0068267C"/>
    <w:rsid w:val="006827EB"/>
    <w:rsid w:val="00684570"/>
    <w:rsid w:val="00685183"/>
    <w:rsid w:val="006855A7"/>
    <w:rsid w:val="006855D5"/>
    <w:rsid w:val="00686C53"/>
    <w:rsid w:val="00686FE4"/>
    <w:rsid w:val="00692440"/>
    <w:rsid w:val="00692736"/>
    <w:rsid w:val="00692743"/>
    <w:rsid w:val="00692FBA"/>
    <w:rsid w:val="006934DE"/>
    <w:rsid w:val="006940E0"/>
    <w:rsid w:val="006948AC"/>
    <w:rsid w:val="00696601"/>
    <w:rsid w:val="006967B2"/>
    <w:rsid w:val="006972A5"/>
    <w:rsid w:val="00697506"/>
    <w:rsid w:val="00697863"/>
    <w:rsid w:val="00697B27"/>
    <w:rsid w:val="00697E72"/>
    <w:rsid w:val="00697E81"/>
    <w:rsid w:val="006A07F7"/>
    <w:rsid w:val="006A0F42"/>
    <w:rsid w:val="006A3A0F"/>
    <w:rsid w:val="006A4413"/>
    <w:rsid w:val="006A4601"/>
    <w:rsid w:val="006A4AF5"/>
    <w:rsid w:val="006A6548"/>
    <w:rsid w:val="006A6D1C"/>
    <w:rsid w:val="006A7DE8"/>
    <w:rsid w:val="006B1077"/>
    <w:rsid w:val="006B17FD"/>
    <w:rsid w:val="006B5768"/>
    <w:rsid w:val="006B6281"/>
    <w:rsid w:val="006B6591"/>
    <w:rsid w:val="006B7703"/>
    <w:rsid w:val="006B7A59"/>
    <w:rsid w:val="006C0DC7"/>
    <w:rsid w:val="006C1A4A"/>
    <w:rsid w:val="006C3D0C"/>
    <w:rsid w:val="006C4D83"/>
    <w:rsid w:val="006C6671"/>
    <w:rsid w:val="006C703F"/>
    <w:rsid w:val="006C76BC"/>
    <w:rsid w:val="006D1D50"/>
    <w:rsid w:val="006D1EFB"/>
    <w:rsid w:val="006D2584"/>
    <w:rsid w:val="006D2C08"/>
    <w:rsid w:val="006D422F"/>
    <w:rsid w:val="006D43D6"/>
    <w:rsid w:val="006D5013"/>
    <w:rsid w:val="006D776B"/>
    <w:rsid w:val="006D7CBB"/>
    <w:rsid w:val="006E2221"/>
    <w:rsid w:val="006E22A9"/>
    <w:rsid w:val="006E3B2A"/>
    <w:rsid w:val="006E4ACC"/>
    <w:rsid w:val="006E4DA3"/>
    <w:rsid w:val="006E5778"/>
    <w:rsid w:val="006F29D9"/>
    <w:rsid w:val="006F30F6"/>
    <w:rsid w:val="006F368C"/>
    <w:rsid w:val="006F4032"/>
    <w:rsid w:val="006F4107"/>
    <w:rsid w:val="006F6C23"/>
    <w:rsid w:val="006F7236"/>
    <w:rsid w:val="006F7BF2"/>
    <w:rsid w:val="006F7ECB"/>
    <w:rsid w:val="00700889"/>
    <w:rsid w:val="0070253B"/>
    <w:rsid w:val="00702AB4"/>
    <w:rsid w:val="00704AB8"/>
    <w:rsid w:val="00706619"/>
    <w:rsid w:val="00706A08"/>
    <w:rsid w:val="00707453"/>
    <w:rsid w:val="00710C32"/>
    <w:rsid w:val="007125B9"/>
    <w:rsid w:val="0071270A"/>
    <w:rsid w:val="00713237"/>
    <w:rsid w:val="00713E37"/>
    <w:rsid w:val="00713FC4"/>
    <w:rsid w:val="00715D10"/>
    <w:rsid w:val="0071763E"/>
    <w:rsid w:val="007177E7"/>
    <w:rsid w:val="00723482"/>
    <w:rsid w:val="007245B7"/>
    <w:rsid w:val="00724FA5"/>
    <w:rsid w:val="007250A9"/>
    <w:rsid w:val="00725B3F"/>
    <w:rsid w:val="007270F7"/>
    <w:rsid w:val="00727985"/>
    <w:rsid w:val="00727C04"/>
    <w:rsid w:val="00730E43"/>
    <w:rsid w:val="00730F57"/>
    <w:rsid w:val="00731302"/>
    <w:rsid w:val="0073182A"/>
    <w:rsid w:val="00732AF5"/>
    <w:rsid w:val="00732C45"/>
    <w:rsid w:val="00734F7C"/>
    <w:rsid w:val="00736321"/>
    <w:rsid w:val="0073678B"/>
    <w:rsid w:val="00736D3E"/>
    <w:rsid w:val="007371D2"/>
    <w:rsid w:val="00740808"/>
    <w:rsid w:val="00742030"/>
    <w:rsid w:val="0074287D"/>
    <w:rsid w:val="0074477B"/>
    <w:rsid w:val="00744C79"/>
    <w:rsid w:val="007469F7"/>
    <w:rsid w:val="00747846"/>
    <w:rsid w:val="00747C9C"/>
    <w:rsid w:val="00751427"/>
    <w:rsid w:val="00751456"/>
    <w:rsid w:val="007516B4"/>
    <w:rsid w:val="00751BFF"/>
    <w:rsid w:val="00751D5E"/>
    <w:rsid w:val="00751F94"/>
    <w:rsid w:val="00752937"/>
    <w:rsid w:val="0075325B"/>
    <w:rsid w:val="00754F51"/>
    <w:rsid w:val="00755022"/>
    <w:rsid w:val="007552C2"/>
    <w:rsid w:val="00755C28"/>
    <w:rsid w:val="007560C1"/>
    <w:rsid w:val="00757ABE"/>
    <w:rsid w:val="00760534"/>
    <w:rsid w:val="00760B04"/>
    <w:rsid w:val="00760CCC"/>
    <w:rsid w:val="00761900"/>
    <w:rsid w:val="00761FA9"/>
    <w:rsid w:val="00764438"/>
    <w:rsid w:val="007652D0"/>
    <w:rsid w:val="007661D7"/>
    <w:rsid w:val="00770DB9"/>
    <w:rsid w:val="00770F82"/>
    <w:rsid w:val="00770FAD"/>
    <w:rsid w:val="007729E7"/>
    <w:rsid w:val="0077333F"/>
    <w:rsid w:val="0077375F"/>
    <w:rsid w:val="007744BF"/>
    <w:rsid w:val="00775389"/>
    <w:rsid w:val="0077562D"/>
    <w:rsid w:val="007756D4"/>
    <w:rsid w:val="00777A0D"/>
    <w:rsid w:val="00780A89"/>
    <w:rsid w:val="00781E11"/>
    <w:rsid w:val="00782A65"/>
    <w:rsid w:val="007847CA"/>
    <w:rsid w:val="00784835"/>
    <w:rsid w:val="0078721B"/>
    <w:rsid w:val="00790C34"/>
    <w:rsid w:val="00791A41"/>
    <w:rsid w:val="00792415"/>
    <w:rsid w:val="007925D1"/>
    <w:rsid w:val="007948C7"/>
    <w:rsid w:val="0079491F"/>
    <w:rsid w:val="007A3CFC"/>
    <w:rsid w:val="007A483D"/>
    <w:rsid w:val="007A4996"/>
    <w:rsid w:val="007A4BDD"/>
    <w:rsid w:val="007A6307"/>
    <w:rsid w:val="007B0742"/>
    <w:rsid w:val="007B0BC7"/>
    <w:rsid w:val="007B37B5"/>
    <w:rsid w:val="007B5798"/>
    <w:rsid w:val="007B607E"/>
    <w:rsid w:val="007B72B0"/>
    <w:rsid w:val="007C4E15"/>
    <w:rsid w:val="007C675C"/>
    <w:rsid w:val="007C67EC"/>
    <w:rsid w:val="007C6968"/>
    <w:rsid w:val="007C7484"/>
    <w:rsid w:val="007D3A0C"/>
    <w:rsid w:val="007D3D1B"/>
    <w:rsid w:val="007D3FE6"/>
    <w:rsid w:val="007D4744"/>
    <w:rsid w:val="007D57F0"/>
    <w:rsid w:val="007D6062"/>
    <w:rsid w:val="007D62A6"/>
    <w:rsid w:val="007D7181"/>
    <w:rsid w:val="007D7D18"/>
    <w:rsid w:val="007E0A30"/>
    <w:rsid w:val="007E0F8C"/>
    <w:rsid w:val="007E1719"/>
    <w:rsid w:val="007E1EAF"/>
    <w:rsid w:val="007E3913"/>
    <w:rsid w:val="007E3985"/>
    <w:rsid w:val="007E3EA0"/>
    <w:rsid w:val="007E4E93"/>
    <w:rsid w:val="007E72D7"/>
    <w:rsid w:val="007F1188"/>
    <w:rsid w:val="007F1279"/>
    <w:rsid w:val="007F151B"/>
    <w:rsid w:val="007F1A1A"/>
    <w:rsid w:val="007F27BC"/>
    <w:rsid w:val="007F3431"/>
    <w:rsid w:val="007F388E"/>
    <w:rsid w:val="007F438B"/>
    <w:rsid w:val="007F4BCC"/>
    <w:rsid w:val="007F4DA9"/>
    <w:rsid w:val="007F5516"/>
    <w:rsid w:val="007F5A17"/>
    <w:rsid w:val="007F5BD5"/>
    <w:rsid w:val="007F5DEA"/>
    <w:rsid w:val="007F66DF"/>
    <w:rsid w:val="007F6899"/>
    <w:rsid w:val="007F6A61"/>
    <w:rsid w:val="0080137E"/>
    <w:rsid w:val="00803283"/>
    <w:rsid w:val="00803B7C"/>
    <w:rsid w:val="00807006"/>
    <w:rsid w:val="00807B95"/>
    <w:rsid w:val="008106A5"/>
    <w:rsid w:val="00810735"/>
    <w:rsid w:val="00810A4A"/>
    <w:rsid w:val="00811C88"/>
    <w:rsid w:val="00812AAE"/>
    <w:rsid w:val="00813309"/>
    <w:rsid w:val="00815396"/>
    <w:rsid w:val="00815AA7"/>
    <w:rsid w:val="00817509"/>
    <w:rsid w:val="008200EF"/>
    <w:rsid w:val="0082223B"/>
    <w:rsid w:val="00822487"/>
    <w:rsid w:val="008224E9"/>
    <w:rsid w:val="008234E8"/>
    <w:rsid w:val="00823786"/>
    <w:rsid w:val="00825881"/>
    <w:rsid w:val="00826485"/>
    <w:rsid w:val="00826EC5"/>
    <w:rsid w:val="008272AE"/>
    <w:rsid w:val="00830622"/>
    <w:rsid w:val="0083075C"/>
    <w:rsid w:val="00830993"/>
    <w:rsid w:val="00830F6C"/>
    <w:rsid w:val="0083174E"/>
    <w:rsid w:val="0083178C"/>
    <w:rsid w:val="00833087"/>
    <w:rsid w:val="00834417"/>
    <w:rsid w:val="008344D4"/>
    <w:rsid w:val="008352C7"/>
    <w:rsid w:val="00835589"/>
    <w:rsid w:val="008359A4"/>
    <w:rsid w:val="008360BC"/>
    <w:rsid w:val="008360CB"/>
    <w:rsid w:val="008368D4"/>
    <w:rsid w:val="00836997"/>
    <w:rsid w:val="00837CD5"/>
    <w:rsid w:val="008407B4"/>
    <w:rsid w:val="00842CBF"/>
    <w:rsid w:val="00842E8E"/>
    <w:rsid w:val="0084365B"/>
    <w:rsid w:val="0084381B"/>
    <w:rsid w:val="00845289"/>
    <w:rsid w:val="00846093"/>
    <w:rsid w:val="00846605"/>
    <w:rsid w:val="00846B1D"/>
    <w:rsid w:val="0084741D"/>
    <w:rsid w:val="008506E8"/>
    <w:rsid w:val="00850DDD"/>
    <w:rsid w:val="00851A9E"/>
    <w:rsid w:val="00852047"/>
    <w:rsid w:val="00852359"/>
    <w:rsid w:val="00852935"/>
    <w:rsid w:val="008529B7"/>
    <w:rsid w:val="00854283"/>
    <w:rsid w:val="008546DD"/>
    <w:rsid w:val="00854809"/>
    <w:rsid w:val="008548E1"/>
    <w:rsid w:val="00854F4B"/>
    <w:rsid w:val="00856703"/>
    <w:rsid w:val="0085715D"/>
    <w:rsid w:val="00857274"/>
    <w:rsid w:val="008578B8"/>
    <w:rsid w:val="00860DC5"/>
    <w:rsid w:val="00860E4E"/>
    <w:rsid w:val="008631D7"/>
    <w:rsid w:val="008632A5"/>
    <w:rsid w:val="0086470B"/>
    <w:rsid w:val="00864D13"/>
    <w:rsid w:val="00866DB0"/>
    <w:rsid w:val="00866E8B"/>
    <w:rsid w:val="0086702A"/>
    <w:rsid w:val="008672EE"/>
    <w:rsid w:val="00867AC3"/>
    <w:rsid w:val="00870626"/>
    <w:rsid w:val="00871313"/>
    <w:rsid w:val="008723D6"/>
    <w:rsid w:val="00872A47"/>
    <w:rsid w:val="00873498"/>
    <w:rsid w:val="0087473B"/>
    <w:rsid w:val="00874AFD"/>
    <w:rsid w:val="00874D1B"/>
    <w:rsid w:val="0087522A"/>
    <w:rsid w:val="0087755A"/>
    <w:rsid w:val="0088039C"/>
    <w:rsid w:val="00880DC1"/>
    <w:rsid w:val="00881A6F"/>
    <w:rsid w:val="00883453"/>
    <w:rsid w:val="00884A56"/>
    <w:rsid w:val="00885F52"/>
    <w:rsid w:val="00892164"/>
    <w:rsid w:val="0089254E"/>
    <w:rsid w:val="008975A5"/>
    <w:rsid w:val="00897C44"/>
    <w:rsid w:val="008A1125"/>
    <w:rsid w:val="008A2CC7"/>
    <w:rsid w:val="008A3008"/>
    <w:rsid w:val="008A7088"/>
    <w:rsid w:val="008A7912"/>
    <w:rsid w:val="008A7C2D"/>
    <w:rsid w:val="008B01E3"/>
    <w:rsid w:val="008B32CA"/>
    <w:rsid w:val="008B3386"/>
    <w:rsid w:val="008B3C16"/>
    <w:rsid w:val="008B4EFC"/>
    <w:rsid w:val="008B684D"/>
    <w:rsid w:val="008C0462"/>
    <w:rsid w:val="008C2552"/>
    <w:rsid w:val="008C2668"/>
    <w:rsid w:val="008C3197"/>
    <w:rsid w:val="008C34CE"/>
    <w:rsid w:val="008C4CA0"/>
    <w:rsid w:val="008C5A09"/>
    <w:rsid w:val="008C6082"/>
    <w:rsid w:val="008C6743"/>
    <w:rsid w:val="008C7ED3"/>
    <w:rsid w:val="008D02E1"/>
    <w:rsid w:val="008D0562"/>
    <w:rsid w:val="008D0CF1"/>
    <w:rsid w:val="008D1D8E"/>
    <w:rsid w:val="008D2216"/>
    <w:rsid w:val="008D2AF6"/>
    <w:rsid w:val="008D4357"/>
    <w:rsid w:val="008D4539"/>
    <w:rsid w:val="008D4DB5"/>
    <w:rsid w:val="008D571C"/>
    <w:rsid w:val="008D5DD4"/>
    <w:rsid w:val="008D5FE4"/>
    <w:rsid w:val="008E0050"/>
    <w:rsid w:val="008E1D84"/>
    <w:rsid w:val="008E1F1B"/>
    <w:rsid w:val="008E277F"/>
    <w:rsid w:val="008E2CEB"/>
    <w:rsid w:val="008E2CF9"/>
    <w:rsid w:val="008E2E9B"/>
    <w:rsid w:val="008E4D16"/>
    <w:rsid w:val="008E4E08"/>
    <w:rsid w:val="008E70D1"/>
    <w:rsid w:val="008E738F"/>
    <w:rsid w:val="008F3456"/>
    <w:rsid w:val="008F3E26"/>
    <w:rsid w:val="008F42D3"/>
    <w:rsid w:val="008F52D4"/>
    <w:rsid w:val="008F571A"/>
    <w:rsid w:val="008F5F4B"/>
    <w:rsid w:val="008F6AE6"/>
    <w:rsid w:val="008F77A0"/>
    <w:rsid w:val="008F7855"/>
    <w:rsid w:val="00901A03"/>
    <w:rsid w:val="00901C30"/>
    <w:rsid w:val="00902C05"/>
    <w:rsid w:val="0090363B"/>
    <w:rsid w:val="0090469B"/>
    <w:rsid w:val="009055DC"/>
    <w:rsid w:val="009073D2"/>
    <w:rsid w:val="00911BB8"/>
    <w:rsid w:val="00912055"/>
    <w:rsid w:val="00912ACD"/>
    <w:rsid w:val="0091356F"/>
    <w:rsid w:val="009136D8"/>
    <w:rsid w:val="0091584C"/>
    <w:rsid w:val="00916164"/>
    <w:rsid w:val="009161E9"/>
    <w:rsid w:val="00916735"/>
    <w:rsid w:val="00916EEA"/>
    <w:rsid w:val="00917EDC"/>
    <w:rsid w:val="00921328"/>
    <w:rsid w:val="00921763"/>
    <w:rsid w:val="0092225F"/>
    <w:rsid w:val="0092359A"/>
    <w:rsid w:val="0092384F"/>
    <w:rsid w:val="00924775"/>
    <w:rsid w:val="00924D6E"/>
    <w:rsid w:val="009259D5"/>
    <w:rsid w:val="00925B0E"/>
    <w:rsid w:val="009262B3"/>
    <w:rsid w:val="0093030C"/>
    <w:rsid w:val="009314F1"/>
    <w:rsid w:val="00931F7D"/>
    <w:rsid w:val="00932566"/>
    <w:rsid w:val="00933173"/>
    <w:rsid w:val="00934B8D"/>
    <w:rsid w:val="0093535B"/>
    <w:rsid w:val="00935826"/>
    <w:rsid w:val="0093688E"/>
    <w:rsid w:val="00936C30"/>
    <w:rsid w:val="00937CF8"/>
    <w:rsid w:val="00937DB3"/>
    <w:rsid w:val="00940875"/>
    <w:rsid w:val="00940B96"/>
    <w:rsid w:val="00941061"/>
    <w:rsid w:val="00942BF5"/>
    <w:rsid w:val="00942C39"/>
    <w:rsid w:val="0094445A"/>
    <w:rsid w:val="00944C45"/>
    <w:rsid w:val="00944C98"/>
    <w:rsid w:val="00946327"/>
    <w:rsid w:val="00946AED"/>
    <w:rsid w:val="00950C6B"/>
    <w:rsid w:val="00952972"/>
    <w:rsid w:val="00953780"/>
    <w:rsid w:val="00953AEA"/>
    <w:rsid w:val="00954803"/>
    <w:rsid w:val="00955498"/>
    <w:rsid w:val="009554BE"/>
    <w:rsid w:val="00955AFF"/>
    <w:rsid w:val="00956CE5"/>
    <w:rsid w:val="009609E6"/>
    <w:rsid w:val="00960F73"/>
    <w:rsid w:val="00961EE7"/>
    <w:rsid w:val="00962508"/>
    <w:rsid w:val="00962D3C"/>
    <w:rsid w:val="00964F57"/>
    <w:rsid w:val="00965132"/>
    <w:rsid w:val="00965D01"/>
    <w:rsid w:val="00966A4C"/>
    <w:rsid w:val="00967F53"/>
    <w:rsid w:val="00971EF4"/>
    <w:rsid w:val="0097265E"/>
    <w:rsid w:val="00972D79"/>
    <w:rsid w:val="00973498"/>
    <w:rsid w:val="00974258"/>
    <w:rsid w:val="00976A9E"/>
    <w:rsid w:val="0097781B"/>
    <w:rsid w:val="00980A26"/>
    <w:rsid w:val="00982856"/>
    <w:rsid w:val="009829FD"/>
    <w:rsid w:val="00985478"/>
    <w:rsid w:val="00985783"/>
    <w:rsid w:val="00986341"/>
    <w:rsid w:val="0098677D"/>
    <w:rsid w:val="00990121"/>
    <w:rsid w:val="0099279E"/>
    <w:rsid w:val="00992818"/>
    <w:rsid w:val="009928EC"/>
    <w:rsid w:val="0099348D"/>
    <w:rsid w:val="00993F9F"/>
    <w:rsid w:val="00997291"/>
    <w:rsid w:val="00997F88"/>
    <w:rsid w:val="009A0A5D"/>
    <w:rsid w:val="009A166D"/>
    <w:rsid w:val="009A21EB"/>
    <w:rsid w:val="009A2D48"/>
    <w:rsid w:val="009A3D38"/>
    <w:rsid w:val="009A64A9"/>
    <w:rsid w:val="009A6807"/>
    <w:rsid w:val="009A6D9D"/>
    <w:rsid w:val="009A7CBC"/>
    <w:rsid w:val="009B18FF"/>
    <w:rsid w:val="009B2400"/>
    <w:rsid w:val="009B24E0"/>
    <w:rsid w:val="009B274B"/>
    <w:rsid w:val="009B3D13"/>
    <w:rsid w:val="009B45B1"/>
    <w:rsid w:val="009B4894"/>
    <w:rsid w:val="009B5FE2"/>
    <w:rsid w:val="009B66F8"/>
    <w:rsid w:val="009B7434"/>
    <w:rsid w:val="009B7A75"/>
    <w:rsid w:val="009B7F13"/>
    <w:rsid w:val="009C24AD"/>
    <w:rsid w:val="009C2989"/>
    <w:rsid w:val="009C5478"/>
    <w:rsid w:val="009C62F5"/>
    <w:rsid w:val="009C636A"/>
    <w:rsid w:val="009C64A5"/>
    <w:rsid w:val="009C6D94"/>
    <w:rsid w:val="009C7681"/>
    <w:rsid w:val="009D1CDC"/>
    <w:rsid w:val="009D21D2"/>
    <w:rsid w:val="009D37DE"/>
    <w:rsid w:val="009D3B24"/>
    <w:rsid w:val="009D3E22"/>
    <w:rsid w:val="009D40C0"/>
    <w:rsid w:val="009D5727"/>
    <w:rsid w:val="009D59F6"/>
    <w:rsid w:val="009D6B7F"/>
    <w:rsid w:val="009D6FDA"/>
    <w:rsid w:val="009D7207"/>
    <w:rsid w:val="009D7AFD"/>
    <w:rsid w:val="009E023F"/>
    <w:rsid w:val="009E0BE2"/>
    <w:rsid w:val="009E1B4A"/>
    <w:rsid w:val="009E20E7"/>
    <w:rsid w:val="009E2168"/>
    <w:rsid w:val="009E2EE3"/>
    <w:rsid w:val="009E2FBF"/>
    <w:rsid w:val="009E3995"/>
    <w:rsid w:val="009E4736"/>
    <w:rsid w:val="009E4F38"/>
    <w:rsid w:val="009E69EB"/>
    <w:rsid w:val="009E6D1A"/>
    <w:rsid w:val="009E7C12"/>
    <w:rsid w:val="009E7D30"/>
    <w:rsid w:val="009E7FC1"/>
    <w:rsid w:val="009F057E"/>
    <w:rsid w:val="009F0D9F"/>
    <w:rsid w:val="009F0F6A"/>
    <w:rsid w:val="009F116D"/>
    <w:rsid w:val="009F1983"/>
    <w:rsid w:val="009F1A7F"/>
    <w:rsid w:val="009F2285"/>
    <w:rsid w:val="009F3E80"/>
    <w:rsid w:val="009F430D"/>
    <w:rsid w:val="009F4A4F"/>
    <w:rsid w:val="009F703F"/>
    <w:rsid w:val="009F707D"/>
    <w:rsid w:val="00A00BB8"/>
    <w:rsid w:val="00A01537"/>
    <w:rsid w:val="00A01CDD"/>
    <w:rsid w:val="00A01E82"/>
    <w:rsid w:val="00A031B0"/>
    <w:rsid w:val="00A03D69"/>
    <w:rsid w:val="00A06682"/>
    <w:rsid w:val="00A07CFD"/>
    <w:rsid w:val="00A10922"/>
    <w:rsid w:val="00A119D0"/>
    <w:rsid w:val="00A12199"/>
    <w:rsid w:val="00A145DA"/>
    <w:rsid w:val="00A16409"/>
    <w:rsid w:val="00A16A44"/>
    <w:rsid w:val="00A17287"/>
    <w:rsid w:val="00A2355F"/>
    <w:rsid w:val="00A238B7"/>
    <w:rsid w:val="00A23EFA"/>
    <w:rsid w:val="00A247CB"/>
    <w:rsid w:val="00A24C2C"/>
    <w:rsid w:val="00A25955"/>
    <w:rsid w:val="00A25C92"/>
    <w:rsid w:val="00A26213"/>
    <w:rsid w:val="00A26228"/>
    <w:rsid w:val="00A26D96"/>
    <w:rsid w:val="00A2725B"/>
    <w:rsid w:val="00A27DA9"/>
    <w:rsid w:val="00A305BA"/>
    <w:rsid w:val="00A354BE"/>
    <w:rsid w:val="00A35680"/>
    <w:rsid w:val="00A35C7D"/>
    <w:rsid w:val="00A3681F"/>
    <w:rsid w:val="00A376D4"/>
    <w:rsid w:val="00A37A8F"/>
    <w:rsid w:val="00A405A1"/>
    <w:rsid w:val="00A41BC9"/>
    <w:rsid w:val="00A42B02"/>
    <w:rsid w:val="00A43836"/>
    <w:rsid w:val="00A451FA"/>
    <w:rsid w:val="00A45B6C"/>
    <w:rsid w:val="00A4648F"/>
    <w:rsid w:val="00A46C1D"/>
    <w:rsid w:val="00A475C9"/>
    <w:rsid w:val="00A47BE1"/>
    <w:rsid w:val="00A51CD9"/>
    <w:rsid w:val="00A52958"/>
    <w:rsid w:val="00A54318"/>
    <w:rsid w:val="00A54E57"/>
    <w:rsid w:val="00A54F42"/>
    <w:rsid w:val="00A5579B"/>
    <w:rsid w:val="00A5642E"/>
    <w:rsid w:val="00A568DB"/>
    <w:rsid w:val="00A56A69"/>
    <w:rsid w:val="00A56DBE"/>
    <w:rsid w:val="00A57263"/>
    <w:rsid w:val="00A57658"/>
    <w:rsid w:val="00A60460"/>
    <w:rsid w:val="00A61C40"/>
    <w:rsid w:val="00A62728"/>
    <w:rsid w:val="00A629DE"/>
    <w:rsid w:val="00A63009"/>
    <w:rsid w:val="00A63C45"/>
    <w:rsid w:val="00A63FE1"/>
    <w:rsid w:val="00A6556E"/>
    <w:rsid w:val="00A65D66"/>
    <w:rsid w:val="00A668F5"/>
    <w:rsid w:val="00A67BA7"/>
    <w:rsid w:val="00A67D8E"/>
    <w:rsid w:val="00A70513"/>
    <w:rsid w:val="00A70F27"/>
    <w:rsid w:val="00A73BC0"/>
    <w:rsid w:val="00A74547"/>
    <w:rsid w:val="00A74A3C"/>
    <w:rsid w:val="00A74BFD"/>
    <w:rsid w:val="00A750A9"/>
    <w:rsid w:val="00A75E45"/>
    <w:rsid w:val="00A80839"/>
    <w:rsid w:val="00A80C3F"/>
    <w:rsid w:val="00A82F1B"/>
    <w:rsid w:val="00A83FEC"/>
    <w:rsid w:val="00A843A5"/>
    <w:rsid w:val="00A84CBF"/>
    <w:rsid w:val="00A864B2"/>
    <w:rsid w:val="00A86AC5"/>
    <w:rsid w:val="00A90154"/>
    <w:rsid w:val="00A90863"/>
    <w:rsid w:val="00A92A58"/>
    <w:rsid w:val="00A934CA"/>
    <w:rsid w:val="00A93B98"/>
    <w:rsid w:val="00A95F40"/>
    <w:rsid w:val="00A96B0F"/>
    <w:rsid w:val="00A975D4"/>
    <w:rsid w:val="00AA1CF7"/>
    <w:rsid w:val="00AA27A7"/>
    <w:rsid w:val="00AA2AF7"/>
    <w:rsid w:val="00AA4E98"/>
    <w:rsid w:val="00AA588B"/>
    <w:rsid w:val="00AA6168"/>
    <w:rsid w:val="00AB0979"/>
    <w:rsid w:val="00AB3D5F"/>
    <w:rsid w:val="00AB4024"/>
    <w:rsid w:val="00AB474D"/>
    <w:rsid w:val="00AB4A86"/>
    <w:rsid w:val="00AB4C90"/>
    <w:rsid w:val="00AC1623"/>
    <w:rsid w:val="00AC1C09"/>
    <w:rsid w:val="00AC228B"/>
    <w:rsid w:val="00AC2F64"/>
    <w:rsid w:val="00AC33B8"/>
    <w:rsid w:val="00AC361A"/>
    <w:rsid w:val="00AC67B3"/>
    <w:rsid w:val="00AC7DE0"/>
    <w:rsid w:val="00AD0476"/>
    <w:rsid w:val="00AD3D70"/>
    <w:rsid w:val="00AD479E"/>
    <w:rsid w:val="00AD731B"/>
    <w:rsid w:val="00AE146D"/>
    <w:rsid w:val="00AE2877"/>
    <w:rsid w:val="00AE40DF"/>
    <w:rsid w:val="00AE476D"/>
    <w:rsid w:val="00AE568A"/>
    <w:rsid w:val="00AE5A96"/>
    <w:rsid w:val="00AE6CEB"/>
    <w:rsid w:val="00AE7C08"/>
    <w:rsid w:val="00AE7C4F"/>
    <w:rsid w:val="00AF09CE"/>
    <w:rsid w:val="00AF17AE"/>
    <w:rsid w:val="00AF2277"/>
    <w:rsid w:val="00AF3969"/>
    <w:rsid w:val="00AF5935"/>
    <w:rsid w:val="00AF596F"/>
    <w:rsid w:val="00B007F1"/>
    <w:rsid w:val="00B02D9B"/>
    <w:rsid w:val="00B03361"/>
    <w:rsid w:val="00B042F3"/>
    <w:rsid w:val="00B04376"/>
    <w:rsid w:val="00B04FC3"/>
    <w:rsid w:val="00B05E8D"/>
    <w:rsid w:val="00B0625B"/>
    <w:rsid w:val="00B06398"/>
    <w:rsid w:val="00B1067C"/>
    <w:rsid w:val="00B11C2B"/>
    <w:rsid w:val="00B12505"/>
    <w:rsid w:val="00B12ADD"/>
    <w:rsid w:val="00B12E39"/>
    <w:rsid w:val="00B13688"/>
    <w:rsid w:val="00B1441C"/>
    <w:rsid w:val="00B15B56"/>
    <w:rsid w:val="00B15F2B"/>
    <w:rsid w:val="00B16557"/>
    <w:rsid w:val="00B16F3C"/>
    <w:rsid w:val="00B17993"/>
    <w:rsid w:val="00B17A3A"/>
    <w:rsid w:val="00B21243"/>
    <w:rsid w:val="00B22280"/>
    <w:rsid w:val="00B2331D"/>
    <w:rsid w:val="00B25F14"/>
    <w:rsid w:val="00B26423"/>
    <w:rsid w:val="00B26577"/>
    <w:rsid w:val="00B272C0"/>
    <w:rsid w:val="00B30C54"/>
    <w:rsid w:val="00B3129C"/>
    <w:rsid w:val="00B313BE"/>
    <w:rsid w:val="00B33942"/>
    <w:rsid w:val="00B33C45"/>
    <w:rsid w:val="00B3464D"/>
    <w:rsid w:val="00B34985"/>
    <w:rsid w:val="00B3704E"/>
    <w:rsid w:val="00B37DFA"/>
    <w:rsid w:val="00B37F73"/>
    <w:rsid w:val="00B424DD"/>
    <w:rsid w:val="00B449DA"/>
    <w:rsid w:val="00B45DEE"/>
    <w:rsid w:val="00B461A9"/>
    <w:rsid w:val="00B4753D"/>
    <w:rsid w:val="00B51097"/>
    <w:rsid w:val="00B512CD"/>
    <w:rsid w:val="00B522A9"/>
    <w:rsid w:val="00B545D1"/>
    <w:rsid w:val="00B54C9F"/>
    <w:rsid w:val="00B550EB"/>
    <w:rsid w:val="00B56407"/>
    <w:rsid w:val="00B56E71"/>
    <w:rsid w:val="00B574EA"/>
    <w:rsid w:val="00B605F4"/>
    <w:rsid w:val="00B6226C"/>
    <w:rsid w:val="00B63450"/>
    <w:rsid w:val="00B63C65"/>
    <w:rsid w:val="00B645ED"/>
    <w:rsid w:val="00B65920"/>
    <w:rsid w:val="00B659BE"/>
    <w:rsid w:val="00B678A9"/>
    <w:rsid w:val="00B7030E"/>
    <w:rsid w:val="00B718D6"/>
    <w:rsid w:val="00B7252B"/>
    <w:rsid w:val="00B743F0"/>
    <w:rsid w:val="00B74A38"/>
    <w:rsid w:val="00B75E5F"/>
    <w:rsid w:val="00B76AD9"/>
    <w:rsid w:val="00B77CD2"/>
    <w:rsid w:val="00B80C95"/>
    <w:rsid w:val="00B810E1"/>
    <w:rsid w:val="00B828BF"/>
    <w:rsid w:val="00B833A1"/>
    <w:rsid w:val="00B85B0C"/>
    <w:rsid w:val="00B86B11"/>
    <w:rsid w:val="00B871E3"/>
    <w:rsid w:val="00B87853"/>
    <w:rsid w:val="00B905BD"/>
    <w:rsid w:val="00B92B08"/>
    <w:rsid w:val="00B94BAB"/>
    <w:rsid w:val="00B958C0"/>
    <w:rsid w:val="00B95FAC"/>
    <w:rsid w:val="00B96526"/>
    <w:rsid w:val="00B9690D"/>
    <w:rsid w:val="00B979CF"/>
    <w:rsid w:val="00BA0D94"/>
    <w:rsid w:val="00BA11F9"/>
    <w:rsid w:val="00BA18E6"/>
    <w:rsid w:val="00BA1A68"/>
    <w:rsid w:val="00BA2194"/>
    <w:rsid w:val="00BA288B"/>
    <w:rsid w:val="00BA2B71"/>
    <w:rsid w:val="00BA379A"/>
    <w:rsid w:val="00BA5D21"/>
    <w:rsid w:val="00BA67AF"/>
    <w:rsid w:val="00BB13DA"/>
    <w:rsid w:val="00BB1EB8"/>
    <w:rsid w:val="00BB1FBC"/>
    <w:rsid w:val="00BB21E0"/>
    <w:rsid w:val="00BB2540"/>
    <w:rsid w:val="00BB255A"/>
    <w:rsid w:val="00BB2D1B"/>
    <w:rsid w:val="00BB375D"/>
    <w:rsid w:val="00BB50A8"/>
    <w:rsid w:val="00BB614F"/>
    <w:rsid w:val="00BB6F1C"/>
    <w:rsid w:val="00BC04FC"/>
    <w:rsid w:val="00BC2125"/>
    <w:rsid w:val="00BC472A"/>
    <w:rsid w:val="00BC4F15"/>
    <w:rsid w:val="00BC5251"/>
    <w:rsid w:val="00BC5C5E"/>
    <w:rsid w:val="00BC60C5"/>
    <w:rsid w:val="00BC724C"/>
    <w:rsid w:val="00BC78C6"/>
    <w:rsid w:val="00BD0EC3"/>
    <w:rsid w:val="00BD126C"/>
    <w:rsid w:val="00BD1F3F"/>
    <w:rsid w:val="00BD2E64"/>
    <w:rsid w:val="00BD2E98"/>
    <w:rsid w:val="00BD3E19"/>
    <w:rsid w:val="00BD433D"/>
    <w:rsid w:val="00BD4C71"/>
    <w:rsid w:val="00BD4C9A"/>
    <w:rsid w:val="00BD5D26"/>
    <w:rsid w:val="00BD5E01"/>
    <w:rsid w:val="00BD6BB4"/>
    <w:rsid w:val="00BE036C"/>
    <w:rsid w:val="00BE152C"/>
    <w:rsid w:val="00BE1759"/>
    <w:rsid w:val="00BE19A7"/>
    <w:rsid w:val="00BE1B72"/>
    <w:rsid w:val="00BE282D"/>
    <w:rsid w:val="00BE3701"/>
    <w:rsid w:val="00BE5626"/>
    <w:rsid w:val="00BF1380"/>
    <w:rsid w:val="00BF2811"/>
    <w:rsid w:val="00BF473F"/>
    <w:rsid w:val="00BF4892"/>
    <w:rsid w:val="00BF4F24"/>
    <w:rsid w:val="00BF5E62"/>
    <w:rsid w:val="00BF6259"/>
    <w:rsid w:val="00BF652F"/>
    <w:rsid w:val="00BF6632"/>
    <w:rsid w:val="00BF7014"/>
    <w:rsid w:val="00BF767D"/>
    <w:rsid w:val="00BF7A88"/>
    <w:rsid w:val="00C0052B"/>
    <w:rsid w:val="00C00ABC"/>
    <w:rsid w:val="00C0279B"/>
    <w:rsid w:val="00C02B2C"/>
    <w:rsid w:val="00C02CE6"/>
    <w:rsid w:val="00C02F2C"/>
    <w:rsid w:val="00C03315"/>
    <w:rsid w:val="00C03A1C"/>
    <w:rsid w:val="00C04567"/>
    <w:rsid w:val="00C04754"/>
    <w:rsid w:val="00C06A68"/>
    <w:rsid w:val="00C07BFE"/>
    <w:rsid w:val="00C12C52"/>
    <w:rsid w:val="00C16777"/>
    <w:rsid w:val="00C203F3"/>
    <w:rsid w:val="00C2305E"/>
    <w:rsid w:val="00C240A2"/>
    <w:rsid w:val="00C246D9"/>
    <w:rsid w:val="00C24AEE"/>
    <w:rsid w:val="00C27D38"/>
    <w:rsid w:val="00C27E02"/>
    <w:rsid w:val="00C31824"/>
    <w:rsid w:val="00C3191E"/>
    <w:rsid w:val="00C32E39"/>
    <w:rsid w:val="00C32F48"/>
    <w:rsid w:val="00C336D0"/>
    <w:rsid w:val="00C3377B"/>
    <w:rsid w:val="00C33D30"/>
    <w:rsid w:val="00C35372"/>
    <w:rsid w:val="00C3577F"/>
    <w:rsid w:val="00C36220"/>
    <w:rsid w:val="00C36DE0"/>
    <w:rsid w:val="00C403A1"/>
    <w:rsid w:val="00C411A2"/>
    <w:rsid w:val="00C41E06"/>
    <w:rsid w:val="00C42094"/>
    <w:rsid w:val="00C4241A"/>
    <w:rsid w:val="00C43AD5"/>
    <w:rsid w:val="00C468E1"/>
    <w:rsid w:val="00C47827"/>
    <w:rsid w:val="00C504BD"/>
    <w:rsid w:val="00C50E0D"/>
    <w:rsid w:val="00C5133C"/>
    <w:rsid w:val="00C532C9"/>
    <w:rsid w:val="00C53B30"/>
    <w:rsid w:val="00C54B7A"/>
    <w:rsid w:val="00C55850"/>
    <w:rsid w:val="00C56267"/>
    <w:rsid w:val="00C56927"/>
    <w:rsid w:val="00C57618"/>
    <w:rsid w:val="00C601E1"/>
    <w:rsid w:val="00C61456"/>
    <w:rsid w:val="00C615A8"/>
    <w:rsid w:val="00C61A76"/>
    <w:rsid w:val="00C62987"/>
    <w:rsid w:val="00C62B20"/>
    <w:rsid w:val="00C63872"/>
    <w:rsid w:val="00C63E1E"/>
    <w:rsid w:val="00C64422"/>
    <w:rsid w:val="00C64EFF"/>
    <w:rsid w:val="00C65B9E"/>
    <w:rsid w:val="00C66749"/>
    <w:rsid w:val="00C676DC"/>
    <w:rsid w:val="00C7056B"/>
    <w:rsid w:val="00C7126D"/>
    <w:rsid w:val="00C719BD"/>
    <w:rsid w:val="00C71B19"/>
    <w:rsid w:val="00C731C8"/>
    <w:rsid w:val="00C745DD"/>
    <w:rsid w:val="00C7531F"/>
    <w:rsid w:val="00C75CCD"/>
    <w:rsid w:val="00C7611A"/>
    <w:rsid w:val="00C7701F"/>
    <w:rsid w:val="00C819C7"/>
    <w:rsid w:val="00C81DCE"/>
    <w:rsid w:val="00C8253F"/>
    <w:rsid w:val="00C83030"/>
    <w:rsid w:val="00C83B7B"/>
    <w:rsid w:val="00C83F48"/>
    <w:rsid w:val="00C86118"/>
    <w:rsid w:val="00C86770"/>
    <w:rsid w:val="00C8688D"/>
    <w:rsid w:val="00C86D7A"/>
    <w:rsid w:val="00C87270"/>
    <w:rsid w:val="00C87552"/>
    <w:rsid w:val="00C879F2"/>
    <w:rsid w:val="00C903E1"/>
    <w:rsid w:val="00C91AE7"/>
    <w:rsid w:val="00C92237"/>
    <w:rsid w:val="00C92440"/>
    <w:rsid w:val="00C926FA"/>
    <w:rsid w:val="00C95E50"/>
    <w:rsid w:val="00C96021"/>
    <w:rsid w:val="00C968D3"/>
    <w:rsid w:val="00CA0351"/>
    <w:rsid w:val="00CA0D55"/>
    <w:rsid w:val="00CA2FED"/>
    <w:rsid w:val="00CA33B4"/>
    <w:rsid w:val="00CA6B82"/>
    <w:rsid w:val="00CA7E98"/>
    <w:rsid w:val="00CB0748"/>
    <w:rsid w:val="00CB0AA1"/>
    <w:rsid w:val="00CB1A8D"/>
    <w:rsid w:val="00CB234B"/>
    <w:rsid w:val="00CB2418"/>
    <w:rsid w:val="00CB28E2"/>
    <w:rsid w:val="00CB32B0"/>
    <w:rsid w:val="00CB3305"/>
    <w:rsid w:val="00CB33B8"/>
    <w:rsid w:val="00CB475E"/>
    <w:rsid w:val="00CB5EEE"/>
    <w:rsid w:val="00CB66D9"/>
    <w:rsid w:val="00CB6B1F"/>
    <w:rsid w:val="00CB7E1F"/>
    <w:rsid w:val="00CC07EF"/>
    <w:rsid w:val="00CC166E"/>
    <w:rsid w:val="00CC197F"/>
    <w:rsid w:val="00CC2821"/>
    <w:rsid w:val="00CC2D0B"/>
    <w:rsid w:val="00CC2F37"/>
    <w:rsid w:val="00CC32D5"/>
    <w:rsid w:val="00CC5E29"/>
    <w:rsid w:val="00CC6BAD"/>
    <w:rsid w:val="00CC6C86"/>
    <w:rsid w:val="00CC75AE"/>
    <w:rsid w:val="00CC793B"/>
    <w:rsid w:val="00CD01F4"/>
    <w:rsid w:val="00CD1205"/>
    <w:rsid w:val="00CD1C6F"/>
    <w:rsid w:val="00CD1CC1"/>
    <w:rsid w:val="00CD1E78"/>
    <w:rsid w:val="00CD1F30"/>
    <w:rsid w:val="00CD1F7F"/>
    <w:rsid w:val="00CD235A"/>
    <w:rsid w:val="00CD458B"/>
    <w:rsid w:val="00CD5C0F"/>
    <w:rsid w:val="00CD6320"/>
    <w:rsid w:val="00CD6CE2"/>
    <w:rsid w:val="00CD7E2A"/>
    <w:rsid w:val="00CE0F95"/>
    <w:rsid w:val="00CE1FBC"/>
    <w:rsid w:val="00CE2B3A"/>
    <w:rsid w:val="00CE413E"/>
    <w:rsid w:val="00CE4876"/>
    <w:rsid w:val="00CE5A3A"/>
    <w:rsid w:val="00CE5A66"/>
    <w:rsid w:val="00CE636E"/>
    <w:rsid w:val="00CE6518"/>
    <w:rsid w:val="00CE6D9E"/>
    <w:rsid w:val="00CE7742"/>
    <w:rsid w:val="00CF16F7"/>
    <w:rsid w:val="00CF233D"/>
    <w:rsid w:val="00CF26BD"/>
    <w:rsid w:val="00CF27D1"/>
    <w:rsid w:val="00CF2875"/>
    <w:rsid w:val="00CF3142"/>
    <w:rsid w:val="00CF3145"/>
    <w:rsid w:val="00CF336F"/>
    <w:rsid w:val="00CF3613"/>
    <w:rsid w:val="00CF3BD0"/>
    <w:rsid w:val="00CF5A50"/>
    <w:rsid w:val="00CF66F4"/>
    <w:rsid w:val="00CF6FFC"/>
    <w:rsid w:val="00CF723D"/>
    <w:rsid w:val="00CF7364"/>
    <w:rsid w:val="00CF7E64"/>
    <w:rsid w:val="00D01A65"/>
    <w:rsid w:val="00D02DE9"/>
    <w:rsid w:val="00D04AE2"/>
    <w:rsid w:val="00D04F9A"/>
    <w:rsid w:val="00D05A34"/>
    <w:rsid w:val="00D05B4B"/>
    <w:rsid w:val="00D0728D"/>
    <w:rsid w:val="00D078C8"/>
    <w:rsid w:val="00D079BD"/>
    <w:rsid w:val="00D1062B"/>
    <w:rsid w:val="00D10B57"/>
    <w:rsid w:val="00D13306"/>
    <w:rsid w:val="00D154AE"/>
    <w:rsid w:val="00D16368"/>
    <w:rsid w:val="00D16BDF"/>
    <w:rsid w:val="00D16E0F"/>
    <w:rsid w:val="00D21612"/>
    <w:rsid w:val="00D21C20"/>
    <w:rsid w:val="00D23CE9"/>
    <w:rsid w:val="00D24AF7"/>
    <w:rsid w:val="00D24C96"/>
    <w:rsid w:val="00D2550C"/>
    <w:rsid w:val="00D26C14"/>
    <w:rsid w:val="00D27861"/>
    <w:rsid w:val="00D27B71"/>
    <w:rsid w:val="00D33048"/>
    <w:rsid w:val="00D35089"/>
    <w:rsid w:val="00D35338"/>
    <w:rsid w:val="00D35CAF"/>
    <w:rsid w:val="00D36B0E"/>
    <w:rsid w:val="00D36DE5"/>
    <w:rsid w:val="00D37249"/>
    <w:rsid w:val="00D37521"/>
    <w:rsid w:val="00D4056C"/>
    <w:rsid w:val="00D4156F"/>
    <w:rsid w:val="00D42159"/>
    <w:rsid w:val="00D4292D"/>
    <w:rsid w:val="00D43AA9"/>
    <w:rsid w:val="00D44AF7"/>
    <w:rsid w:val="00D44FD6"/>
    <w:rsid w:val="00D45D53"/>
    <w:rsid w:val="00D45F10"/>
    <w:rsid w:val="00D45FB3"/>
    <w:rsid w:val="00D479D9"/>
    <w:rsid w:val="00D47B50"/>
    <w:rsid w:val="00D50E87"/>
    <w:rsid w:val="00D5128B"/>
    <w:rsid w:val="00D518E6"/>
    <w:rsid w:val="00D51D55"/>
    <w:rsid w:val="00D52577"/>
    <w:rsid w:val="00D5381D"/>
    <w:rsid w:val="00D540E9"/>
    <w:rsid w:val="00D5437C"/>
    <w:rsid w:val="00D54AD3"/>
    <w:rsid w:val="00D54B57"/>
    <w:rsid w:val="00D54BED"/>
    <w:rsid w:val="00D561DD"/>
    <w:rsid w:val="00D568A1"/>
    <w:rsid w:val="00D57411"/>
    <w:rsid w:val="00D57472"/>
    <w:rsid w:val="00D574C4"/>
    <w:rsid w:val="00D5787D"/>
    <w:rsid w:val="00D60415"/>
    <w:rsid w:val="00D60940"/>
    <w:rsid w:val="00D609A4"/>
    <w:rsid w:val="00D658D7"/>
    <w:rsid w:val="00D702C1"/>
    <w:rsid w:val="00D709C3"/>
    <w:rsid w:val="00D71450"/>
    <w:rsid w:val="00D71F71"/>
    <w:rsid w:val="00D72118"/>
    <w:rsid w:val="00D72258"/>
    <w:rsid w:val="00D728E0"/>
    <w:rsid w:val="00D734CA"/>
    <w:rsid w:val="00D73586"/>
    <w:rsid w:val="00D73CA2"/>
    <w:rsid w:val="00D73DA1"/>
    <w:rsid w:val="00D742C9"/>
    <w:rsid w:val="00D742F5"/>
    <w:rsid w:val="00D74BC9"/>
    <w:rsid w:val="00D75549"/>
    <w:rsid w:val="00D757B4"/>
    <w:rsid w:val="00D75BAB"/>
    <w:rsid w:val="00D75BCC"/>
    <w:rsid w:val="00D75C25"/>
    <w:rsid w:val="00D75E4A"/>
    <w:rsid w:val="00D76770"/>
    <w:rsid w:val="00D77E99"/>
    <w:rsid w:val="00D80CF4"/>
    <w:rsid w:val="00D80E1D"/>
    <w:rsid w:val="00D80F41"/>
    <w:rsid w:val="00D80F49"/>
    <w:rsid w:val="00D8230A"/>
    <w:rsid w:val="00D847B1"/>
    <w:rsid w:val="00D8709B"/>
    <w:rsid w:val="00D870DC"/>
    <w:rsid w:val="00D87580"/>
    <w:rsid w:val="00D900FD"/>
    <w:rsid w:val="00D909D5"/>
    <w:rsid w:val="00D90C0B"/>
    <w:rsid w:val="00D93086"/>
    <w:rsid w:val="00D94432"/>
    <w:rsid w:val="00D944E6"/>
    <w:rsid w:val="00D97E72"/>
    <w:rsid w:val="00D97F16"/>
    <w:rsid w:val="00DA032A"/>
    <w:rsid w:val="00DA087B"/>
    <w:rsid w:val="00DA117A"/>
    <w:rsid w:val="00DA1311"/>
    <w:rsid w:val="00DA30D4"/>
    <w:rsid w:val="00DA48B8"/>
    <w:rsid w:val="00DA55C5"/>
    <w:rsid w:val="00DA64FE"/>
    <w:rsid w:val="00DA6DF5"/>
    <w:rsid w:val="00DA7FAB"/>
    <w:rsid w:val="00DB07E2"/>
    <w:rsid w:val="00DB19D2"/>
    <w:rsid w:val="00DB225A"/>
    <w:rsid w:val="00DB3C11"/>
    <w:rsid w:val="00DB420C"/>
    <w:rsid w:val="00DB4D83"/>
    <w:rsid w:val="00DB6228"/>
    <w:rsid w:val="00DB716C"/>
    <w:rsid w:val="00DB7DBB"/>
    <w:rsid w:val="00DB7E93"/>
    <w:rsid w:val="00DC0968"/>
    <w:rsid w:val="00DC0CAD"/>
    <w:rsid w:val="00DC1B10"/>
    <w:rsid w:val="00DC1B44"/>
    <w:rsid w:val="00DC1C18"/>
    <w:rsid w:val="00DC3988"/>
    <w:rsid w:val="00DC4824"/>
    <w:rsid w:val="00DC4ACF"/>
    <w:rsid w:val="00DC555E"/>
    <w:rsid w:val="00DC5A71"/>
    <w:rsid w:val="00DC6A76"/>
    <w:rsid w:val="00DD37E4"/>
    <w:rsid w:val="00DD41AD"/>
    <w:rsid w:val="00DD41EB"/>
    <w:rsid w:val="00DD5F62"/>
    <w:rsid w:val="00DD6420"/>
    <w:rsid w:val="00DD72A5"/>
    <w:rsid w:val="00DD75D3"/>
    <w:rsid w:val="00DD7F3F"/>
    <w:rsid w:val="00DE015C"/>
    <w:rsid w:val="00DE13D6"/>
    <w:rsid w:val="00DE1F80"/>
    <w:rsid w:val="00DE2B8F"/>
    <w:rsid w:val="00DE3A04"/>
    <w:rsid w:val="00DE3D68"/>
    <w:rsid w:val="00DE4D8C"/>
    <w:rsid w:val="00DE66B8"/>
    <w:rsid w:val="00DE68EB"/>
    <w:rsid w:val="00DE76ED"/>
    <w:rsid w:val="00DF0216"/>
    <w:rsid w:val="00DF0B94"/>
    <w:rsid w:val="00DF1647"/>
    <w:rsid w:val="00DF2752"/>
    <w:rsid w:val="00DF2A5B"/>
    <w:rsid w:val="00DF4DF7"/>
    <w:rsid w:val="00DF52DF"/>
    <w:rsid w:val="00DF5616"/>
    <w:rsid w:val="00DF65DD"/>
    <w:rsid w:val="00DF6BAE"/>
    <w:rsid w:val="00DF7506"/>
    <w:rsid w:val="00E0123D"/>
    <w:rsid w:val="00E016DB"/>
    <w:rsid w:val="00E02BEE"/>
    <w:rsid w:val="00E03525"/>
    <w:rsid w:val="00E03BA2"/>
    <w:rsid w:val="00E04DB8"/>
    <w:rsid w:val="00E12E00"/>
    <w:rsid w:val="00E14EAA"/>
    <w:rsid w:val="00E15790"/>
    <w:rsid w:val="00E15969"/>
    <w:rsid w:val="00E15D5D"/>
    <w:rsid w:val="00E16D1C"/>
    <w:rsid w:val="00E214B6"/>
    <w:rsid w:val="00E2322D"/>
    <w:rsid w:val="00E23736"/>
    <w:rsid w:val="00E237A5"/>
    <w:rsid w:val="00E23F79"/>
    <w:rsid w:val="00E243E0"/>
    <w:rsid w:val="00E269EC"/>
    <w:rsid w:val="00E271C3"/>
    <w:rsid w:val="00E27554"/>
    <w:rsid w:val="00E279D3"/>
    <w:rsid w:val="00E3001E"/>
    <w:rsid w:val="00E30953"/>
    <w:rsid w:val="00E327FC"/>
    <w:rsid w:val="00E32F19"/>
    <w:rsid w:val="00E339A5"/>
    <w:rsid w:val="00E3520A"/>
    <w:rsid w:val="00E366D4"/>
    <w:rsid w:val="00E37C59"/>
    <w:rsid w:val="00E4226F"/>
    <w:rsid w:val="00E43025"/>
    <w:rsid w:val="00E444D1"/>
    <w:rsid w:val="00E44ABD"/>
    <w:rsid w:val="00E45975"/>
    <w:rsid w:val="00E45E3D"/>
    <w:rsid w:val="00E4631B"/>
    <w:rsid w:val="00E50B8A"/>
    <w:rsid w:val="00E5243A"/>
    <w:rsid w:val="00E52E1F"/>
    <w:rsid w:val="00E5347F"/>
    <w:rsid w:val="00E54651"/>
    <w:rsid w:val="00E5524B"/>
    <w:rsid w:val="00E559E8"/>
    <w:rsid w:val="00E55ECE"/>
    <w:rsid w:val="00E55ED2"/>
    <w:rsid w:val="00E561C4"/>
    <w:rsid w:val="00E56A63"/>
    <w:rsid w:val="00E5759C"/>
    <w:rsid w:val="00E608BB"/>
    <w:rsid w:val="00E627F9"/>
    <w:rsid w:val="00E630DB"/>
    <w:rsid w:val="00E64067"/>
    <w:rsid w:val="00E65D8F"/>
    <w:rsid w:val="00E65FE1"/>
    <w:rsid w:val="00E6630B"/>
    <w:rsid w:val="00E67054"/>
    <w:rsid w:val="00E7055F"/>
    <w:rsid w:val="00E70C25"/>
    <w:rsid w:val="00E7135B"/>
    <w:rsid w:val="00E71D06"/>
    <w:rsid w:val="00E729D7"/>
    <w:rsid w:val="00E730CB"/>
    <w:rsid w:val="00E731FB"/>
    <w:rsid w:val="00E74040"/>
    <w:rsid w:val="00E74628"/>
    <w:rsid w:val="00E748E3"/>
    <w:rsid w:val="00E7496D"/>
    <w:rsid w:val="00E757C1"/>
    <w:rsid w:val="00E75FF3"/>
    <w:rsid w:val="00E772A8"/>
    <w:rsid w:val="00E77E9E"/>
    <w:rsid w:val="00E80B15"/>
    <w:rsid w:val="00E812E3"/>
    <w:rsid w:val="00E81A92"/>
    <w:rsid w:val="00E81BDD"/>
    <w:rsid w:val="00E81C45"/>
    <w:rsid w:val="00E830C9"/>
    <w:rsid w:val="00E846F5"/>
    <w:rsid w:val="00E8505E"/>
    <w:rsid w:val="00E851D1"/>
    <w:rsid w:val="00E85778"/>
    <w:rsid w:val="00E865AC"/>
    <w:rsid w:val="00E91623"/>
    <w:rsid w:val="00E9170A"/>
    <w:rsid w:val="00E919E8"/>
    <w:rsid w:val="00E91C4D"/>
    <w:rsid w:val="00E92A3B"/>
    <w:rsid w:val="00E92D37"/>
    <w:rsid w:val="00E9348D"/>
    <w:rsid w:val="00E941CE"/>
    <w:rsid w:val="00E942DB"/>
    <w:rsid w:val="00E95602"/>
    <w:rsid w:val="00E96ECD"/>
    <w:rsid w:val="00E97A83"/>
    <w:rsid w:val="00EA0479"/>
    <w:rsid w:val="00EA3A4C"/>
    <w:rsid w:val="00EA3F47"/>
    <w:rsid w:val="00EA52AA"/>
    <w:rsid w:val="00EA7365"/>
    <w:rsid w:val="00EA79C0"/>
    <w:rsid w:val="00EA7D1C"/>
    <w:rsid w:val="00EB0C9D"/>
    <w:rsid w:val="00EB1A42"/>
    <w:rsid w:val="00EB1B18"/>
    <w:rsid w:val="00EB1D7C"/>
    <w:rsid w:val="00EB21A5"/>
    <w:rsid w:val="00EB492F"/>
    <w:rsid w:val="00EB4B83"/>
    <w:rsid w:val="00EB5902"/>
    <w:rsid w:val="00EB787F"/>
    <w:rsid w:val="00EB7CFF"/>
    <w:rsid w:val="00EC0ADF"/>
    <w:rsid w:val="00EC16BA"/>
    <w:rsid w:val="00EC16E0"/>
    <w:rsid w:val="00EC21C9"/>
    <w:rsid w:val="00EC3316"/>
    <w:rsid w:val="00EC3654"/>
    <w:rsid w:val="00EC3EB5"/>
    <w:rsid w:val="00EC75EB"/>
    <w:rsid w:val="00EC7F1A"/>
    <w:rsid w:val="00ED0018"/>
    <w:rsid w:val="00ED11ED"/>
    <w:rsid w:val="00ED34DD"/>
    <w:rsid w:val="00ED384B"/>
    <w:rsid w:val="00ED3EF4"/>
    <w:rsid w:val="00ED4349"/>
    <w:rsid w:val="00ED6991"/>
    <w:rsid w:val="00ED6E11"/>
    <w:rsid w:val="00ED7194"/>
    <w:rsid w:val="00EE0D5A"/>
    <w:rsid w:val="00EE2564"/>
    <w:rsid w:val="00EE315D"/>
    <w:rsid w:val="00EE3D0B"/>
    <w:rsid w:val="00EE49A9"/>
    <w:rsid w:val="00EE4CB6"/>
    <w:rsid w:val="00EE50E9"/>
    <w:rsid w:val="00EE5962"/>
    <w:rsid w:val="00EE5DC8"/>
    <w:rsid w:val="00EE66BA"/>
    <w:rsid w:val="00EF1707"/>
    <w:rsid w:val="00EF1B2A"/>
    <w:rsid w:val="00EF2BA8"/>
    <w:rsid w:val="00EF4578"/>
    <w:rsid w:val="00EF72C4"/>
    <w:rsid w:val="00F000FA"/>
    <w:rsid w:val="00F007B5"/>
    <w:rsid w:val="00F02411"/>
    <w:rsid w:val="00F02EDD"/>
    <w:rsid w:val="00F0372E"/>
    <w:rsid w:val="00F038D1"/>
    <w:rsid w:val="00F054EA"/>
    <w:rsid w:val="00F05BE8"/>
    <w:rsid w:val="00F05C0C"/>
    <w:rsid w:val="00F05D19"/>
    <w:rsid w:val="00F0685D"/>
    <w:rsid w:val="00F0790F"/>
    <w:rsid w:val="00F07960"/>
    <w:rsid w:val="00F10684"/>
    <w:rsid w:val="00F11AD9"/>
    <w:rsid w:val="00F12285"/>
    <w:rsid w:val="00F1375F"/>
    <w:rsid w:val="00F14016"/>
    <w:rsid w:val="00F14AA6"/>
    <w:rsid w:val="00F156DC"/>
    <w:rsid w:val="00F15776"/>
    <w:rsid w:val="00F15C08"/>
    <w:rsid w:val="00F168D5"/>
    <w:rsid w:val="00F21DA4"/>
    <w:rsid w:val="00F221A9"/>
    <w:rsid w:val="00F23A28"/>
    <w:rsid w:val="00F24C6E"/>
    <w:rsid w:val="00F2507F"/>
    <w:rsid w:val="00F26A01"/>
    <w:rsid w:val="00F312C9"/>
    <w:rsid w:val="00F31B4A"/>
    <w:rsid w:val="00F323A5"/>
    <w:rsid w:val="00F324E7"/>
    <w:rsid w:val="00F32E5A"/>
    <w:rsid w:val="00F32F4E"/>
    <w:rsid w:val="00F33F3B"/>
    <w:rsid w:val="00F3419E"/>
    <w:rsid w:val="00F349B0"/>
    <w:rsid w:val="00F35877"/>
    <w:rsid w:val="00F35AB1"/>
    <w:rsid w:val="00F37B60"/>
    <w:rsid w:val="00F414D5"/>
    <w:rsid w:val="00F4160A"/>
    <w:rsid w:val="00F41CA9"/>
    <w:rsid w:val="00F42501"/>
    <w:rsid w:val="00F427BA"/>
    <w:rsid w:val="00F42F73"/>
    <w:rsid w:val="00F43EFA"/>
    <w:rsid w:val="00F4456A"/>
    <w:rsid w:val="00F45AC3"/>
    <w:rsid w:val="00F45F2E"/>
    <w:rsid w:val="00F45FF0"/>
    <w:rsid w:val="00F51864"/>
    <w:rsid w:val="00F52F8D"/>
    <w:rsid w:val="00F53C71"/>
    <w:rsid w:val="00F559F1"/>
    <w:rsid w:val="00F56341"/>
    <w:rsid w:val="00F60268"/>
    <w:rsid w:val="00F60BC4"/>
    <w:rsid w:val="00F61931"/>
    <w:rsid w:val="00F61CEA"/>
    <w:rsid w:val="00F623DB"/>
    <w:rsid w:val="00F62C83"/>
    <w:rsid w:val="00F64B12"/>
    <w:rsid w:val="00F66211"/>
    <w:rsid w:val="00F6682D"/>
    <w:rsid w:val="00F66F66"/>
    <w:rsid w:val="00F67470"/>
    <w:rsid w:val="00F70DFF"/>
    <w:rsid w:val="00F70FD9"/>
    <w:rsid w:val="00F711B0"/>
    <w:rsid w:val="00F721E6"/>
    <w:rsid w:val="00F72C92"/>
    <w:rsid w:val="00F73202"/>
    <w:rsid w:val="00F74918"/>
    <w:rsid w:val="00F74A5D"/>
    <w:rsid w:val="00F75C32"/>
    <w:rsid w:val="00F76600"/>
    <w:rsid w:val="00F76E23"/>
    <w:rsid w:val="00F801B6"/>
    <w:rsid w:val="00F810F9"/>
    <w:rsid w:val="00F81CB6"/>
    <w:rsid w:val="00F823FB"/>
    <w:rsid w:val="00F82BED"/>
    <w:rsid w:val="00F83AD3"/>
    <w:rsid w:val="00F841E8"/>
    <w:rsid w:val="00F8530D"/>
    <w:rsid w:val="00F85DBA"/>
    <w:rsid w:val="00F85EAE"/>
    <w:rsid w:val="00F875CF"/>
    <w:rsid w:val="00F87CF0"/>
    <w:rsid w:val="00F90565"/>
    <w:rsid w:val="00F90D9C"/>
    <w:rsid w:val="00F91146"/>
    <w:rsid w:val="00F91886"/>
    <w:rsid w:val="00F92F0F"/>
    <w:rsid w:val="00F94169"/>
    <w:rsid w:val="00F9439D"/>
    <w:rsid w:val="00F9486F"/>
    <w:rsid w:val="00F94FCA"/>
    <w:rsid w:val="00F95267"/>
    <w:rsid w:val="00F961EC"/>
    <w:rsid w:val="00F9677C"/>
    <w:rsid w:val="00F96BB1"/>
    <w:rsid w:val="00F97EDC"/>
    <w:rsid w:val="00FA03DF"/>
    <w:rsid w:val="00FA09CD"/>
    <w:rsid w:val="00FA0C34"/>
    <w:rsid w:val="00FA0CAF"/>
    <w:rsid w:val="00FA0D58"/>
    <w:rsid w:val="00FA3399"/>
    <w:rsid w:val="00FA3946"/>
    <w:rsid w:val="00FA421C"/>
    <w:rsid w:val="00FA42FC"/>
    <w:rsid w:val="00FA51C3"/>
    <w:rsid w:val="00FA5535"/>
    <w:rsid w:val="00FA627C"/>
    <w:rsid w:val="00FA74AD"/>
    <w:rsid w:val="00FA7749"/>
    <w:rsid w:val="00FB0BC0"/>
    <w:rsid w:val="00FB1540"/>
    <w:rsid w:val="00FB2F30"/>
    <w:rsid w:val="00FB3067"/>
    <w:rsid w:val="00FB3AE4"/>
    <w:rsid w:val="00FB3EE0"/>
    <w:rsid w:val="00FB6A0F"/>
    <w:rsid w:val="00FC1333"/>
    <w:rsid w:val="00FC1B47"/>
    <w:rsid w:val="00FC1E28"/>
    <w:rsid w:val="00FC1F53"/>
    <w:rsid w:val="00FC202A"/>
    <w:rsid w:val="00FC4D31"/>
    <w:rsid w:val="00FC504A"/>
    <w:rsid w:val="00FC538F"/>
    <w:rsid w:val="00FC5991"/>
    <w:rsid w:val="00FC6AF1"/>
    <w:rsid w:val="00FD0009"/>
    <w:rsid w:val="00FD0BAE"/>
    <w:rsid w:val="00FD1077"/>
    <w:rsid w:val="00FD1EE2"/>
    <w:rsid w:val="00FD4FAD"/>
    <w:rsid w:val="00FD699F"/>
    <w:rsid w:val="00FD704D"/>
    <w:rsid w:val="00FD79CD"/>
    <w:rsid w:val="00FD7A72"/>
    <w:rsid w:val="00FE18A9"/>
    <w:rsid w:val="00FE2DA5"/>
    <w:rsid w:val="00FE4394"/>
    <w:rsid w:val="00FE6AA0"/>
    <w:rsid w:val="00FE7542"/>
    <w:rsid w:val="00FF00DE"/>
    <w:rsid w:val="00FF1DCF"/>
    <w:rsid w:val="00FF2BBC"/>
    <w:rsid w:val="00FF4325"/>
    <w:rsid w:val="00FF46BA"/>
    <w:rsid w:val="00FF52FD"/>
    <w:rsid w:val="00FF53B6"/>
    <w:rsid w:val="00FF7526"/>
    <w:rsid w:val="00FF7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42C1E"/>
  <w15:docId w15:val="{E1368F84-EF3C-44E9-92C0-73B574DF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A8"/>
    <w:rPr>
      <w:sz w:val="24"/>
      <w:szCs w:val="24"/>
    </w:rPr>
  </w:style>
  <w:style w:type="paragraph" w:styleId="Heading1">
    <w:name w:val="heading 1"/>
    <w:basedOn w:val="Normal"/>
    <w:next w:val="Normal"/>
    <w:qFormat/>
    <w:rsid w:val="00274BA8"/>
    <w:pPr>
      <w:keepNext/>
      <w:spacing w:line="480" w:lineRule="auto"/>
      <w:outlineLvl w:val="0"/>
    </w:pPr>
    <w:rPr>
      <w:b/>
    </w:rPr>
  </w:style>
  <w:style w:type="paragraph" w:styleId="Heading2">
    <w:name w:val="heading 2"/>
    <w:basedOn w:val="Normal"/>
    <w:next w:val="Normal"/>
    <w:qFormat/>
    <w:rsid w:val="00274BA8"/>
    <w:pPr>
      <w:keepNext/>
      <w:spacing w:line="480" w:lineRule="auto"/>
      <w:outlineLvl w:val="1"/>
    </w:pPr>
    <w:rPr>
      <w:b/>
      <w:u w:val="double"/>
    </w:rPr>
  </w:style>
  <w:style w:type="paragraph" w:styleId="Heading3">
    <w:name w:val="heading 3"/>
    <w:basedOn w:val="Normal"/>
    <w:next w:val="Normal"/>
    <w:qFormat/>
    <w:rsid w:val="00274BA8"/>
    <w:pPr>
      <w:keepNext/>
      <w:outlineLvl w:val="2"/>
    </w:pPr>
    <w:rPr>
      <w:b/>
      <w:color w:val="0000FF"/>
      <w:sz w:val="32"/>
      <w:u w:val="double"/>
    </w:rPr>
  </w:style>
  <w:style w:type="paragraph" w:styleId="Heading4">
    <w:name w:val="heading 4"/>
    <w:basedOn w:val="Normal"/>
    <w:next w:val="Normal"/>
    <w:qFormat/>
    <w:rsid w:val="00274BA8"/>
    <w:pPr>
      <w:keepNext/>
      <w:outlineLvl w:val="3"/>
    </w:pPr>
  </w:style>
  <w:style w:type="paragraph" w:styleId="Heading5">
    <w:name w:val="heading 5"/>
    <w:basedOn w:val="Normal"/>
    <w:next w:val="Normal"/>
    <w:qFormat/>
    <w:rsid w:val="00274BA8"/>
    <w:pPr>
      <w:keepNext/>
      <w:outlineLvl w:val="4"/>
    </w:pPr>
    <w:rPr>
      <w:b/>
    </w:rPr>
  </w:style>
  <w:style w:type="paragraph" w:styleId="Heading6">
    <w:name w:val="heading 6"/>
    <w:basedOn w:val="Normal"/>
    <w:next w:val="Normal"/>
    <w:qFormat/>
    <w:rsid w:val="00274BA8"/>
    <w:pPr>
      <w:keepNext/>
      <w:ind w:left="1800" w:hanging="360"/>
      <w:outlineLvl w:val="5"/>
    </w:pPr>
  </w:style>
  <w:style w:type="paragraph" w:styleId="Heading7">
    <w:name w:val="heading 7"/>
    <w:basedOn w:val="Normal"/>
    <w:next w:val="Normal"/>
    <w:qFormat/>
    <w:rsid w:val="00274BA8"/>
    <w:pPr>
      <w:keepNext/>
      <w:ind w:left="1440" w:hanging="1440"/>
      <w:outlineLvl w:val="6"/>
    </w:pPr>
  </w:style>
  <w:style w:type="paragraph" w:styleId="Heading8">
    <w:name w:val="heading 8"/>
    <w:basedOn w:val="Normal"/>
    <w:next w:val="Normal"/>
    <w:qFormat/>
    <w:rsid w:val="00274BA8"/>
    <w:pPr>
      <w:keepNext/>
      <w:tabs>
        <w:tab w:val="left" w:pos="1980"/>
      </w:tabs>
      <w:outlineLvl w:val="7"/>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4BA8"/>
    <w:pPr>
      <w:tabs>
        <w:tab w:val="center" w:pos="4320"/>
        <w:tab w:val="right" w:pos="8640"/>
      </w:tabs>
    </w:pPr>
  </w:style>
  <w:style w:type="paragraph" w:styleId="Footer">
    <w:name w:val="footer"/>
    <w:basedOn w:val="Normal"/>
    <w:rsid w:val="00274BA8"/>
    <w:pPr>
      <w:tabs>
        <w:tab w:val="center" w:pos="4320"/>
        <w:tab w:val="right" w:pos="8640"/>
      </w:tabs>
    </w:pPr>
  </w:style>
  <w:style w:type="character" w:styleId="PageNumber">
    <w:name w:val="page number"/>
    <w:basedOn w:val="DefaultParagraphFont"/>
    <w:rsid w:val="00274BA8"/>
  </w:style>
  <w:style w:type="character" w:styleId="Hyperlink">
    <w:name w:val="Hyperlink"/>
    <w:basedOn w:val="DefaultParagraphFont"/>
    <w:rsid w:val="00274BA8"/>
    <w:rPr>
      <w:color w:val="0000FF"/>
      <w:u w:val="single"/>
    </w:rPr>
  </w:style>
  <w:style w:type="character" w:styleId="CommentReference">
    <w:name w:val="annotation reference"/>
    <w:basedOn w:val="DefaultParagraphFont"/>
    <w:uiPriority w:val="99"/>
    <w:semiHidden/>
    <w:rsid w:val="00274BA8"/>
    <w:rPr>
      <w:sz w:val="16"/>
      <w:szCs w:val="16"/>
    </w:rPr>
  </w:style>
  <w:style w:type="paragraph" w:styleId="CommentText">
    <w:name w:val="annotation text"/>
    <w:basedOn w:val="Normal"/>
    <w:link w:val="CommentTextChar"/>
    <w:uiPriority w:val="99"/>
    <w:semiHidden/>
    <w:rsid w:val="00274BA8"/>
    <w:rPr>
      <w:sz w:val="20"/>
      <w:szCs w:val="20"/>
    </w:rPr>
  </w:style>
  <w:style w:type="paragraph" w:styleId="BodyText">
    <w:name w:val="Body Text"/>
    <w:basedOn w:val="Normal"/>
    <w:rsid w:val="00274BA8"/>
    <w:rPr>
      <w:color w:val="FF0000"/>
    </w:rPr>
  </w:style>
  <w:style w:type="character" w:styleId="FollowedHyperlink">
    <w:name w:val="FollowedHyperlink"/>
    <w:basedOn w:val="DefaultParagraphFont"/>
    <w:rsid w:val="00274BA8"/>
    <w:rPr>
      <w:color w:val="800080"/>
      <w:u w:val="single"/>
    </w:rPr>
  </w:style>
  <w:style w:type="paragraph" w:styleId="BodyText2">
    <w:name w:val="Body Text 2"/>
    <w:basedOn w:val="Normal"/>
    <w:rsid w:val="00274BA8"/>
  </w:style>
  <w:style w:type="paragraph" w:styleId="BodyTextIndent">
    <w:name w:val="Body Text Indent"/>
    <w:basedOn w:val="Normal"/>
    <w:rsid w:val="00274BA8"/>
    <w:pPr>
      <w:spacing w:after="120"/>
      <w:ind w:left="360"/>
    </w:pPr>
  </w:style>
  <w:style w:type="paragraph" w:styleId="BodyTextIndent2">
    <w:name w:val="Body Text Indent 2"/>
    <w:basedOn w:val="Normal"/>
    <w:rsid w:val="00274BA8"/>
    <w:pPr>
      <w:ind w:left="1800" w:hanging="360"/>
    </w:pPr>
  </w:style>
  <w:style w:type="paragraph" w:styleId="BodyTextIndent3">
    <w:name w:val="Body Text Indent 3"/>
    <w:basedOn w:val="Normal"/>
    <w:rsid w:val="00274BA8"/>
    <w:pPr>
      <w:ind w:left="1800" w:hanging="360"/>
    </w:pPr>
  </w:style>
  <w:style w:type="paragraph" w:styleId="BodyText3">
    <w:name w:val="Body Text 3"/>
    <w:basedOn w:val="Normal"/>
    <w:rsid w:val="00274BA8"/>
    <w:rPr>
      <w:b/>
      <w:u w:val="double"/>
    </w:rPr>
  </w:style>
  <w:style w:type="paragraph" w:styleId="CommentSubject">
    <w:name w:val="annotation subject"/>
    <w:basedOn w:val="CommentText"/>
    <w:next w:val="CommentText"/>
    <w:semiHidden/>
    <w:rsid w:val="00274BA8"/>
    <w:rPr>
      <w:b/>
      <w:bCs/>
    </w:rPr>
  </w:style>
  <w:style w:type="paragraph" w:styleId="BalloonText">
    <w:name w:val="Balloon Text"/>
    <w:basedOn w:val="Normal"/>
    <w:semiHidden/>
    <w:rsid w:val="00274BA8"/>
    <w:rPr>
      <w:rFonts w:ascii="Tahoma" w:hAnsi="Tahoma" w:cs="Tahoma"/>
      <w:sz w:val="16"/>
      <w:szCs w:val="16"/>
    </w:rPr>
  </w:style>
  <w:style w:type="paragraph" w:customStyle="1" w:styleId="PD">
    <w:name w:val="PD"/>
    <w:basedOn w:val="Normal"/>
    <w:rsid w:val="00274BA8"/>
    <w:pPr>
      <w:tabs>
        <w:tab w:val="left" w:pos="3420"/>
        <w:tab w:val="left" w:pos="3690"/>
        <w:tab w:val="left" w:pos="4860"/>
      </w:tabs>
      <w:spacing w:before="60" w:after="120" w:line="240" w:lineRule="atLeast"/>
    </w:pPr>
    <w:rPr>
      <w:rFonts w:ascii="Courier" w:hAnsi="Courier"/>
      <w:b/>
      <w:i/>
      <w:szCs w:val="20"/>
    </w:rPr>
  </w:style>
  <w:style w:type="paragraph" w:customStyle="1" w:styleId="FIGPD">
    <w:name w:val="FIGPD"/>
    <w:basedOn w:val="Normal"/>
    <w:rsid w:val="00274BA8"/>
    <w:pPr>
      <w:tabs>
        <w:tab w:val="left" w:pos="3690"/>
        <w:tab w:val="left" w:pos="4860"/>
      </w:tabs>
      <w:spacing w:before="120" w:after="120" w:line="240" w:lineRule="atLeast"/>
    </w:pPr>
    <w:rPr>
      <w:rFonts w:ascii="Courier" w:hAnsi="Courier"/>
      <w:b/>
      <w:bCs/>
      <w:i/>
      <w:iCs/>
      <w:szCs w:val="20"/>
    </w:rPr>
  </w:style>
  <w:style w:type="paragraph" w:customStyle="1" w:styleId="CFNUM">
    <w:name w:val="CF_NUM"/>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CFTTL">
    <w:name w:val="CF_TTL"/>
    <w:basedOn w:val="Normal"/>
    <w:rsid w:val="00274BA8"/>
    <w:pPr>
      <w:tabs>
        <w:tab w:val="left" w:pos="720"/>
      </w:tabs>
      <w:spacing w:after="120"/>
      <w:outlineLvl w:val="0"/>
    </w:pPr>
    <w:rPr>
      <w:rFonts w:ascii="GillSans-Bold" w:hAnsi="GillSans-Bold"/>
      <w:b/>
      <w:color w:val="008000"/>
      <w:sz w:val="32"/>
      <w:szCs w:val="20"/>
    </w:rPr>
  </w:style>
  <w:style w:type="paragraph" w:customStyle="1" w:styleId="CFKTSETTTL">
    <w:name w:val="CF_KTSET_TTL"/>
    <w:basedOn w:val="Normal"/>
    <w:rsid w:val="00274BA8"/>
    <w:pPr>
      <w:spacing w:before="240" w:after="120"/>
    </w:pPr>
    <w:rPr>
      <w:b/>
      <w:color w:val="800080"/>
      <w:sz w:val="28"/>
    </w:rPr>
  </w:style>
  <w:style w:type="paragraph" w:customStyle="1" w:styleId="CFKT">
    <w:name w:val="CF_KT"/>
    <w:basedOn w:val="Normal"/>
    <w:rsid w:val="00274BA8"/>
    <w:rPr>
      <w:rFonts w:ascii="Times" w:eastAsia="Times" w:hAnsi="Times"/>
      <w:szCs w:val="20"/>
    </w:rPr>
  </w:style>
  <w:style w:type="paragraph" w:customStyle="1" w:styleId="CFOBJSET">
    <w:name w:val="CF_OBJSET"/>
    <w:basedOn w:val="Normal"/>
    <w:rsid w:val="00274BA8"/>
    <w:pPr>
      <w:spacing w:before="120" w:after="240" w:line="240" w:lineRule="atLeast"/>
    </w:pPr>
    <w:rPr>
      <w:rFonts w:eastAsia="Times"/>
      <w:b/>
      <w:szCs w:val="20"/>
    </w:rPr>
  </w:style>
  <w:style w:type="paragraph" w:customStyle="1" w:styleId="CFOBJSETH1">
    <w:name w:val="CF_OBJSET_H1"/>
    <w:basedOn w:val="Normal"/>
    <w:rsid w:val="00274BA8"/>
    <w:pPr>
      <w:spacing w:before="120" w:line="240" w:lineRule="atLeast"/>
    </w:pPr>
    <w:rPr>
      <w:rFonts w:eastAsia="Times"/>
      <w:b/>
      <w:szCs w:val="20"/>
    </w:rPr>
  </w:style>
  <w:style w:type="paragraph" w:customStyle="1" w:styleId="CFOBJSETH2">
    <w:name w:val="CF_OBJSET_H2"/>
    <w:basedOn w:val="CFOBJSETH1"/>
    <w:rsid w:val="00274BA8"/>
    <w:pPr>
      <w:spacing w:before="0" w:after="120"/>
    </w:pPr>
  </w:style>
  <w:style w:type="paragraph" w:customStyle="1" w:styleId="CFOBJ">
    <w:name w:val="CF_OBJ"/>
    <w:basedOn w:val="Normal"/>
    <w:rsid w:val="00274BA8"/>
    <w:rPr>
      <w:rFonts w:ascii="GillSans-Bold" w:hAnsi="GillSans-Bold"/>
      <w:color w:val="000000"/>
      <w:sz w:val="26"/>
      <w:szCs w:val="20"/>
    </w:rPr>
  </w:style>
  <w:style w:type="paragraph" w:customStyle="1" w:styleId="CFINTROH1">
    <w:name w:val="CF_INTRO_H1"/>
    <w:basedOn w:val="Normal"/>
    <w:rsid w:val="00274BA8"/>
    <w:pPr>
      <w:spacing w:before="240" w:after="120" w:line="240" w:lineRule="atLeast"/>
      <w:outlineLvl w:val="1"/>
    </w:pPr>
    <w:rPr>
      <w:rFonts w:eastAsia="Times"/>
      <w:b/>
      <w:color w:val="000080"/>
      <w:sz w:val="28"/>
      <w:szCs w:val="20"/>
    </w:rPr>
  </w:style>
  <w:style w:type="paragraph" w:customStyle="1" w:styleId="CFINTROHEADFIRST">
    <w:name w:val="CF_INTRO_HEADFIRST"/>
    <w:basedOn w:val="Normal"/>
    <w:rsid w:val="00274BA8"/>
    <w:pPr>
      <w:spacing w:after="240" w:line="360" w:lineRule="auto"/>
    </w:pPr>
    <w:rPr>
      <w:rFonts w:eastAsia="Times"/>
      <w:szCs w:val="20"/>
    </w:rPr>
  </w:style>
  <w:style w:type="paragraph" w:customStyle="1" w:styleId="CFINTRO">
    <w:name w:val="CF_INTRO"/>
    <w:basedOn w:val="Normal"/>
    <w:rsid w:val="00274BA8"/>
    <w:pPr>
      <w:tabs>
        <w:tab w:val="left" w:pos="720"/>
        <w:tab w:val="left" w:pos="4320"/>
        <w:tab w:val="left" w:pos="5040"/>
        <w:tab w:val="left" w:pos="5760"/>
        <w:tab w:val="left" w:pos="6480"/>
        <w:tab w:val="left" w:pos="7200"/>
        <w:tab w:val="left" w:pos="7920"/>
        <w:tab w:val="left" w:pos="8640"/>
        <w:tab w:val="left" w:pos="9360"/>
      </w:tabs>
      <w:spacing w:line="360" w:lineRule="auto"/>
    </w:pPr>
    <w:rPr>
      <w:snapToGrid w:val="0"/>
      <w:color w:val="000000"/>
      <w:szCs w:val="20"/>
    </w:rPr>
  </w:style>
  <w:style w:type="paragraph" w:customStyle="1" w:styleId="CFINTROBX1SUPTTL">
    <w:name w:val="CF_INTRO_BX1_SUPTTL"/>
    <w:basedOn w:val="CFINTROH1"/>
    <w:rsid w:val="00274BA8"/>
  </w:style>
  <w:style w:type="paragraph" w:customStyle="1" w:styleId="CFINTROBX1TTL">
    <w:name w:val="CF_INTRO_BX1_TTL"/>
    <w:basedOn w:val="Normal"/>
    <w:rsid w:val="00274BA8"/>
    <w:pPr>
      <w:spacing w:after="120"/>
      <w:outlineLvl w:val="2"/>
    </w:pPr>
    <w:rPr>
      <w:rFonts w:eastAsia="Times"/>
      <w:b/>
      <w:color w:val="800080"/>
      <w:sz w:val="28"/>
      <w:szCs w:val="20"/>
    </w:rPr>
  </w:style>
  <w:style w:type="paragraph" w:customStyle="1" w:styleId="CFINTROBX1FIRST">
    <w:name w:val="CF_INTRO_BX1_FIRST"/>
    <w:basedOn w:val="Normal"/>
    <w:rsid w:val="00274BA8"/>
    <w:pPr>
      <w:spacing w:before="120" w:line="360" w:lineRule="auto"/>
    </w:pPr>
  </w:style>
  <w:style w:type="paragraph" w:customStyle="1" w:styleId="CFINTROBX1">
    <w:name w:val="CF_INTRO_BX1"/>
    <w:basedOn w:val="Normal"/>
    <w:rsid w:val="00274BA8"/>
    <w:pPr>
      <w:spacing w:before="120" w:line="360" w:lineRule="auto"/>
    </w:pPr>
    <w:rPr>
      <w:rFonts w:eastAsia="Times"/>
      <w:szCs w:val="20"/>
    </w:rPr>
  </w:style>
  <w:style w:type="paragraph" w:customStyle="1" w:styleId="SECTTL">
    <w:name w:val="SEC_TTL"/>
    <w:basedOn w:val="Normal"/>
    <w:rsid w:val="00274BA8"/>
    <w:pPr>
      <w:tabs>
        <w:tab w:val="left" w:pos="720"/>
      </w:tabs>
      <w:spacing w:before="240" w:after="120"/>
      <w:outlineLvl w:val="1"/>
    </w:pPr>
    <w:rPr>
      <w:b/>
      <w:color w:val="000080"/>
      <w:sz w:val="28"/>
      <w:szCs w:val="20"/>
    </w:rPr>
  </w:style>
  <w:style w:type="paragraph" w:customStyle="1" w:styleId="QQ">
    <w:name w:val="QQ"/>
    <w:basedOn w:val="SEC"/>
    <w:rsid w:val="00274BA8"/>
    <w:pPr>
      <w:pBdr>
        <w:top w:val="single" w:sz="4" w:space="1" w:color="0000FF"/>
        <w:left w:val="single" w:sz="4" w:space="4" w:color="0000FF"/>
        <w:bottom w:val="single" w:sz="4" w:space="1" w:color="0000FF"/>
        <w:right w:val="single" w:sz="4" w:space="4" w:color="0000FF"/>
      </w:pBdr>
    </w:pPr>
    <w:rPr>
      <w:b/>
      <w:color w:val="0000FF"/>
    </w:rPr>
  </w:style>
  <w:style w:type="paragraph" w:customStyle="1" w:styleId="SEC">
    <w:name w:val="SEC"/>
    <w:basedOn w:val="Normal"/>
    <w:rsid w:val="00274BA8"/>
    <w:pPr>
      <w:spacing w:line="360" w:lineRule="auto"/>
    </w:pPr>
    <w:rPr>
      <w:rFonts w:eastAsia="Times"/>
      <w:bCs/>
      <w:color w:val="000000"/>
      <w:szCs w:val="20"/>
    </w:rPr>
  </w:style>
  <w:style w:type="paragraph" w:customStyle="1" w:styleId="EXR">
    <w:name w:val="EXR"/>
    <w:basedOn w:val="Normal"/>
    <w:rsid w:val="00274BA8"/>
    <w:pPr>
      <w:tabs>
        <w:tab w:val="left" w:pos="990"/>
      </w:tabs>
      <w:spacing w:after="240"/>
      <w:outlineLvl w:val="2"/>
    </w:pPr>
    <w:rPr>
      <w:b/>
      <w:color w:val="000080"/>
      <w:sz w:val="28"/>
    </w:rPr>
  </w:style>
  <w:style w:type="paragraph" w:customStyle="1" w:styleId="EXRSLFIRST">
    <w:name w:val="EXR_SL_FIRST"/>
    <w:basedOn w:val="Normal"/>
    <w:rsid w:val="00274BA8"/>
    <w:pPr>
      <w:tabs>
        <w:tab w:val="left" w:pos="720"/>
      </w:tabs>
      <w:spacing w:after="120"/>
      <w:ind w:left="720" w:hanging="274"/>
    </w:pPr>
  </w:style>
  <w:style w:type="paragraph" w:customStyle="1" w:styleId="EXRSLMIDLP">
    <w:name w:val="EXR_SL_MID_LP"/>
    <w:basedOn w:val="Normal"/>
    <w:rsid w:val="00274BA8"/>
    <w:pPr>
      <w:spacing w:after="120"/>
      <w:ind w:left="720"/>
    </w:pPr>
  </w:style>
  <w:style w:type="paragraph" w:customStyle="1" w:styleId="EXRSLMID">
    <w:name w:val="EXR_SL_MID"/>
    <w:basedOn w:val="Normal"/>
    <w:rsid w:val="00274BA8"/>
    <w:pPr>
      <w:tabs>
        <w:tab w:val="left" w:pos="720"/>
      </w:tabs>
      <w:spacing w:before="120" w:after="120"/>
      <w:ind w:left="720" w:hanging="274"/>
    </w:pPr>
  </w:style>
  <w:style w:type="paragraph" w:customStyle="1" w:styleId="EXRSLLAST">
    <w:name w:val="EXR_SL_LAST"/>
    <w:basedOn w:val="Normal"/>
    <w:rsid w:val="00274BA8"/>
    <w:pPr>
      <w:tabs>
        <w:tab w:val="left" w:pos="720"/>
      </w:tabs>
      <w:spacing w:before="120" w:after="120"/>
      <w:ind w:left="720" w:hanging="274"/>
    </w:pPr>
  </w:style>
  <w:style w:type="paragraph" w:customStyle="1" w:styleId="EXRSLLASTLP">
    <w:name w:val="EXR_SL_LAST_LP"/>
    <w:basedOn w:val="Normal"/>
    <w:rsid w:val="00274BA8"/>
    <w:pPr>
      <w:spacing w:after="120"/>
      <w:ind w:left="720"/>
    </w:pPr>
  </w:style>
  <w:style w:type="paragraph" w:customStyle="1" w:styleId="EXRINTROH1">
    <w:name w:val="EXR_INTRO_H1"/>
    <w:basedOn w:val="Normal"/>
    <w:rsid w:val="00274BA8"/>
    <w:pPr>
      <w:spacing w:after="240" w:line="240" w:lineRule="atLeast"/>
      <w:outlineLvl w:val="3"/>
    </w:pPr>
    <w:rPr>
      <w:color w:val="008000"/>
      <w:sz w:val="28"/>
    </w:rPr>
  </w:style>
  <w:style w:type="paragraph" w:customStyle="1" w:styleId="EXRSUPTTL">
    <w:name w:val="EXR_SUPTTL"/>
    <w:basedOn w:val="Normal"/>
    <w:rsid w:val="00274BA8"/>
    <w:pPr>
      <w:spacing w:before="360" w:after="240" w:line="240" w:lineRule="atLeast"/>
      <w:outlineLvl w:val="3"/>
    </w:pPr>
    <w:rPr>
      <w:b/>
      <w:color w:val="008000"/>
      <w:sz w:val="28"/>
    </w:rPr>
  </w:style>
  <w:style w:type="paragraph" w:customStyle="1" w:styleId="EXRINTROHEADFIRST">
    <w:name w:val="EXR_INTRO_HEADFIRST"/>
    <w:basedOn w:val="Normal"/>
    <w:rsid w:val="00274BA8"/>
    <w:pPr>
      <w:spacing w:line="360" w:lineRule="auto"/>
    </w:pPr>
  </w:style>
  <w:style w:type="paragraph" w:customStyle="1" w:styleId="EXRINTRO">
    <w:name w:val="EXR_INTRO"/>
    <w:basedOn w:val="Normal"/>
    <w:rsid w:val="00274BA8"/>
    <w:pPr>
      <w:spacing w:line="360" w:lineRule="auto"/>
    </w:pPr>
  </w:style>
  <w:style w:type="paragraph" w:customStyle="1" w:styleId="BX1TTL">
    <w:name w:val="BX1_TTL"/>
    <w:basedOn w:val="Normal"/>
    <w:rsid w:val="00274BA8"/>
    <w:pPr>
      <w:tabs>
        <w:tab w:val="left" w:pos="720"/>
      </w:tabs>
      <w:spacing w:after="120"/>
    </w:pPr>
    <w:rPr>
      <w:rFonts w:ascii="GillSans-Bold" w:hAnsi="GillSans-Bold"/>
      <w:b/>
      <w:color w:val="800000"/>
      <w:sz w:val="28"/>
      <w:szCs w:val="20"/>
    </w:rPr>
  </w:style>
  <w:style w:type="paragraph" w:customStyle="1" w:styleId="BX1H1">
    <w:name w:val="BX1_H1"/>
    <w:basedOn w:val="Normal"/>
    <w:rsid w:val="00274BA8"/>
    <w:rPr>
      <w:b/>
    </w:rPr>
  </w:style>
  <w:style w:type="paragraph" w:customStyle="1" w:styleId="BX1HEADFIRST">
    <w:name w:val="BX1_HEADFIRST"/>
    <w:basedOn w:val="Normal"/>
    <w:rsid w:val="00274BA8"/>
    <w:pPr>
      <w:spacing w:before="120"/>
    </w:pPr>
  </w:style>
  <w:style w:type="paragraph" w:customStyle="1" w:styleId="BX1">
    <w:name w:val="BX1"/>
    <w:basedOn w:val="Normal"/>
    <w:rsid w:val="00274BA8"/>
    <w:pPr>
      <w:spacing w:before="120" w:after="120"/>
    </w:pPr>
    <w:rPr>
      <w:rFonts w:ascii="Times" w:eastAsia="Times" w:hAnsi="Times"/>
      <w:szCs w:val="20"/>
    </w:rPr>
  </w:style>
  <w:style w:type="paragraph" w:customStyle="1" w:styleId="BX2SUPTTL">
    <w:name w:val="BX2_SUPTTL"/>
    <w:basedOn w:val="Normal"/>
    <w:rsid w:val="00274BA8"/>
    <w:pPr>
      <w:spacing w:line="360" w:lineRule="auto"/>
    </w:pPr>
    <w:rPr>
      <w:b/>
      <w:color w:val="808000"/>
      <w:sz w:val="28"/>
      <w:szCs w:val="20"/>
    </w:rPr>
  </w:style>
  <w:style w:type="paragraph" w:customStyle="1" w:styleId="BX2TTL">
    <w:name w:val="BX2_TTL"/>
    <w:basedOn w:val="Normal"/>
    <w:rsid w:val="00274BA8"/>
    <w:pPr>
      <w:spacing w:line="360" w:lineRule="auto"/>
    </w:pPr>
    <w:rPr>
      <w:b/>
      <w:color w:val="000080"/>
      <w:sz w:val="28"/>
      <w:szCs w:val="20"/>
    </w:rPr>
  </w:style>
  <w:style w:type="paragraph" w:customStyle="1" w:styleId="BX2H1">
    <w:name w:val="BX2_H1"/>
    <w:basedOn w:val="Normal"/>
    <w:rsid w:val="00274BA8"/>
    <w:pPr>
      <w:spacing w:after="240"/>
      <w:ind w:right="864"/>
      <w:outlineLvl w:val="3"/>
    </w:pPr>
    <w:rPr>
      <w:b/>
    </w:rPr>
  </w:style>
  <w:style w:type="paragraph" w:customStyle="1" w:styleId="BX2HEADFIRST">
    <w:name w:val="BX2_HEADFIRST"/>
    <w:basedOn w:val="Normal"/>
    <w:rsid w:val="00274BA8"/>
    <w:pPr>
      <w:spacing w:after="120"/>
    </w:pPr>
  </w:style>
  <w:style w:type="paragraph" w:customStyle="1" w:styleId="BX2">
    <w:name w:val="BX2"/>
    <w:basedOn w:val="Normal"/>
    <w:rsid w:val="00274BA8"/>
    <w:pPr>
      <w:spacing w:before="120" w:after="120"/>
    </w:pPr>
    <w:rPr>
      <w:szCs w:val="20"/>
    </w:rPr>
  </w:style>
  <w:style w:type="paragraph" w:customStyle="1" w:styleId="FIG2UNTBLCOLHD">
    <w:name w:val="FIG2_UNTBL_COLHD"/>
    <w:basedOn w:val="Normal"/>
    <w:rsid w:val="00274BA8"/>
    <w:pPr>
      <w:tabs>
        <w:tab w:val="left" w:pos="1530"/>
        <w:tab w:val="left" w:pos="3060"/>
      </w:tabs>
    </w:pPr>
    <w:rPr>
      <w:rFonts w:ascii="Times" w:eastAsia="Times" w:hAnsi="Times"/>
      <w:b/>
      <w:szCs w:val="20"/>
    </w:rPr>
  </w:style>
  <w:style w:type="paragraph" w:customStyle="1" w:styleId="FIG2UNTBL">
    <w:name w:val="FIG2_UNTBL"/>
    <w:basedOn w:val="BodyTextIndent"/>
    <w:rsid w:val="00274BA8"/>
    <w:pPr>
      <w:tabs>
        <w:tab w:val="left" w:pos="1530"/>
      </w:tabs>
      <w:spacing w:before="120" w:after="0"/>
      <w:ind w:left="0"/>
    </w:pPr>
    <w:rPr>
      <w:rFonts w:ascii="Times" w:eastAsia="Times" w:hAnsi="Times"/>
      <w:szCs w:val="20"/>
    </w:rPr>
  </w:style>
  <w:style w:type="paragraph" w:customStyle="1" w:styleId="FIG2UNTBLTTL">
    <w:name w:val="FIG2_UNTBL_TTL"/>
    <w:basedOn w:val="Normal"/>
    <w:rsid w:val="00274BA8"/>
    <w:pPr>
      <w:spacing w:after="120"/>
    </w:pPr>
    <w:rPr>
      <w:b/>
    </w:rPr>
  </w:style>
  <w:style w:type="paragraph" w:customStyle="1" w:styleId="FIG2NUM">
    <w:name w:val="FIG2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LBL">
    <w:name w:val="FIG1_LBL"/>
    <w:basedOn w:val="Normal"/>
    <w:rsid w:val="00274BA8"/>
    <w:pPr>
      <w:spacing w:after="60"/>
      <w:ind w:left="86"/>
    </w:pPr>
    <w:rPr>
      <w:rFonts w:ascii="Times" w:eastAsia="Times" w:hAnsi="Times"/>
      <w:szCs w:val="20"/>
    </w:rPr>
  </w:style>
  <w:style w:type="paragraph" w:customStyle="1" w:styleId="CRSUMTTL">
    <w:name w:val="CR_SUM_TTL"/>
    <w:basedOn w:val="Normal"/>
    <w:rsid w:val="00274BA8"/>
    <w:pPr>
      <w:tabs>
        <w:tab w:val="left" w:pos="720"/>
      </w:tabs>
      <w:spacing w:before="240" w:after="120"/>
      <w:outlineLvl w:val="1"/>
    </w:pPr>
    <w:rPr>
      <w:rFonts w:ascii="Arial" w:hAnsi="Arial"/>
      <w:b/>
      <w:color w:val="008080"/>
      <w:sz w:val="28"/>
      <w:szCs w:val="20"/>
    </w:rPr>
  </w:style>
  <w:style w:type="paragraph" w:customStyle="1" w:styleId="CRSUMFIRST">
    <w:name w:val="CR_SUM_FIRST"/>
    <w:basedOn w:val="Normal"/>
    <w:rsid w:val="00274BA8"/>
    <w:pPr>
      <w:spacing w:line="360" w:lineRule="auto"/>
    </w:pPr>
  </w:style>
  <w:style w:type="paragraph" w:customStyle="1" w:styleId="CRSUM">
    <w:name w:val="CR_SUM"/>
    <w:basedOn w:val="Normal"/>
    <w:rsid w:val="00274BA8"/>
    <w:pPr>
      <w:tabs>
        <w:tab w:val="left" w:pos="990"/>
      </w:tabs>
      <w:spacing w:line="360" w:lineRule="auto"/>
    </w:pPr>
    <w:rPr>
      <w:szCs w:val="20"/>
    </w:rPr>
  </w:style>
  <w:style w:type="paragraph" w:customStyle="1" w:styleId="CRSETMATCHTTL">
    <w:name w:val="CR_SET_MATCH_TTL"/>
    <w:basedOn w:val="Normal"/>
    <w:rsid w:val="00274BA8"/>
    <w:pPr>
      <w:spacing w:before="120" w:after="240" w:line="240" w:lineRule="atLeast"/>
      <w:outlineLvl w:val="2"/>
    </w:pPr>
    <w:rPr>
      <w:rFonts w:eastAsia="Times"/>
      <w:b/>
      <w:color w:val="000080"/>
      <w:szCs w:val="20"/>
    </w:rPr>
  </w:style>
  <w:style w:type="paragraph" w:customStyle="1" w:styleId="CRSETMATCHINSTRFIRST">
    <w:name w:val="CR_SET_MATCH_INSTR_FIRST"/>
    <w:basedOn w:val="Normal"/>
    <w:rsid w:val="00274BA8"/>
    <w:pPr>
      <w:spacing w:after="120"/>
    </w:pPr>
    <w:rPr>
      <w:rFonts w:ascii="Courier" w:eastAsia="Times" w:hAnsi="Courier"/>
      <w:szCs w:val="20"/>
    </w:rPr>
  </w:style>
  <w:style w:type="paragraph" w:customStyle="1" w:styleId="CRMATCHNLFIRST">
    <w:name w:val="CR_MATCH_NL_FIRST"/>
    <w:basedOn w:val="Normal"/>
    <w:rsid w:val="00274BA8"/>
    <w:pPr>
      <w:tabs>
        <w:tab w:val="left" w:pos="288"/>
      </w:tabs>
      <w:spacing w:after="240" w:line="240" w:lineRule="atLeast"/>
      <w:ind w:left="1260" w:hanging="1260"/>
    </w:pPr>
    <w:rPr>
      <w:rFonts w:ascii="Courier" w:hAnsi="Courier"/>
    </w:rPr>
  </w:style>
  <w:style w:type="paragraph" w:customStyle="1" w:styleId="CRMATCHNLMID">
    <w:name w:val="CR_MATCH_NL_MID"/>
    <w:basedOn w:val="Normal"/>
    <w:rsid w:val="00274BA8"/>
    <w:pPr>
      <w:tabs>
        <w:tab w:val="left" w:pos="288"/>
        <w:tab w:val="left" w:pos="1260"/>
      </w:tabs>
      <w:spacing w:after="240" w:line="240" w:lineRule="atLeast"/>
      <w:ind w:left="1260" w:hanging="1260"/>
    </w:pPr>
    <w:rPr>
      <w:rFonts w:ascii="Courier" w:hAnsi="Courier"/>
    </w:rPr>
  </w:style>
  <w:style w:type="paragraph" w:customStyle="1" w:styleId="CRMATCHNLLAST">
    <w:name w:val="CR_MATCH_NL_LAST"/>
    <w:basedOn w:val="Normal"/>
    <w:rsid w:val="00274BA8"/>
    <w:pPr>
      <w:tabs>
        <w:tab w:val="left" w:pos="288"/>
      </w:tabs>
      <w:spacing w:after="240" w:line="240" w:lineRule="atLeast"/>
      <w:ind w:left="1260" w:hanging="1260"/>
    </w:pPr>
    <w:rPr>
      <w:rFonts w:ascii="Courier" w:hAnsi="Courier"/>
    </w:rPr>
  </w:style>
  <w:style w:type="paragraph" w:customStyle="1" w:styleId="CRMATCHLLFIRST">
    <w:name w:val="CR_MATCH_LL_FIRST"/>
    <w:basedOn w:val="Normal"/>
    <w:rsid w:val="00274BA8"/>
    <w:pPr>
      <w:tabs>
        <w:tab w:val="left" w:pos="450"/>
      </w:tabs>
      <w:spacing w:before="120" w:after="240" w:line="240" w:lineRule="atLeast"/>
      <w:ind w:left="446" w:hanging="446"/>
    </w:pPr>
    <w:rPr>
      <w:rFonts w:ascii="Courier" w:hAnsi="Courier"/>
    </w:rPr>
  </w:style>
  <w:style w:type="paragraph" w:customStyle="1" w:styleId="CRMATCHLLMID">
    <w:name w:val="CR_MATCH_LL_MID"/>
    <w:basedOn w:val="Normal"/>
    <w:rsid w:val="00274BA8"/>
    <w:pPr>
      <w:tabs>
        <w:tab w:val="left" w:pos="450"/>
      </w:tabs>
      <w:spacing w:after="240" w:line="240" w:lineRule="atLeast"/>
      <w:ind w:left="446" w:hanging="446"/>
    </w:pPr>
    <w:rPr>
      <w:rFonts w:ascii="Courier" w:hAnsi="Courier"/>
    </w:rPr>
  </w:style>
  <w:style w:type="paragraph" w:customStyle="1" w:styleId="CRMATCHLLLAST">
    <w:name w:val="CR_MATCH_LL_LAST"/>
    <w:basedOn w:val="Normal"/>
    <w:rsid w:val="00274BA8"/>
    <w:pPr>
      <w:tabs>
        <w:tab w:val="left" w:pos="450"/>
      </w:tabs>
      <w:spacing w:after="240" w:line="240" w:lineRule="atLeast"/>
      <w:ind w:left="446" w:hanging="446"/>
    </w:pPr>
    <w:rPr>
      <w:rFonts w:ascii="Courier" w:hAnsi="Courier"/>
    </w:rPr>
  </w:style>
  <w:style w:type="paragraph" w:customStyle="1" w:styleId="CRFIBTTL">
    <w:name w:val="CR_FIB_TTL"/>
    <w:basedOn w:val="Normal"/>
    <w:rsid w:val="00274BA8"/>
    <w:pPr>
      <w:tabs>
        <w:tab w:val="left" w:pos="1728"/>
        <w:tab w:val="left" w:pos="5328"/>
      </w:tabs>
      <w:spacing w:before="120" w:after="240"/>
      <w:outlineLvl w:val="2"/>
    </w:pPr>
    <w:rPr>
      <w:b/>
      <w:color w:val="000080"/>
    </w:rPr>
  </w:style>
  <w:style w:type="paragraph" w:customStyle="1" w:styleId="CRFIBINSTRFIRST">
    <w:name w:val="CR_FIB_INSTR_FIRST"/>
    <w:basedOn w:val="CRSETMATCHINSTRFIRST"/>
    <w:rsid w:val="00274BA8"/>
  </w:style>
  <w:style w:type="paragraph" w:customStyle="1" w:styleId="CRFIBQFIRST">
    <w:name w:val="CR_FIB_Q_FIRST"/>
    <w:basedOn w:val="Normal"/>
    <w:rsid w:val="00274BA8"/>
    <w:pPr>
      <w:tabs>
        <w:tab w:val="left" w:pos="540"/>
        <w:tab w:val="left" w:pos="5328"/>
      </w:tabs>
      <w:spacing w:before="120" w:after="120"/>
      <w:ind w:left="547" w:hanging="547"/>
    </w:pPr>
    <w:rPr>
      <w:rFonts w:ascii="Courier" w:hAnsi="Courier"/>
    </w:rPr>
  </w:style>
  <w:style w:type="paragraph" w:customStyle="1" w:styleId="CRSETFIBQ">
    <w:name w:val="CR_SET_FIB_Q"/>
    <w:basedOn w:val="Normal"/>
    <w:rsid w:val="00274BA8"/>
    <w:pPr>
      <w:tabs>
        <w:tab w:val="left" w:pos="1728"/>
        <w:tab w:val="left" w:pos="5328"/>
      </w:tabs>
      <w:spacing w:after="120"/>
      <w:ind w:left="540" w:hanging="540"/>
    </w:pPr>
    <w:rPr>
      <w:rFonts w:ascii="Courier" w:hAnsi="Courier"/>
    </w:rPr>
  </w:style>
  <w:style w:type="paragraph" w:customStyle="1" w:styleId="CRACTSLFIRST">
    <w:name w:val="CR_ACT_SL_FIRST"/>
    <w:basedOn w:val="Normal"/>
    <w:rsid w:val="00274BA8"/>
    <w:pPr>
      <w:tabs>
        <w:tab w:val="left" w:pos="1080"/>
      </w:tabs>
      <w:spacing w:after="240" w:line="240" w:lineRule="atLeast"/>
      <w:ind w:left="1080" w:hanging="936"/>
    </w:pPr>
  </w:style>
  <w:style w:type="paragraph" w:customStyle="1" w:styleId="CRACTSETH1">
    <w:name w:val="CR_ACTSET_H1"/>
    <w:basedOn w:val="Normal"/>
    <w:rsid w:val="00274BA8"/>
    <w:pPr>
      <w:spacing w:before="120" w:after="240" w:line="240" w:lineRule="atLeast"/>
      <w:outlineLvl w:val="2"/>
    </w:pPr>
    <w:rPr>
      <w:b/>
      <w:color w:val="0000FF"/>
      <w:szCs w:val="20"/>
    </w:rPr>
  </w:style>
  <w:style w:type="paragraph" w:customStyle="1" w:styleId="CRACTSETTTL">
    <w:name w:val="CR_ACTSET_TTL"/>
    <w:basedOn w:val="Normal"/>
    <w:rsid w:val="00274BA8"/>
    <w:pPr>
      <w:spacing w:before="240" w:after="120" w:line="240" w:lineRule="atLeast"/>
      <w:outlineLvl w:val="1"/>
    </w:pPr>
    <w:rPr>
      <w:rFonts w:eastAsia="Times"/>
      <w:b/>
      <w:color w:val="008080"/>
      <w:sz w:val="28"/>
      <w:szCs w:val="20"/>
    </w:rPr>
  </w:style>
  <w:style w:type="paragraph" w:customStyle="1" w:styleId="CRACTSET">
    <w:name w:val="CR_ACTSET"/>
    <w:basedOn w:val="Normal"/>
    <w:rsid w:val="00274BA8"/>
    <w:pPr>
      <w:spacing w:line="360" w:lineRule="auto"/>
    </w:pPr>
    <w:rPr>
      <w:color w:val="000000"/>
    </w:rPr>
  </w:style>
  <w:style w:type="paragraph" w:customStyle="1" w:styleId="CRACT">
    <w:name w:val="CR_ACT"/>
    <w:basedOn w:val="Normal"/>
    <w:rsid w:val="00274BA8"/>
    <w:pPr>
      <w:spacing w:before="120"/>
      <w:ind w:left="720" w:hanging="720"/>
    </w:pPr>
    <w:rPr>
      <w:rFonts w:eastAsia="Times"/>
      <w:color w:val="000000"/>
      <w:szCs w:val="20"/>
    </w:rPr>
  </w:style>
  <w:style w:type="paragraph" w:customStyle="1" w:styleId="CRACTSLMID">
    <w:name w:val="CR_ACT_SL_MID"/>
    <w:basedOn w:val="Normal"/>
    <w:rsid w:val="00274BA8"/>
    <w:pPr>
      <w:tabs>
        <w:tab w:val="left" w:pos="1080"/>
      </w:tabs>
      <w:spacing w:after="240" w:line="240" w:lineRule="atLeast"/>
      <w:ind w:left="1080" w:hanging="936"/>
    </w:pPr>
  </w:style>
  <w:style w:type="paragraph" w:customStyle="1" w:styleId="CRACTSLLAST">
    <w:name w:val="CR_ACT_SL_LAST"/>
    <w:basedOn w:val="Normal"/>
    <w:rsid w:val="00274BA8"/>
    <w:pPr>
      <w:tabs>
        <w:tab w:val="left" w:pos="1080"/>
      </w:tabs>
      <w:spacing w:after="240" w:line="240" w:lineRule="atLeast"/>
      <w:ind w:left="1080" w:hanging="936"/>
    </w:pPr>
  </w:style>
  <w:style w:type="paragraph" w:customStyle="1" w:styleId="CRACTSLLP">
    <w:name w:val="CR_ACT_SL_LP"/>
    <w:basedOn w:val="Normal"/>
    <w:rsid w:val="00274BA8"/>
    <w:pPr>
      <w:tabs>
        <w:tab w:val="left" w:pos="1080"/>
      </w:tabs>
      <w:spacing w:after="240" w:line="240" w:lineRule="atLeast"/>
      <w:ind w:left="1080"/>
    </w:pPr>
    <w:rPr>
      <w:szCs w:val="20"/>
    </w:rPr>
  </w:style>
  <w:style w:type="paragraph" w:styleId="TOC1">
    <w:name w:val="toc 1"/>
    <w:basedOn w:val="Normal"/>
    <w:next w:val="Normal"/>
    <w:autoRedefine/>
    <w:semiHidden/>
    <w:rsid w:val="00274BA8"/>
    <w:pPr>
      <w:spacing w:before="120" w:after="120"/>
    </w:pPr>
    <w:rPr>
      <w:b/>
      <w:caps/>
    </w:rPr>
  </w:style>
  <w:style w:type="paragraph" w:styleId="TOC2">
    <w:name w:val="toc 2"/>
    <w:basedOn w:val="Normal"/>
    <w:next w:val="Normal"/>
    <w:autoRedefine/>
    <w:semiHidden/>
    <w:rsid w:val="00274BA8"/>
    <w:pPr>
      <w:ind w:left="240"/>
    </w:pPr>
    <w:rPr>
      <w:smallCaps/>
    </w:rPr>
  </w:style>
  <w:style w:type="paragraph" w:styleId="TOC3">
    <w:name w:val="toc 3"/>
    <w:basedOn w:val="Normal"/>
    <w:next w:val="Normal"/>
    <w:autoRedefine/>
    <w:semiHidden/>
    <w:rsid w:val="00274BA8"/>
    <w:pPr>
      <w:ind w:left="480"/>
    </w:pPr>
    <w:rPr>
      <w:i/>
    </w:rPr>
  </w:style>
  <w:style w:type="paragraph" w:customStyle="1" w:styleId="CRSUMBL">
    <w:name w:val="CR_SUM_BL"/>
    <w:basedOn w:val="CRSUM"/>
    <w:rsid w:val="00274BA8"/>
    <w:pPr>
      <w:tabs>
        <w:tab w:val="num" w:pos="720"/>
      </w:tabs>
      <w:ind w:left="720" w:hanging="360"/>
    </w:pPr>
  </w:style>
  <w:style w:type="paragraph" w:customStyle="1" w:styleId="CFSUPTTL">
    <w:name w:val="CF_SUPTTL"/>
    <w:basedOn w:val="Normal"/>
    <w:rsid w:val="00274BA8"/>
    <w:pPr>
      <w:tabs>
        <w:tab w:val="left" w:pos="720"/>
      </w:tabs>
      <w:spacing w:before="360" w:after="120"/>
      <w:outlineLvl w:val="0"/>
    </w:pPr>
    <w:rPr>
      <w:rFonts w:ascii="GillSans-Bold" w:hAnsi="GillSans-Bold"/>
      <w:b/>
      <w:color w:val="0000FF"/>
      <w:sz w:val="40"/>
      <w:szCs w:val="20"/>
    </w:rPr>
  </w:style>
  <w:style w:type="paragraph" w:customStyle="1" w:styleId="FIGTTL">
    <w:name w:val="FIG_TTL"/>
    <w:basedOn w:val="Normal"/>
    <w:rsid w:val="00274BA8"/>
    <w:pPr>
      <w:tabs>
        <w:tab w:val="left" w:pos="3420"/>
        <w:tab w:val="left" w:pos="3690"/>
        <w:tab w:val="left" w:pos="4860"/>
      </w:tabs>
      <w:spacing w:before="60" w:after="120" w:line="240" w:lineRule="atLeast"/>
    </w:pPr>
    <w:rPr>
      <w:rFonts w:ascii="Times" w:hAnsi="Times"/>
      <w:bCs/>
      <w:iCs/>
      <w:szCs w:val="20"/>
    </w:rPr>
  </w:style>
  <w:style w:type="paragraph" w:customStyle="1" w:styleId="BX1SUPTTL">
    <w:name w:val="BX1_SUPTTL"/>
    <w:basedOn w:val="Normal"/>
    <w:rsid w:val="00274BA8"/>
    <w:pPr>
      <w:tabs>
        <w:tab w:val="left" w:pos="720"/>
      </w:tabs>
      <w:spacing w:after="120"/>
    </w:pPr>
    <w:rPr>
      <w:rFonts w:ascii="GillSans-Bold" w:hAnsi="GillSans-Bold"/>
      <w:b/>
      <w:color w:val="808000"/>
      <w:sz w:val="28"/>
      <w:szCs w:val="20"/>
    </w:rPr>
  </w:style>
  <w:style w:type="paragraph" w:customStyle="1" w:styleId="BX3SUPTTL">
    <w:name w:val="BX3_SUPTTL"/>
    <w:basedOn w:val="Normal"/>
    <w:rsid w:val="00274BA8"/>
    <w:pPr>
      <w:spacing w:line="360" w:lineRule="auto"/>
    </w:pPr>
    <w:rPr>
      <w:b/>
      <w:color w:val="808000"/>
      <w:sz w:val="28"/>
      <w:szCs w:val="20"/>
    </w:rPr>
  </w:style>
  <w:style w:type="paragraph" w:customStyle="1" w:styleId="BX3TTL">
    <w:name w:val="BX3_TTL"/>
    <w:basedOn w:val="Normal"/>
    <w:rsid w:val="00274BA8"/>
    <w:pPr>
      <w:spacing w:line="360" w:lineRule="auto"/>
    </w:pPr>
    <w:rPr>
      <w:b/>
      <w:color w:val="000080"/>
      <w:sz w:val="28"/>
      <w:szCs w:val="20"/>
    </w:rPr>
  </w:style>
  <w:style w:type="paragraph" w:customStyle="1" w:styleId="BX3H1">
    <w:name w:val="BX3_H1"/>
    <w:basedOn w:val="BX2H1"/>
    <w:rsid w:val="00274BA8"/>
    <w:pPr>
      <w:outlineLvl w:val="9"/>
    </w:pPr>
  </w:style>
  <w:style w:type="paragraph" w:customStyle="1" w:styleId="BX3HEADFIRST">
    <w:name w:val="BX3_HEADFIRST"/>
    <w:basedOn w:val="BX2HEADFIRST"/>
    <w:rsid w:val="00274BA8"/>
  </w:style>
  <w:style w:type="paragraph" w:customStyle="1" w:styleId="BX3">
    <w:name w:val="BX3"/>
    <w:basedOn w:val="Normal"/>
    <w:rsid w:val="00274BA8"/>
    <w:pPr>
      <w:spacing w:before="120" w:after="120"/>
    </w:pPr>
    <w:rPr>
      <w:szCs w:val="20"/>
    </w:rPr>
  </w:style>
  <w:style w:type="paragraph" w:customStyle="1" w:styleId="BX4SUPTTL">
    <w:name w:val="BX4_SUPTTL"/>
    <w:basedOn w:val="Normal"/>
    <w:link w:val="BX4SUPTTLChar"/>
    <w:rsid w:val="00274BA8"/>
    <w:pPr>
      <w:spacing w:line="360" w:lineRule="auto"/>
    </w:pPr>
    <w:rPr>
      <w:b/>
      <w:color w:val="808000"/>
      <w:sz w:val="28"/>
      <w:szCs w:val="20"/>
    </w:rPr>
  </w:style>
  <w:style w:type="paragraph" w:customStyle="1" w:styleId="BX4TTL">
    <w:name w:val="BX4_TTL"/>
    <w:basedOn w:val="Normal"/>
    <w:rsid w:val="00274BA8"/>
    <w:pPr>
      <w:spacing w:line="360" w:lineRule="auto"/>
    </w:pPr>
    <w:rPr>
      <w:b/>
      <w:color w:val="000080"/>
      <w:sz w:val="28"/>
      <w:szCs w:val="20"/>
    </w:rPr>
  </w:style>
  <w:style w:type="paragraph" w:customStyle="1" w:styleId="BX4H1">
    <w:name w:val="BX4_H1"/>
    <w:basedOn w:val="BX2H1"/>
    <w:rsid w:val="00274BA8"/>
    <w:pPr>
      <w:outlineLvl w:val="9"/>
    </w:pPr>
  </w:style>
  <w:style w:type="paragraph" w:customStyle="1" w:styleId="BX4HEADFIRST">
    <w:name w:val="BX4_HEADFIRST"/>
    <w:basedOn w:val="BX2HEADFIRST"/>
    <w:rsid w:val="00274BA8"/>
  </w:style>
  <w:style w:type="paragraph" w:customStyle="1" w:styleId="BX4">
    <w:name w:val="BX4"/>
    <w:basedOn w:val="Normal"/>
    <w:rsid w:val="00274BA8"/>
    <w:pPr>
      <w:spacing w:before="120" w:after="120"/>
    </w:pPr>
    <w:rPr>
      <w:szCs w:val="20"/>
    </w:rPr>
  </w:style>
  <w:style w:type="paragraph" w:customStyle="1" w:styleId="SECLAST">
    <w:name w:val="SEC_LAST"/>
    <w:basedOn w:val="Normal"/>
    <w:rsid w:val="00274BA8"/>
    <w:pPr>
      <w:tabs>
        <w:tab w:val="left" w:pos="720"/>
      </w:tabs>
      <w:spacing w:before="120" w:after="120"/>
      <w:ind w:left="274" w:hanging="274"/>
    </w:pPr>
    <w:rPr>
      <w:rFonts w:ascii="Arial" w:eastAsia="Times" w:hAnsi="Arial"/>
      <w:b/>
      <w:sz w:val="28"/>
      <w:szCs w:val="20"/>
    </w:rPr>
  </w:style>
  <w:style w:type="paragraph" w:customStyle="1" w:styleId="CRSUMH1">
    <w:name w:val="CR_SUM_H1"/>
    <w:basedOn w:val="CRSUMTTL"/>
    <w:rsid w:val="00274BA8"/>
  </w:style>
  <w:style w:type="paragraph" w:customStyle="1" w:styleId="CRSETTTL">
    <w:name w:val="CR_SET_TTL"/>
    <w:basedOn w:val="CRACTSETTTL"/>
    <w:rsid w:val="00274BA8"/>
  </w:style>
  <w:style w:type="paragraph" w:customStyle="1" w:styleId="CRSETMATCHNL">
    <w:name w:val="CR_SET_MATCH_NL"/>
    <w:basedOn w:val="CRMATCHNLFIRST"/>
    <w:rsid w:val="00274BA8"/>
  </w:style>
  <w:style w:type="paragraph" w:customStyle="1" w:styleId="CRSETMATCHLL">
    <w:name w:val="CR_SET_MATCH_LL"/>
    <w:basedOn w:val="CRMATCHLLFIRST"/>
    <w:rsid w:val="00274BA8"/>
  </w:style>
  <w:style w:type="paragraph" w:customStyle="1" w:styleId="CRSETFIBQSETTTL">
    <w:name w:val="CR_SET_FIBQSET_TTL"/>
    <w:basedOn w:val="Normal"/>
    <w:rsid w:val="00274BA8"/>
    <w:pPr>
      <w:tabs>
        <w:tab w:val="left" w:pos="1728"/>
        <w:tab w:val="left" w:pos="5328"/>
      </w:tabs>
      <w:spacing w:before="120" w:after="240"/>
      <w:outlineLvl w:val="2"/>
    </w:pPr>
    <w:rPr>
      <w:rFonts w:eastAsia="Times"/>
      <w:b/>
      <w:szCs w:val="20"/>
    </w:rPr>
  </w:style>
  <w:style w:type="paragraph" w:customStyle="1" w:styleId="CRSETFIBQSETINSTRFIRST">
    <w:name w:val="CR_SET_FIBQSET_INSTR_FIRST"/>
    <w:basedOn w:val="CRFIBINSTRFIRST"/>
    <w:rsid w:val="00274BA8"/>
  </w:style>
  <w:style w:type="paragraph" w:customStyle="1" w:styleId="CRACTSET1TTL">
    <w:name w:val="CR_ACTSET1_TTL"/>
    <w:basedOn w:val="Normal"/>
    <w:rsid w:val="00274BA8"/>
    <w:pPr>
      <w:tabs>
        <w:tab w:val="left" w:pos="720"/>
      </w:tabs>
      <w:spacing w:after="120"/>
    </w:pPr>
    <w:rPr>
      <w:rFonts w:ascii="GillSans-Bold" w:hAnsi="GillSans-Bold"/>
      <w:b/>
      <w:color w:val="800000"/>
      <w:sz w:val="28"/>
      <w:szCs w:val="20"/>
    </w:rPr>
  </w:style>
  <w:style w:type="paragraph" w:customStyle="1" w:styleId="CRACTH1">
    <w:name w:val="CR_ACT_H1"/>
    <w:basedOn w:val="CRACTSETH1"/>
    <w:rsid w:val="00274BA8"/>
    <w:rPr>
      <w:b w:val="0"/>
    </w:rPr>
  </w:style>
  <w:style w:type="paragraph" w:customStyle="1" w:styleId="CRACTFIRST">
    <w:name w:val="CR_ACT_FIRST"/>
    <w:basedOn w:val="CRACTSET"/>
    <w:rsid w:val="00274BA8"/>
  </w:style>
  <w:style w:type="paragraph" w:customStyle="1" w:styleId="CRACTLAST">
    <w:name w:val="CR_ACT_LAST"/>
    <w:basedOn w:val="SECLAST"/>
    <w:rsid w:val="00274BA8"/>
  </w:style>
  <w:style w:type="paragraph" w:customStyle="1" w:styleId="CRACTSET2TTL">
    <w:name w:val="CR_ACTSET2_TTL"/>
    <w:basedOn w:val="CRACTSETTTL"/>
    <w:rsid w:val="00274BA8"/>
  </w:style>
  <w:style w:type="paragraph" w:customStyle="1" w:styleId="CRACTSET3TTL">
    <w:name w:val="CR_ACTSET3_TTL"/>
    <w:basedOn w:val="CRACTSETTTL"/>
    <w:rsid w:val="00274BA8"/>
  </w:style>
  <w:style w:type="paragraph" w:customStyle="1" w:styleId="CRACTSET4TTL">
    <w:name w:val="CR_ACTSET4_TTL"/>
    <w:basedOn w:val="CRPROBTTL"/>
    <w:rsid w:val="00274BA8"/>
  </w:style>
  <w:style w:type="paragraph" w:customStyle="1" w:styleId="CRWWWTTL">
    <w:name w:val="CR_WWW_TTL"/>
    <w:basedOn w:val="CRACTSETTTL"/>
    <w:rsid w:val="00274BA8"/>
  </w:style>
  <w:style w:type="paragraph" w:customStyle="1" w:styleId="CRWWW">
    <w:name w:val="CR_WWW"/>
    <w:basedOn w:val="CRACT"/>
    <w:rsid w:val="00274BA8"/>
  </w:style>
  <w:style w:type="paragraph" w:customStyle="1" w:styleId="CREXRTTL">
    <w:name w:val="CR_EXR_TTL"/>
    <w:basedOn w:val="CRACTSETTTL"/>
    <w:rsid w:val="00274BA8"/>
  </w:style>
  <w:style w:type="paragraph" w:customStyle="1" w:styleId="CREXRSLFIRST">
    <w:name w:val="CR_EXR_SL_FIRST"/>
    <w:basedOn w:val="CRACTSLFIRST"/>
    <w:rsid w:val="00274BA8"/>
  </w:style>
  <w:style w:type="paragraph" w:customStyle="1" w:styleId="CREXRSLMID">
    <w:name w:val="CR_EXR_SL_MID"/>
    <w:basedOn w:val="CRACTSLMID"/>
    <w:rsid w:val="00274BA8"/>
  </w:style>
  <w:style w:type="paragraph" w:customStyle="1" w:styleId="CREXRSLLAST">
    <w:name w:val="CR_EXR_SL_LAST"/>
    <w:basedOn w:val="CRACTSLLAST"/>
    <w:rsid w:val="00274BA8"/>
  </w:style>
  <w:style w:type="paragraph" w:customStyle="1" w:styleId="EXRINTROBL">
    <w:name w:val="EXR_INTRO_BL"/>
    <w:basedOn w:val="Normal"/>
    <w:rsid w:val="00274BA8"/>
    <w:pPr>
      <w:numPr>
        <w:numId w:val="1"/>
      </w:numPr>
      <w:tabs>
        <w:tab w:val="left" w:pos="1080"/>
      </w:tabs>
      <w:spacing w:after="120"/>
    </w:pPr>
    <w:rPr>
      <w:rFonts w:ascii="Palatino" w:hAnsi="Palatino"/>
    </w:rPr>
  </w:style>
  <w:style w:type="paragraph" w:customStyle="1" w:styleId="EXRINTROBLLAST">
    <w:name w:val="EXR_INTRO_BL_LAST"/>
    <w:basedOn w:val="Normal"/>
    <w:rsid w:val="00274BA8"/>
    <w:pPr>
      <w:numPr>
        <w:numId w:val="2"/>
      </w:numPr>
      <w:tabs>
        <w:tab w:val="left" w:pos="1080"/>
      </w:tabs>
      <w:spacing w:after="240"/>
    </w:pPr>
    <w:rPr>
      <w:rFonts w:ascii="Palatino" w:hAnsi="Palatino"/>
    </w:rPr>
  </w:style>
  <w:style w:type="paragraph" w:customStyle="1" w:styleId="EXRINTROBLFIRST">
    <w:name w:val="EXR_INTRO_BL_FIRST"/>
    <w:basedOn w:val="Normal"/>
    <w:autoRedefine/>
    <w:rsid w:val="00274BA8"/>
    <w:pPr>
      <w:tabs>
        <w:tab w:val="left" w:pos="1080"/>
      </w:tabs>
      <w:spacing w:before="240" w:after="120"/>
    </w:pPr>
    <w:rPr>
      <w:rFonts w:ascii="Palatino" w:hAnsi="Palatino"/>
    </w:rPr>
  </w:style>
  <w:style w:type="paragraph" w:customStyle="1" w:styleId="EXRINTROBLMID">
    <w:name w:val="EXR_INTRO_BL_MID"/>
    <w:basedOn w:val="EXRINTROBL"/>
    <w:rsid w:val="00274BA8"/>
  </w:style>
  <w:style w:type="paragraph" w:customStyle="1" w:styleId="EXRML1FIRST">
    <w:name w:val="EXR_ML1_FIRST"/>
    <w:basedOn w:val="EXRML1MID"/>
    <w:rsid w:val="00274BA8"/>
    <w:pPr>
      <w:spacing w:before="240"/>
      <w:ind w:left="547"/>
    </w:pPr>
  </w:style>
  <w:style w:type="paragraph" w:customStyle="1" w:styleId="EXRML1MID">
    <w:name w:val="EXR_ML1_MID"/>
    <w:basedOn w:val="Normal"/>
    <w:rsid w:val="00274BA8"/>
    <w:pPr>
      <w:tabs>
        <w:tab w:val="left" w:pos="2160"/>
        <w:tab w:val="left" w:pos="4896"/>
      </w:tabs>
      <w:spacing w:after="120"/>
      <w:ind w:left="540"/>
    </w:pPr>
    <w:rPr>
      <w:rFonts w:ascii="Palatino" w:hAnsi="Palatino"/>
    </w:rPr>
  </w:style>
  <w:style w:type="paragraph" w:customStyle="1" w:styleId="EXRML1LAST">
    <w:name w:val="EXR_ML1_LAST"/>
    <w:basedOn w:val="Normal"/>
    <w:rsid w:val="00274BA8"/>
    <w:pPr>
      <w:tabs>
        <w:tab w:val="left" w:pos="2160"/>
        <w:tab w:val="left" w:pos="4896"/>
      </w:tabs>
      <w:spacing w:after="240"/>
      <w:ind w:left="547"/>
    </w:pPr>
    <w:rPr>
      <w:rFonts w:ascii="Palatino" w:hAnsi="Palatino"/>
    </w:rPr>
  </w:style>
  <w:style w:type="paragraph" w:customStyle="1" w:styleId="CRACTINTRO">
    <w:name w:val="CR_ACT_INTRO"/>
    <w:basedOn w:val="CRACT"/>
    <w:rsid w:val="00274BA8"/>
    <w:pPr>
      <w:spacing w:after="120"/>
    </w:pPr>
    <w:rPr>
      <w:rFonts w:eastAsia="Times New Roman"/>
    </w:rPr>
  </w:style>
  <w:style w:type="paragraph" w:customStyle="1" w:styleId="CRWWWH1">
    <w:name w:val="CR_WWW_H1"/>
    <w:basedOn w:val="CRACTSETH1"/>
    <w:rsid w:val="00274BA8"/>
  </w:style>
  <w:style w:type="character" w:customStyle="1" w:styleId="BOLD">
    <w:name w:val="BOLD"/>
    <w:rsid w:val="00274BA8"/>
    <w:rPr>
      <w:rFonts w:ascii="B Bookman Demi" w:hAnsi="B Bookman Demi"/>
    </w:rPr>
  </w:style>
  <w:style w:type="paragraph" w:customStyle="1" w:styleId="SECNUM">
    <w:name w:val="SEC_NUM"/>
    <w:basedOn w:val="SECTTL"/>
    <w:rsid w:val="00274BA8"/>
    <w:pPr>
      <w:spacing w:after="0"/>
    </w:pPr>
  </w:style>
  <w:style w:type="paragraph" w:customStyle="1" w:styleId="SECFIRST">
    <w:name w:val="SEC_FIRST"/>
    <w:basedOn w:val="Normal"/>
    <w:rsid w:val="00274BA8"/>
    <w:pPr>
      <w:spacing w:line="360" w:lineRule="auto"/>
    </w:pPr>
    <w:rPr>
      <w:rFonts w:eastAsia="Times"/>
      <w:color w:val="000000"/>
      <w:szCs w:val="20"/>
    </w:rPr>
  </w:style>
  <w:style w:type="paragraph" w:customStyle="1" w:styleId="FIG1NUM">
    <w:name w:val="FIG1_NUM"/>
    <w:basedOn w:val="Normal"/>
    <w:rsid w:val="00274BA8"/>
    <w:pPr>
      <w:tabs>
        <w:tab w:val="left" w:pos="3420"/>
        <w:tab w:val="left" w:pos="3690"/>
        <w:tab w:val="left" w:pos="4860"/>
      </w:tabs>
      <w:spacing w:before="60" w:after="120" w:line="240" w:lineRule="atLeast"/>
    </w:pPr>
    <w:rPr>
      <w:rFonts w:ascii="Times" w:hAnsi="Times"/>
      <w:b/>
      <w:i/>
      <w:szCs w:val="20"/>
    </w:rPr>
  </w:style>
  <w:style w:type="paragraph" w:customStyle="1" w:styleId="FIG1TTL">
    <w:name w:val="FIG1_TTL"/>
    <w:basedOn w:val="Normal"/>
    <w:rsid w:val="00274BA8"/>
    <w:pPr>
      <w:tabs>
        <w:tab w:val="left" w:pos="3420"/>
        <w:tab w:val="left" w:pos="3690"/>
        <w:tab w:val="left" w:pos="4860"/>
      </w:tabs>
      <w:spacing w:before="60" w:after="120" w:line="240" w:lineRule="atLeast"/>
    </w:pPr>
    <w:rPr>
      <w:rFonts w:ascii="Times" w:hAnsi="Times"/>
      <w:szCs w:val="20"/>
    </w:rPr>
  </w:style>
  <w:style w:type="paragraph" w:customStyle="1" w:styleId="SECH1">
    <w:name w:val="SEC_H1"/>
    <w:basedOn w:val="Normal"/>
    <w:rsid w:val="00274BA8"/>
    <w:pPr>
      <w:spacing w:before="360" w:after="240" w:line="240" w:lineRule="atLeast"/>
      <w:outlineLvl w:val="3"/>
    </w:pPr>
    <w:rPr>
      <w:rFonts w:eastAsia="Times"/>
      <w:b/>
      <w:color w:val="008000"/>
      <w:sz w:val="28"/>
      <w:szCs w:val="20"/>
    </w:rPr>
  </w:style>
  <w:style w:type="paragraph" w:customStyle="1" w:styleId="SECH2">
    <w:name w:val="SEC_H2"/>
    <w:basedOn w:val="Normal"/>
    <w:rsid w:val="00274BA8"/>
    <w:pPr>
      <w:spacing w:after="240" w:line="240" w:lineRule="atLeast"/>
      <w:outlineLvl w:val="3"/>
    </w:pPr>
    <w:rPr>
      <w:rFonts w:eastAsia="Times"/>
      <w:color w:val="008000"/>
      <w:sz w:val="28"/>
      <w:szCs w:val="20"/>
    </w:rPr>
  </w:style>
  <w:style w:type="paragraph" w:customStyle="1" w:styleId="EXRSLLP">
    <w:name w:val="EXR_SL_LP"/>
    <w:basedOn w:val="ACT"/>
    <w:rsid w:val="00274BA8"/>
    <w:rPr>
      <w:sz w:val="20"/>
    </w:rPr>
  </w:style>
  <w:style w:type="paragraph" w:customStyle="1" w:styleId="CREXRNUM">
    <w:name w:val="CR_EXR_NUM"/>
    <w:basedOn w:val="Normal"/>
    <w:autoRedefine/>
    <w:rsid w:val="00274BA8"/>
    <w:pPr>
      <w:spacing w:after="240" w:line="240" w:lineRule="atLeast"/>
      <w:outlineLvl w:val="2"/>
    </w:pPr>
    <w:rPr>
      <w:b/>
    </w:rPr>
  </w:style>
  <w:style w:type="paragraph" w:customStyle="1" w:styleId="CREXRH1">
    <w:name w:val="CR_EXR_H1"/>
    <w:basedOn w:val="CRWWWH1"/>
    <w:rsid w:val="00274BA8"/>
  </w:style>
  <w:style w:type="paragraph" w:customStyle="1" w:styleId="CREXR">
    <w:name w:val="CR_EXR"/>
    <w:basedOn w:val="Normal"/>
    <w:autoRedefine/>
    <w:rsid w:val="00274BA8"/>
    <w:pPr>
      <w:spacing w:after="240" w:line="360" w:lineRule="auto"/>
    </w:pPr>
    <w:rPr>
      <w:rFonts w:ascii="Times" w:hAnsi="Times"/>
      <w:szCs w:val="20"/>
    </w:rPr>
  </w:style>
  <w:style w:type="paragraph" w:customStyle="1" w:styleId="CREXROBJ">
    <w:name w:val="CR_EXR_OBJ"/>
    <w:basedOn w:val="CREXR"/>
    <w:rsid w:val="00274BA8"/>
    <w:rPr>
      <w:b/>
    </w:rPr>
  </w:style>
  <w:style w:type="paragraph" w:customStyle="1" w:styleId="CREXRSLLP">
    <w:name w:val="CR_EXR_SL_LP"/>
    <w:basedOn w:val="CREXRSLFIRST"/>
    <w:rsid w:val="00274BA8"/>
    <w:pPr>
      <w:ind w:firstLine="0"/>
    </w:pPr>
  </w:style>
  <w:style w:type="paragraph" w:customStyle="1" w:styleId="CRWWWOBJ">
    <w:name w:val="CR_WWW_OBJ"/>
    <w:basedOn w:val="CREXROBJ"/>
    <w:rsid w:val="00274BA8"/>
    <w:rPr>
      <w:rFonts w:ascii="Times New Roman" w:hAnsi="Times New Roman"/>
    </w:rPr>
  </w:style>
  <w:style w:type="paragraph" w:customStyle="1" w:styleId="CRACTOBJ">
    <w:name w:val="CR_ACT_OBJ"/>
    <w:basedOn w:val="Normal"/>
    <w:rsid w:val="00274BA8"/>
    <w:pPr>
      <w:spacing w:before="120" w:line="360" w:lineRule="auto"/>
    </w:pPr>
    <w:rPr>
      <w:rFonts w:eastAsia="Times"/>
      <w:szCs w:val="20"/>
    </w:rPr>
  </w:style>
  <w:style w:type="paragraph" w:customStyle="1" w:styleId="CRACTSLULFIRST">
    <w:name w:val="CR_ACT_SL_UL_FIRST"/>
    <w:basedOn w:val="CRACTSLLP"/>
    <w:rsid w:val="00274BA8"/>
  </w:style>
  <w:style w:type="paragraph" w:customStyle="1" w:styleId="CRACTSLULMID">
    <w:name w:val="CR_ACT_SL_UL_MID"/>
    <w:basedOn w:val="CRACTSLLP"/>
    <w:rsid w:val="00274BA8"/>
  </w:style>
  <w:style w:type="paragraph" w:customStyle="1" w:styleId="CRACTSLULLAST">
    <w:name w:val="CR_ACT_SL_UL_LAST"/>
    <w:basedOn w:val="CRACTSLLP"/>
    <w:rsid w:val="00274BA8"/>
  </w:style>
  <w:style w:type="paragraph" w:customStyle="1" w:styleId="CRWWWLAST">
    <w:name w:val="CR_WWW_LAST"/>
    <w:basedOn w:val="CRACTLAST"/>
    <w:rsid w:val="00274BA8"/>
    <w:rPr>
      <w:rFonts w:eastAsia="Times New Roman"/>
    </w:rPr>
  </w:style>
  <w:style w:type="character" w:customStyle="1" w:styleId="Style1">
    <w:name w:val="Style1"/>
    <w:rsid w:val="00274BA8"/>
    <w:rPr>
      <w:b/>
      <w:color w:val="800000"/>
    </w:rPr>
  </w:style>
  <w:style w:type="paragraph" w:customStyle="1" w:styleId="CREXRLAST">
    <w:name w:val="CR_EXR_LAST"/>
    <w:basedOn w:val="CRWWWLAST"/>
    <w:rsid w:val="00274BA8"/>
  </w:style>
  <w:style w:type="paragraph" w:customStyle="1" w:styleId="SECBLFIRST">
    <w:name w:val="SEC_BL_FIRST"/>
    <w:basedOn w:val="EXRINTROBLFIRST"/>
    <w:rsid w:val="00274BA8"/>
    <w:rPr>
      <w:rFonts w:ascii="Times New Roman" w:hAnsi="Times New Roman"/>
    </w:rPr>
  </w:style>
  <w:style w:type="paragraph" w:customStyle="1" w:styleId="SECBLMID">
    <w:name w:val="SEC_BL_MID"/>
    <w:basedOn w:val="EXRINTROBLMID"/>
    <w:rsid w:val="00274BA8"/>
    <w:pPr>
      <w:numPr>
        <w:numId w:val="0"/>
      </w:numPr>
      <w:tabs>
        <w:tab w:val="num" w:pos="360"/>
      </w:tabs>
      <w:ind w:left="360" w:hanging="360"/>
    </w:pPr>
    <w:rPr>
      <w:rFonts w:ascii="Times New Roman" w:hAnsi="Times New Roman"/>
    </w:rPr>
  </w:style>
  <w:style w:type="paragraph" w:customStyle="1" w:styleId="SECBLLAST">
    <w:name w:val="SEC_BL_LAST"/>
    <w:basedOn w:val="EXRINTROBLLAST"/>
    <w:rsid w:val="00274BA8"/>
    <w:pPr>
      <w:numPr>
        <w:numId w:val="3"/>
      </w:numPr>
    </w:pPr>
    <w:rPr>
      <w:rFonts w:ascii="Times New Roman" w:hAnsi="Times New Roman"/>
    </w:rPr>
  </w:style>
  <w:style w:type="paragraph" w:customStyle="1" w:styleId="FIG1CAP">
    <w:name w:val="FIG1_CAP"/>
    <w:basedOn w:val="SECFIRST"/>
    <w:rsid w:val="00274BA8"/>
  </w:style>
  <w:style w:type="paragraph" w:customStyle="1" w:styleId="AuNote">
    <w:name w:val="Au_Note"/>
    <w:basedOn w:val="CRACTSETTTL"/>
    <w:rsid w:val="00274BA8"/>
    <w:rPr>
      <w:color w:val="FF0000"/>
      <w:sz w:val="24"/>
    </w:rPr>
  </w:style>
  <w:style w:type="paragraph" w:customStyle="1" w:styleId="BX2BL">
    <w:name w:val="BX2_BL"/>
    <w:basedOn w:val="BX2"/>
    <w:rsid w:val="00274BA8"/>
  </w:style>
  <w:style w:type="character" w:customStyle="1" w:styleId="PDChar">
    <w:name w:val="PD Char"/>
    <w:basedOn w:val="DefaultParagraphFont"/>
    <w:rsid w:val="00274BA8"/>
    <w:rPr>
      <w:rFonts w:ascii="Courier" w:hAnsi="Courier"/>
      <w:b/>
      <w:i/>
      <w:noProof w:val="0"/>
      <w:sz w:val="24"/>
      <w:lang w:val="en-US"/>
    </w:rPr>
  </w:style>
  <w:style w:type="paragraph" w:customStyle="1" w:styleId="qqT">
    <w:name w:val="qqT"/>
    <w:basedOn w:val="CRACTFIRST"/>
    <w:rsid w:val="00274BA8"/>
  </w:style>
  <w:style w:type="character" w:customStyle="1" w:styleId="SECChar">
    <w:name w:val="SEC Char"/>
    <w:basedOn w:val="DefaultParagraphFont"/>
    <w:rsid w:val="00274BA8"/>
    <w:rPr>
      <w:rFonts w:eastAsia="Times"/>
      <w:color w:val="000000"/>
      <w:sz w:val="24"/>
      <w:lang w:val="en-US" w:eastAsia="en-US" w:bidi="ar-SA"/>
    </w:rPr>
  </w:style>
  <w:style w:type="character" w:customStyle="1" w:styleId="QQChar">
    <w:name w:val="QQ Char"/>
    <w:basedOn w:val="SECChar"/>
    <w:rsid w:val="00274BA8"/>
    <w:rPr>
      <w:rFonts w:eastAsia="Times"/>
      <w:b/>
      <w:color w:val="0000FF"/>
      <w:sz w:val="24"/>
      <w:lang w:val="en-US" w:eastAsia="en-US" w:bidi="ar-SA"/>
    </w:rPr>
  </w:style>
  <w:style w:type="paragraph" w:customStyle="1" w:styleId="CFOBJSETTTL">
    <w:name w:val="CF_OBJSET_TTL"/>
    <w:basedOn w:val="Normal"/>
    <w:rsid w:val="00274BA8"/>
    <w:pPr>
      <w:tabs>
        <w:tab w:val="left" w:pos="720"/>
      </w:tabs>
      <w:spacing w:after="120"/>
    </w:pPr>
    <w:rPr>
      <w:rFonts w:ascii="GillSans-Bold" w:hAnsi="GillSans-Bold"/>
      <w:b/>
      <w:color w:val="800000"/>
      <w:sz w:val="28"/>
      <w:szCs w:val="20"/>
    </w:rPr>
  </w:style>
  <w:style w:type="character" w:customStyle="1" w:styleId="CFOBJNUM">
    <w:name w:val="CF_OBJ_NUM"/>
    <w:rsid w:val="00274BA8"/>
    <w:rPr>
      <w:b/>
    </w:rPr>
  </w:style>
  <w:style w:type="paragraph" w:customStyle="1" w:styleId="SECDTH1">
    <w:name w:val="SEC_DT_H1"/>
    <w:basedOn w:val="Normal"/>
    <w:rsid w:val="00274BA8"/>
    <w:pPr>
      <w:spacing w:before="240" w:after="120" w:line="240" w:lineRule="atLeast"/>
      <w:outlineLvl w:val="1"/>
    </w:pPr>
    <w:rPr>
      <w:rFonts w:eastAsia="Times"/>
      <w:b/>
      <w:color w:val="000080"/>
      <w:sz w:val="28"/>
      <w:szCs w:val="20"/>
    </w:rPr>
  </w:style>
  <w:style w:type="paragraph" w:customStyle="1" w:styleId="SECDTONLY">
    <w:name w:val="SEC_DT_ONLY"/>
    <w:basedOn w:val="Normal"/>
    <w:rsid w:val="00274BA8"/>
    <w:pPr>
      <w:spacing w:before="120" w:line="360" w:lineRule="auto"/>
    </w:pPr>
    <w:rPr>
      <w:rFonts w:eastAsia="Times"/>
      <w:szCs w:val="20"/>
    </w:rPr>
  </w:style>
  <w:style w:type="paragraph" w:customStyle="1" w:styleId="SECINSTR">
    <w:name w:val="SEC_INSTR"/>
    <w:basedOn w:val="Normal"/>
    <w:rsid w:val="00274BA8"/>
    <w:pPr>
      <w:spacing w:before="120" w:line="360" w:lineRule="auto"/>
    </w:pPr>
    <w:rPr>
      <w:rFonts w:eastAsia="Times"/>
      <w:szCs w:val="20"/>
    </w:rPr>
  </w:style>
  <w:style w:type="character" w:customStyle="1" w:styleId="ACTSETNUM">
    <w:name w:val="ACTSET_NUM"/>
    <w:rsid w:val="00274BA8"/>
    <w:rPr>
      <w:b/>
    </w:rPr>
  </w:style>
  <w:style w:type="paragraph" w:customStyle="1" w:styleId="ACTSETTTL">
    <w:name w:val="ACTSET_TTL"/>
    <w:basedOn w:val="Normal"/>
    <w:rsid w:val="00274BA8"/>
    <w:pPr>
      <w:tabs>
        <w:tab w:val="left" w:pos="720"/>
      </w:tabs>
      <w:spacing w:after="120"/>
    </w:pPr>
    <w:rPr>
      <w:rFonts w:ascii="GillSans-Bold" w:hAnsi="GillSans-Bold"/>
      <w:b/>
      <w:color w:val="0000FF"/>
      <w:sz w:val="28"/>
      <w:szCs w:val="20"/>
    </w:rPr>
  </w:style>
  <w:style w:type="paragraph" w:customStyle="1" w:styleId="ACT">
    <w:name w:val="ACT"/>
    <w:basedOn w:val="Normal"/>
    <w:link w:val="ACTChar"/>
    <w:rsid w:val="00274BA8"/>
    <w:pPr>
      <w:spacing w:before="120"/>
      <w:ind w:left="720"/>
    </w:pPr>
    <w:rPr>
      <w:rFonts w:eastAsia="Times"/>
      <w:szCs w:val="20"/>
    </w:rPr>
  </w:style>
  <w:style w:type="paragraph" w:customStyle="1" w:styleId="ACTSETFIRST">
    <w:name w:val="ACTSET_FIRST"/>
    <w:basedOn w:val="Normal"/>
    <w:rsid w:val="00274BA8"/>
    <w:pPr>
      <w:spacing w:before="120" w:line="360" w:lineRule="auto"/>
    </w:pPr>
    <w:rPr>
      <w:rFonts w:eastAsia="Times"/>
      <w:szCs w:val="20"/>
    </w:rPr>
  </w:style>
  <w:style w:type="paragraph" w:customStyle="1" w:styleId="SECHEADFIRST">
    <w:name w:val="SEC_HEADFIRST"/>
    <w:basedOn w:val="Normal"/>
    <w:rsid w:val="00274BA8"/>
    <w:pPr>
      <w:spacing w:line="360" w:lineRule="auto"/>
    </w:pPr>
    <w:rPr>
      <w:rFonts w:eastAsia="Times"/>
      <w:color w:val="000000"/>
      <w:szCs w:val="20"/>
    </w:rPr>
  </w:style>
  <w:style w:type="paragraph" w:customStyle="1" w:styleId="ACTNUM">
    <w:name w:val="ACT_NUM"/>
    <w:basedOn w:val="StyleACTNUM"/>
    <w:rsid w:val="00274BA8"/>
  </w:style>
  <w:style w:type="paragraph" w:customStyle="1" w:styleId="FIG2TTL">
    <w:name w:val="FIG2_TTL"/>
    <w:basedOn w:val="Normal"/>
    <w:rsid w:val="00274BA8"/>
    <w:pPr>
      <w:spacing w:before="120" w:line="360" w:lineRule="auto"/>
    </w:pPr>
    <w:rPr>
      <w:rFonts w:eastAsia="Times"/>
      <w:b/>
      <w:sz w:val="28"/>
      <w:szCs w:val="20"/>
    </w:rPr>
  </w:style>
  <w:style w:type="paragraph" w:customStyle="1" w:styleId="ACTUNTBLCOLHD">
    <w:name w:val="ACT_UNTBL_COLHD"/>
    <w:basedOn w:val="Normal"/>
    <w:rsid w:val="00274BA8"/>
    <w:pPr>
      <w:spacing w:before="120" w:line="360" w:lineRule="auto"/>
    </w:pPr>
    <w:rPr>
      <w:rFonts w:eastAsia="Times"/>
      <w:szCs w:val="20"/>
    </w:rPr>
  </w:style>
  <w:style w:type="paragraph" w:customStyle="1" w:styleId="ACTUNTBL">
    <w:name w:val="ACT_UNTBL"/>
    <w:basedOn w:val="Normal"/>
    <w:link w:val="ACTUNTBLChar"/>
    <w:rsid w:val="00274BA8"/>
    <w:pPr>
      <w:spacing w:before="120" w:line="360" w:lineRule="auto"/>
    </w:pPr>
    <w:rPr>
      <w:rFonts w:eastAsia="Times"/>
      <w:szCs w:val="20"/>
    </w:rPr>
  </w:style>
  <w:style w:type="paragraph" w:customStyle="1" w:styleId="ACTSETDTONLY">
    <w:name w:val="ACTSET_DT_ONLY"/>
    <w:basedOn w:val="Normal"/>
    <w:rsid w:val="00274BA8"/>
    <w:pPr>
      <w:spacing w:before="120" w:line="360" w:lineRule="auto"/>
    </w:pPr>
    <w:rPr>
      <w:rFonts w:eastAsia="Times"/>
      <w:szCs w:val="20"/>
    </w:rPr>
  </w:style>
  <w:style w:type="paragraph" w:customStyle="1" w:styleId="BX5SUPTTL">
    <w:name w:val="BX5_SUPTTL"/>
    <w:basedOn w:val="Normal"/>
    <w:rsid w:val="00274BA8"/>
    <w:pPr>
      <w:tabs>
        <w:tab w:val="left" w:pos="720"/>
      </w:tabs>
      <w:spacing w:after="120"/>
    </w:pPr>
    <w:rPr>
      <w:rFonts w:ascii="GillSans-Bold" w:hAnsi="GillSans-Bold"/>
      <w:b/>
      <w:color w:val="808000"/>
      <w:sz w:val="28"/>
      <w:szCs w:val="20"/>
    </w:rPr>
  </w:style>
  <w:style w:type="paragraph" w:customStyle="1" w:styleId="BX5">
    <w:name w:val="BX5"/>
    <w:basedOn w:val="Normal"/>
    <w:rsid w:val="00274BA8"/>
    <w:pPr>
      <w:spacing w:before="120" w:line="360" w:lineRule="auto"/>
    </w:pPr>
    <w:rPr>
      <w:rFonts w:eastAsia="Times"/>
      <w:szCs w:val="20"/>
    </w:rPr>
  </w:style>
  <w:style w:type="paragraph" w:customStyle="1" w:styleId="BX5EXR">
    <w:name w:val="BX5_EXR"/>
    <w:basedOn w:val="Normal"/>
    <w:rsid w:val="00274BA8"/>
    <w:pPr>
      <w:spacing w:before="120" w:line="360" w:lineRule="auto"/>
    </w:pPr>
    <w:rPr>
      <w:rFonts w:eastAsia="Times"/>
      <w:szCs w:val="20"/>
    </w:rPr>
  </w:style>
  <w:style w:type="paragraph" w:customStyle="1" w:styleId="BX5EXRTTL">
    <w:name w:val="BX5_EXR_TTL"/>
    <w:basedOn w:val="BX2TTL"/>
    <w:rsid w:val="00274BA8"/>
  </w:style>
  <w:style w:type="character" w:customStyle="1" w:styleId="BX5EXRNUM">
    <w:name w:val="BX5_EXR_NUM"/>
    <w:rsid w:val="00274BA8"/>
  </w:style>
  <w:style w:type="paragraph" w:customStyle="1" w:styleId="CRSUPTTL">
    <w:name w:val="CR_SUPTTL"/>
    <w:basedOn w:val="Normal"/>
    <w:rsid w:val="00274BA8"/>
    <w:pPr>
      <w:tabs>
        <w:tab w:val="left" w:pos="720"/>
      </w:tabs>
      <w:spacing w:after="120"/>
    </w:pPr>
    <w:rPr>
      <w:rFonts w:ascii="GillSans-Bold" w:hAnsi="GillSans-Bold"/>
      <w:b/>
      <w:color w:val="808000"/>
      <w:sz w:val="28"/>
      <w:szCs w:val="20"/>
    </w:rPr>
  </w:style>
  <w:style w:type="paragraph" w:customStyle="1" w:styleId="CRKTSETTTL">
    <w:name w:val="CR_KTSET_TTL"/>
    <w:basedOn w:val="CFINTRO"/>
    <w:rsid w:val="00274BA8"/>
    <w:rPr>
      <w:color w:val="0000FF"/>
      <w:sz w:val="28"/>
    </w:rPr>
  </w:style>
  <w:style w:type="paragraph" w:customStyle="1" w:styleId="CRKT">
    <w:name w:val="CR_KT"/>
    <w:basedOn w:val="CFINTRO"/>
    <w:rsid w:val="00274BA8"/>
  </w:style>
  <w:style w:type="paragraph" w:customStyle="1" w:styleId="CRTTL">
    <w:name w:val="CR_TTL"/>
    <w:basedOn w:val="Normal"/>
    <w:rsid w:val="00274BA8"/>
    <w:pPr>
      <w:tabs>
        <w:tab w:val="left" w:pos="720"/>
      </w:tabs>
      <w:spacing w:after="120"/>
    </w:pPr>
    <w:rPr>
      <w:rFonts w:ascii="GillSans-Bold" w:hAnsi="GillSans-Bold"/>
      <w:b/>
      <w:color w:val="800000"/>
      <w:sz w:val="28"/>
      <w:szCs w:val="20"/>
    </w:rPr>
  </w:style>
  <w:style w:type="character" w:customStyle="1" w:styleId="CRKTPG">
    <w:name w:val="CR_KT_PG"/>
    <w:rsid w:val="00274BA8"/>
  </w:style>
  <w:style w:type="paragraph" w:customStyle="1" w:styleId="CRSETMATCHINSTR">
    <w:name w:val="CR_SET_MATCH_INSTR"/>
    <w:basedOn w:val="Normal"/>
    <w:rsid w:val="00274BA8"/>
    <w:pPr>
      <w:spacing w:before="120" w:line="360" w:lineRule="auto"/>
    </w:pPr>
    <w:rPr>
      <w:rFonts w:eastAsia="Times"/>
      <w:szCs w:val="20"/>
    </w:rPr>
  </w:style>
  <w:style w:type="paragraph" w:customStyle="1" w:styleId="CRSETMATCHLLFIRST">
    <w:name w:val="CR_SET_MATCH_LL_FIRST"/>
    <w:basedOn w:val="Normal"/>
    <w:rsid w:val="00274BA8"/>
    <w:pPr>
      <w:tabs>
        <w:tab w:val="left" w:pos="450"/>
      </w:tabs>
      <w:spacing w:before="120" w:after="240" w:line="240" w:lineRule="atLeast"/>
      <w:ind w:left="446" w:hanging="446"/>
    </w:pPr>
    <w:rPr>
      <w:rFonts w:eastAsia="Times"/>
      <w:szCs w:val="20"/>
    </w:rPr>
  </w:style>
  <w:style w:type="paragraph" w:customStyle="1" w:styleId="CRSETMATCHLLMID">
    <w:name w:val="CR_SET_MATCH_LL_MID"/>
    <w:basedOn w:val="Normal"/>
    <w:rsid w:val="00274BA8"/>
    <w:pPr>
      <w:tabs>
        <w:tab w:val="left" w:pos="450"/>
      </w:tabs>
      <w:spacing w:before="120" w:after="240" w:line="240" w:lineRule="atLeast"/>
      <w:ind w:left="446" w:hanging="446"/>
    </w:pPr>
    <w:rPr>
      <w:rFonts w:eastAsia="Times"/>
      <w:szCs w:val="20"/>
    </w:rPr>
  </w:style>
  <w:style w:type="paragraph" w:customStyle="1" w:styleId="CRSETMATCHLLLTR">
    <w:name w:val="CR_SET_MATCH_LL_LTR"/>
    <w:basedOn w:val="Normal"/>
    <w:rsid w:val="00274BA8"/>
    <w:pPr>
      <w:tabs>
        <w:tab w:val="left" w:pos="450"/>
      </w:tabs>
      <w:spacing w:before="120" w:after="240" w:line="240" w:lineRule="atLeast"/>
      <w:ind w:left="446" w:hanging="446"/>
    </w:pPr>
    <w:rPr>
      <w:rFonts w:eastAsia="Times"/>
      <w:szCs w:val="20"/>
    </w:rPr>
  </w:style>
  <w:style w:type="paragraph" w:customStyle="1" w:styleId="CRSETMATCHLLLAST">
    <w:name w:val="CR_SET_MATCH_LL_LAST"/>
    <w:basedOn w:val="Normal"/>
    <w:rsid w:val="00274BA8"/>
    <w:pPr>
      <w:tabs>
        <w:tab w:val="left" w:pos="450"/>
      </w:tabs>
      <w:spacing w:before="120" w:after="240" w:line="240" w:lineRule="atLeast"/>
      <w:ind w:left="446" w:hanging="446"/>
    </w:pPr>
    <w:rPr>
      <w:rFonts w:eastAsia="Times"/>
      <w:szCs w:val="20"/>
    </w:rPr>
  </w:style>
  <w:style w:type="paragraph" w:customStyle="1" w:styleId="CRSETMATCHNLFIRST">
    <w:name w:val="CR_SET_MATCH_NL_FIRST"/>
    <w:basedOn w:val="Normal"/>
    <w:rsid w:val="00274BA8"/>
    <w:pPr>
      <w:tabs>
        <w:tab w:val="left" w:pos="288"/>
      </w:tabs>
      <w:spacing w:after="240" w:line="240" w:lineRule="atLeast"/>
      <w:ind w:left="1260" w:hanging="1260"/>
    </w:pPr>
    <w:rPr>
      <w:rFonts w:eastAsia="Times"/>
      <w:szCs w:val="20"/>
    </w:rPr>
  </w:style>
  <w:style w:type="paragraph" w:customStyle="1" w:styleId="CRSETMATCHNLMID">
    <w:name w:val="CR_SET_MATCH_NL_MID"/>
    <w:basedOn w:val="Normal"/>
    <w:rsid w:val="00274BA8"/>
    <w:pPr>
      <w:tabs>
        <w:tab w:val="left" w:pos="288"/>
      </w:tabs>
      <w:spacing w:after="240" w:line="240" w:lineRule="atLeast"/>
      <w:ind w:left="1260" w:hanging="1260"/>
    </w:pPr>
    <w:rPr>
      <w:rFonts w:eastAsia="Times"/>
      <w:szCs w:val="20"/>
    </w:rPr>
  </w:style>
  <w:style w:type="paragraph" w:customStyle="1" w:styleId="CRSETMATCHNLLAST">
    <w:name w:val="CR_SET_MATCH_NL_LAST"/>
    <w:basedOn w:val="Normal"/>
    <w:rsid w:val="00274BA8"/>
    <w:pPr>
      <w:tabs>
        <w:tab w:val="left" w:pos="288"/>
      </w:tabs>
      <w:spacing w:after="240" w:line="240" w:lineRule="atLeast"/>
      <w:ind w:left="1260" w:hanging="1260"/>
    </w:pPr>
    <w:rPr>
      <w:rFonts w:eastAsia="Times"/>
      <w:szCs w:val="20"/>
    </w:rPr>
  </w:style>
  <w:style w:type="paragraph" w:customStyle="1" w:styleId="CRSETFIBQSETINSTR">
    <w:name w:val="CR_SET_FIBQSET_INSTR"/>
    <w:basedOn w:val="Normal"/>
    <w:rsid w:val="00274BA8"/>
    <w:pPr>
      <w:spacing w:after="120"/>
    </w:pPr>
    <w:rPr>
      <w:rFonts w:eastAsia="Times"/>
      <w:szCs w:val="20"/>
    </w:rPr>
  </w:style>
  <w:style w:type="paragraph" w:customStyle="1" w:styleId="CRSETFIBQ0">
    <w:name w:val="CR_SET_FIBQ"/>
    <w:basedOn w:val="Normal"/>
    <w:rsid w:val="00274BA8"/>
    <w:pPr>
      <w:tabs>
        <w:tab w:val="left" w:pos="1728"/>
        <w:tab w:val="left" w:pos="5328"/>
      </w:tabs>
      <w:spacing w:after="120"/>
      <w:ind w:left="540" w:hanging="540"/>
    </w:pPr>
    <w:rPr>
      <w:rFonts w:eastAsia="Times"/>
      <w:szCs w:val="20"/>
    </w:rPr>
  </w:style>
  <w:style w:type="paragraph" w:customStyle="1" w:styleId="CRSETRQSETTTL">
    <w:name w:val="CR_SET_RQSET_TTL"/>
    <w:basedOn w:val="Normal"/>
    <w:rsid w:val="00274BA8"/>
    <w:pPr>
      <w:tabs>
        <w:tab w:val="left" w:pos="720"/>
      </w:tabs>
      <w:spacing w:after="120"/>
    </w:pPr>
    <w:rPr>
      <w:rFonts w:ascii="GillSans-Bold" w:hAnsi="GillSans-Bold"/>
      <w:b/>
      <w:color w:val="800000"/>
      <w:sz w:val="28"/>
      <w:szCs w:val="20"/>
    </w:rPr>
  </w:style>
  <w:style w:type="paragraph" w:customStyle="1" w:styleId="CRSETRQSETH1">
    <w:name w:val="CR_SET_RQSET_H1"/>
    <w:basedOn w:val="Normal"/>
    <w:rsid w:val="00274BA8"/>
    <w:pPr>
      <w:spacing w:before="240" w:after="120" w:line="240" w:lineRule="atLeast"/>
      <w:outlineLvl w:val="1"/>
    </w:pPr>
    <w:rPr>
      <w:rFonts w:eastAsia="Times"/>
      <w:b/>
      <w:color w:val="000080"/>
      <w:sz w:val="28"/>
      <w:szCs w:val="20"/>
    </w:rPr>
  </w:style>
  <w:style w:type="paragraph" w:customStyle="1" w:styleId="CRSETRQSETFIRST">
    <w:name w:val="CR_SET_RQSET_FIRST"/>
    <w:basedOn w:val="Normal"/>
    <w:rsid w:val="00274BA8"/>
    <w:pPr>
      <w:spacing w:before="120" w:line="360" w:lineRule="auto"/>
    </w:pPr>
    <w:rPr>
      <w:rFonts w:eastAsia="Times"/>
      <w:szCs w:val="20"/>
    </w:rPr>
  </w:style>
  <w:style w:type="paragraph" w:customStyle="1" w:styleId="CRSETRQSET">
    <w:name w:val="CR_SET_RQSET"/>
    <w:basedOn w:val="Normal"/>
    <w:rsid w:val="00274BA8"/>
    <w:pPr>
      <w:spacing w:before="120" w:line="360" w:lineRule="auto"/>
    </w:pPr>
    <w:rPr>
      <w:rFonts w:eastAsia="Times"/>
      <w:szCs w:val="20"/>
    </w:rPr>
  </w:style>
  <w:style w:type="paragraph" w:customStyle="1" w:styleId="CRSETRQSETDTH1">
    <w:name w:val="CR_SET_RQSET_DT_H1"/>
    <w:basedOn w:val="Normal"/>
    <w:rsid w:val="00274BA8"/>
    <w:pPr>
      <w:spacing w:before="240" w:after="120" w:line="240" w:lineRule="atLeast"/>
      <w:outlineLvl w:val="1"/>
    </w:pPr>
    <w:rPr>
      <w:rFonts w:eastAsia="Times"/>
      <w:b/>
      <w:color w:val="000080"/>
      <w:sz w:val="28"/>
      <w:szCs w:val="20"/>
    </w:rPr>
  </w:style>
  <w:style w:type="paragraph" w:customStyle="1" w:styleId="CRSETRQSETDT">
    <w:name w:val="CR_SET_RQSET_DT"/>
    <w:basedOn w:val="Normal"/>
    <w:rsid w:val="00274BA8"/>
    <w:pPr>
      <w:spacing w:before="120" w:line="360" w:lineRule="auto"/>
    </w:pPr>
    <w:rPr>
      <w:rFonts w:eastAsia="Times"/>
      <w:szCs w:val="20"/>
    </w:rPr>
  </w:style>
  <w:style w:type="paragraph" w:customStyle="1" w:styleId="CRSETRQSETINSTR">
    <w:name w:val="CR_SET_RQSET_INSTR"/>
    <w:basedOn w:val="Normal"/>
    <w:rsid w:val="00274BA8"/>
    <w:pPr>
      <w:spacing w:before="120" w:line="360" w:lineRule="auto"/>
    </w:pPr>
    <w:rPr>
      <w:rFonts w:eastAsia="Times"/>
      <w:szCs w:val="20"/>
    </w:rPr>
  </w:style>
  <w:style w:type="paragraph" w:customStyle="1" w:styleId="CRSETRQ">
    <w:name w:val="CR_SET_RQ"/>
    <w:basedOn w:val="Normal"/>
    <w:rsid w:val="00274BA8"/>
    <w:pPr>
      <w:spacing w:before="120"/>
      <w:ind w:left="720" w:hanging="720"/>
    </w:pPr>
    <w:rPr>
      <w:rFonts w:eastAsia="Times"/>
      <w:szCs w:val="20"/>
    </w:rPr>
  </w:style>
  <w:style w:type="paragraph" w:customStyle="1" w:styleId="CRSETRQSETUNTBLCOLHD">
    <w:name w:val="CR_SET_RQSET_UNTBL_COLHD"/>
    <w:basedOn w:val="Normal"/>
    <w:rsid w:val="00274BA8"/>
    <w:pPr>
      <w:spacing w:before="120" w:line="360" w:lineRule="auto"/>
    </w:pPr>
    <w:rPr>
      <w:rFonts w:eastAsia="Times"/>
      <w:szCs w:val="20"/>
    </w:rPr>
  </w:style>
  <w:style w:type="paragraph" w:customStyle="1" w:styleId="CRSETRQSETUNTBL">
    <w:name w:val="CR_SET_RQSET_UNTBL"/>
    <w:basedOn w:val="Normal"/>
    <w:rsid w:val="00274BA8"/>
    <w:pPr>
      <w:spacing w:before="120" w:line="360" w:lineRule="auto"/>
    </w:pPr>
    <w:rPr>
      <w:rFonts w:eastAsia="Times"/>
      <w:szCs w:val="20"/>
    </w:rPr>
  </w:style>
  <w:style w:type="paragraph" w:customStyle="1" w:styleId="CRACTSETDTH1">
    <w:name w:val="CR_ACTSET_DT_H1"/>
    <w:basedOn w:val="Normal"/>
    <w:rsid w:val="00274BA8"/>
    <w:pPr>
      <w:spacing w:before="240" w:after="120" w:line="240" w:lineRule="atLeast"/>
      <w:outlineLvl w:val="1"/>
    </w:pPr>
    <w:rPr>
      <w:rFonts w:eastAsia="Times"/>
      <w:b/>
      <w:color w:val="000080"/>
      <w:sz w:val="28"/>
      <w:szCs w:val="20"/>
    </w:rPr>
  </w:style>
  <w:style w:type="paragraph" w:customStyle="1" w:styleId="CRACTSETDTFIRST">
    <w:name w:val="CR_ACTSET_DT_FIRST"/>
    <w:basedOn w:val="Normal"/>
    <w:rsid w:val="00274BA8"/>
    <w:pPr>
      <w:spacing w:before="120" w:line="360" w:lineRule="auto"/>
    </w:pPr>
    <w:rPr>
      <w:rFonts w:eastAsia="Times"/>
      <w:szCs w:val="20"/>
    </w:rPr>
  </w:style>
  <w:style w:type="paragraph" w:customStyle="1" w:styleId="CRACTSETINSTR">
    <w:name w:val="CR_ACTSET_INSTR"/>
    <w:basedOn w:val="Normal"/>
    <w:rsid w:val="00274BA8"/>
    <w:pPr>
      <w:spacing w:before="120" w:line="360" w:lineRule="auto"/>
    </w:pPr>
    <w:rPr>
      <w:rFonts w:eastAsia="Times"/>
      <w:szCs w:val="20"/>
    </w:rPr>
  </w:style>
  <w:style w:type="paragraph" w:customStyle="1" w:styleId="CRACTSETDTONLY">
    <w:name w:val="CR_ACTSET_DT_ONLY"/>
    <w:basedOn w:val="Normal"/>
    <w:rsid w:val="00274BA8"/>
    <w:pPr>
      <w:spacing w:before="120" w:line="360" w:lineRule="auto"/>
    </w:pPr>
    <w:rPr>
      <w:rFonts w:eastAsia="Times"/>
      <w:szCs w:val="20"/>
    </w:rPr>
  </w:style>
  <w:style w:type="paragraph" w:customStyle="1" w:styleId="CRCS1TTL">
    <w:name w:val="CR_CS1_TTL"/>
    <w:basedOn w:val="Normal"/>
    <w:rsid w:val="00274BA8"/>
    <w:pPr>
      <w:tabs>
        <w:tab w:val="left" w:pos="720"/>
      </w:tabs>
      <w:spacing w:after="120"/>
    </w:pPr>
    <w:rPr>
      <w:rFonts w:ascii="GillSans-Bold" w:hAnsi="GillSans-Bold"/>
      <w:b/>
      <w:color w:val="800000"/>
      <w:sz w:val="28"/>
      <w:szCs w:val="20"/>
    </w:rPr>
  </w:style>
  <w:style w:type="paragraph" w:customStyle="1" w:styleId="CRCS1FIRST">
    <w:name w:val="CR_CS1_FIRST"/>
    <w:basedOn w:val="Normal"/>
    <w:rsid w:val="00274BA8"/>
    <w:pPr>
      <w:spacing w:before="120" w:line="360" w:lineRule="auto"/>
    </w:pPr>
    <w:rPr>
      <w:rFonts w:eastAsia="Times"/>
      <w:szCs w:val="20"/>
    </w:rPr>
  </w:style>
  <w:style w:type="paragraph" w:customStyle="1" w:styleId="CRCS1">
    <w:name w:val="CR_CS1"/>
    <w:basedOn w:val="Normal"/>
    <w:rsid w:val="00274BA8"/>
    <w:pPr>
      <w:spacing w:before="120" w:line="360" w:lineRule="auto"/>
    </w:pPr>
    <w:rPr>
      <w:rFonts w:eastAsia="Times"/>
      <w:szCs w:val="20"/>
    </w:rPr>
  </w:style>
  <w:style w:type="paragraph" w:customStyle="1" w:styleId="CREXRFIRST">
    <w:name w:val="CR_EXR_FIRST"/>
    <w:basedOn w:val="Normal"/>
    <w:rsid w:val="00274BA8"/>
    <w:pPr>
      <w:spacing w:before="120" w:line="360" w:lineRule="auto"/>
    </w:pPr>
    <w:rPr>
      <w:rFonts w:eastAsia="Times"/>
      <w:szCs w:val="20"/>
    </w:rPr>
  </w:style>
  <w:style w:type="paragraph" w:customStyle="1" w:styleId="CREXRNLFIRST">
    <w:name w:val="CR_EXR_NL_FIRST"/>
    <w:basedOn w:val="Normal"/>
    <w:rsid w:val="00274BA8"/>
    <w:pPr>
      <w:tabs>
        <w:tab w:val="left" w:pos="1080"/>
      </w:tabs>
      <w:spacing w:before="120"/>
      <w:ind w:left="720" w:hanging="720"/>
    </w:pPr>
    <w:rPr>
      <w:rFonts w:eastAsia="Times"/>
      <w:szCs w:val="20"/>
    </w:rPr>
  </w:style>
  <w:style w:type="paragraph" w:customStyle="1" w:styleId="CREXRNLLAST">
    <w:name w:val="CR_EXR_NL_LAST"/>
    <w:basedOn w:val="Normal"/>
    <w:rsid w:val="00274BA8"/>
    <w:pPr>
      <w:tabs>
        <w:tab w:val="left" w:pos="1080"/>
      </w:tabs>
      <w:spacing w:before="240" w:after="120"/>
    </w:pPr>
    <w:rPr>
      <w:rFonts w:eastAsia="Times"/>
      <w:szCs w:val="20"/>
    </w:rPr>
  </w:style>
  <w:style w:type="paragraph" w:customStyle="1" w:styleId="CREXRNLMID">
    <w:name w:val="CR_EXR_NL_MID"/>
    <w:basedOn w:val="Normal"/>
    <w:rsid w:val="00274BA8"/>
    <w:pPr>
      <w:tabs>
        <w:tab w:val="left" w:pos="1080"/>
      </w:tabs>
      <w:spacing w:before="120"/>
      <w:ind w:left="720" w:hanging="720"/>
    </w:pPr>
    <w:rPr>
      <w:rFonts w:eastAsia="Times"/>
      <w:szCs w:val="20"/>
    </w:rPr>
  </w:style>
  <w:style w:type="paragraph" w:customStyle="1" w:styleId="CREXRNLNUM">
    <w:name w:val="CR_EXR_NL_NUM"/>
    <w:basedOn w:val="Normal"/>
    <w:autoRedefine/>
    <w:rsid w:val="00274BA8"/>
    <w:pPr>
      <w:spacing w:after="240" w:line="240" w:lineRule="atLeast"/>
      <w:outlineLvl w:val="2"/>
    </w:pPr>
    <w:rPr>
      <w:rFonts w:ascii="Times" w:hAnsi="Times"/>
      <w:b/>
      <w:color w:val="FF6600"/>
      <w:sz w:val="28"/>
      <w:szCs w:val="20"/>
    </w:rPr>
  </w:style>
  <w:style w:type="paragraph" w:customStyle="1" w:styleId="CREXRSUPTTL">
    <w:name w:val="CR_EXR_SUPTTL"/>
    <w:basedOn w:val="CRACTSETTTL"/>
    <w:rsid w:val="00274BA8"/>
  </w:style>
  <w:style w:type="paragraph" w:customStyle="1" w:styleId="CRRBRCTTL">
    <w:name w:val="CR_RBRC_TTL"/>
    <w:basedOn w:val="Normal"/>
    <w:rsid w:val="00274BA8"/>
    <w:pPr>
      <w:tabs>
        <w:tab w:val="left" w:pos="720"/>
      </w:tabs>
      <w:spacing w:after="120"/>
    </w:pPr>
    <w:rPr>
      <w:rFonts w:ascii="GillSans-Bold" w:hAnsi="GillSans-Bold"/>
      <w:b/>
      <w:color w:val="800000"/>
      <w:sz w:val="28"/>
      <w:szCs w:val="20"/>
    </w:rPr>
  </w:style>
  <w:style w:type="paragraph" w:customStyle="1" w:styleId="CRRBRCFIRST">
    <w:name w:val="CR_RBRC_FIRST"/>
    <w:basedOn w:val="Normal"/>
    <w:rsid w:val="00274BA8"/>
    <w:pPr>
      <w:spacing w:before="120" w:line="360" w:lineRule="auto"/>
    </w:pPr>
    <w:rPr>
      <w:rFonts w:eastAsia="Times"/>
      <w:szCs w:val="20"/>
    </w:rPr>
  </w:style>
  <w:style w:type="paragraph" w:customStyle="1" w:styleId="CRRBRC">
    <w:name w:val="CR_RBRC"/>
    <w:basedOn w:val="Normal"/>
    <w:rsid w:val="00274BA8"/>
    <w:pPr>
      <w:spacing w:before="120" w:line="360" w:lineRule="auto"/>
    </w:pPr>
    <w:rPr>
      <w:rFonts w:eastAsia="Times"/>
      <w:szCs w:val="20"/>
    </w:rPr>
  </w:style>
  <w:style w:type="paragraph" w:customStyle="1" w:styleId="CRRBRCUNTBLCOLHD">
    <w:name w:val="CR_RBRC_UNTBL_COLHD"/>
    <w:basedOn w:val="Normal"/>
    <w:rsid w:val="00274BA8"/>
    <w:pPr>
      <w:spacing w:before="120" w:line="360" w:lineRule="auto"/>
    </w:pPr>
    <w:rPr>
      <w:rFonts w:eastAsia="Times"/>
      <w:szCs w:val="20"/>
    </w:rPr>
  </w:style>
  <w:style w:type="paragraph" w:customStyle="1" w:styleId="CRRBRCUNTBL">
    <w:name w:val="CR_RBRC_UNTBL"/>
    <w:basedOn w:val="Normal"/>
    <w:rsid w:val="00274BA8"/>
    <w:pPr>
      <w:spacing w:before="120" w:line="360" w:lineRule="auto"/>
    </w:pPr>
    <w:rPr>
      <w:rFonts w:eastAsia="Times"/>
      <w:szCs w:val="20"/>
    </w:rPr>
  </w:style>
  <w:style w:type="paragraph" w:customStyle="1" w:styleId="CRRBRCUNTBLSH">
    <w:name w:val="CR_RBRC_UNTBL_SH"/>
    <w:basedOn w:val="Normal"/>
    <w:rsid w:val="00274BA8"/>
    <w:pPr>
      <w:spacing w:before="120" w:line="360" w:lineRule="auto"/>
    </w:pPr>
    <w:rPr>
      <w:rFonts w:eastAsia="Times"/>
      <w:szCs w:val="20"/>
    </w:rPr>
  </w:style>
  <w:style w:type="paragraph" w:customStyle="1" w:styleId="CRPROBTTL">
    <w:name w:val="CR_PROB_TTL"/>
    <w:basedOn w:val="Normal"/>
    <w:rsid w:val="00274BA8"/>
    <w:pPr>
      <w:tabs>
        <w:tab w:val="left" w:pos="720"/>
      </w:tabs>
      <w:spacing w:after="120"/>
    </w:pPr>
    <w:rPr>
      <w:rFonts w:ascii="GillSans-Bold" w:hAnsi="GillSans-Bold"/>
      <w:b/>
      <w:color w:val="800000"/>
      <w:sz w:val="28"/>
      <w:szCs w:val="20"/>
    </w:rPr>
  </w:style>
  <w:style w:type="paragraph" w:customStyle="1" w:styleId="CRPROBH1">
    <w:name w:val="CR_PROB_H1"/>
    <w:basedOn w:val="Normal"/>
    <w:rsid w:val="00274BA8"/>
    <w:pPr>
      <w:spacing w:before="240" w:after="120" w:line="240" w:lineRule="atLeast"/>
      <w:outlineLvl w:val="1"/>
    </w:pPr>
    <w:rPr>
      <w:rFonts w:eastAsia="Times"/>
      <w:b/>
      <w:color w:val="000080"/>
      <w:sz w:val="28"/>
      <w:szCs w:val="20"/>
    </w:rPr>
  </w:style>
  <w:style w:type="paragraph" w:customStyle="1" w:styleId="CRPROBFIRST">
    <w:name w:val="CR_PROB_FIRST"/>
    <w:basedOn w:val="Normal"/>
    <w:rsid w:val="00274BA8"/>
    <w:pPr>
      <w:spacing w:before="120" w:line="360" w:lineRule="auto"/>
    </w:pPr>
    <w:rPr>
      <w:rFonts w:eastAsia="Times"/>
      <w:szCs w:val="20"/>
    </w:rPr>
  </w:style>
  <w:style w:type="paragraph" w:customStyle="1" w:styleId="CRPROBDTH1">
    <w:name w:val="CR_PROB_DT_H1"/>
    <w:basedOn w:val="Normal"/>
    <w:rsid w:val="00274BA8"/>
    <w:pPr>
      <w:spacing w:before="240" w:after="120" w:line="240" w:lineRule="atLeast"/>
      <w:outlineLvl w:val="1"/>
    </w:pPr>
    <w:rPr>
      <w:rFonts w:eastAsia="Times"/>
      <w:b/>
      <w:color w:val="000080"/>
      <w:sz w:val="28"/>
      <w:szCs w:val="20"/>
    </w:rPr>
  </w:style>
  <w:style w:type="paragraph" w:customStyle="1" w:styleId="CRPROBDTFIRST">
    <w:name w:val="CR_PROB_DT_FIRST"/>
    <w:basedOn w:val="Normal"/>
    <w:rsid w:val="00274BA8"/>
    <w:pPr>
      <w:spacing w:before="120" w:line="360" w:lineRule="auto"/>
    </w:pPr>
    <w:rPr>
      <w:rFonts w:eastAsia="Times"/>
      <w:szCs w:val="20"/>
    </w:rPr>
  </w:style>
  <w:style w:type="paragraph" w:customStyle="1" w:styleId="CRPROB">
    <w:name w:val="CR_PROB"/>
    <w:basedOn w:val="CFINTRO"/>
    <w:rsid w:val="00274BA8"/>
  </w:style>
  <w:style w:type="paragraph" w:customStyle="1" w:styleId="CRPROBDTONLY">
    <w:name w:val="CR_PROB_DT_ONLY"/>
    <w:basedOn w:val="Normal"/>
    <w:rsid w:val="00274BA8"/>
    <w:pPr>
      <w:spacing w:before="120" w:line="360" w:lineRule="auto"/>
    </w:pPr>
    <w:rPr>
      <w:rFonts w:eastAsia="Times"/>
      <w:szCs w:val="20"/>
    </w:rPr>
  </w:style>
  <w:style w:type="paragraph" w:customStyle="1" w:styleId="CRPROBDTINSTR">
    <w:name w:val="CR_PROB_DT_INSTR"/>
    <w:basedOn w:val="Normal"/>
    <w:rsid w:val="00274BA8"/>
    <w:pPr>
      <w:spacing w:before="120" w:line="360" w:lineRule="auto"/>
    </w:pPr>
    <w:rPr>
      <w:rFonts w:eastAsia="Times"/>
      <w:szCs w:val="20"/>
    </w:rPr>
  </w:style>
  <w:style w:type="paragraph" w:customStyle="1" w:styleId="DG1">
    <w:name w:val="DG1"/>
    <w:basedOn w:val="CRSUPTTL"/>
    <w:rsid w:val="00274BA8"/>
    <w:rPr>
      <w:b w:val="0"/>
      <w:color w:val="800000"/>
      <w:szCs w:val="28"/>
    </w:rPr>
  </w:style>
  <w:style w:type="paragraph" w:customStyle="1" w:styleId="DG2">
    <w:name w:val="DG2"/>
    <w:basedOn w:val="DG1"/>
    <w:rsid w:val="00274BA8"/>
    <w:rPr>
      <w:color w:val="FF6600"/>
    </w:rPr>
  </w:style>
  <w:style w:type="paragraph" w:customStyle="1" w:styleId="DG3">
    <w:name w:val="DG3"/>
    <w:basedOn w:val="DG2"/>
    <w:rsid w:val="00274BA8"/>
    <w:rPr>
      <w:color w:val="FF00FF"/>
    </w:rPr>
  </w:style>
  <w:style w:type="paragraph" w:customStyle="1" w:styleId="DG4">
    <w:name w:val="DG4"/>
    <w:basedOn w:val="DG3"/>
    <w:rsid w:val="00274BA8"/>
    <w:rPr>
      <w:color w:val="008000"/>
    </w:rPr>
  </w:style>
  <w:style w:type="paragraph" w:customStyle="1" w:styleId="DG5">
    <w:name w:val="DG5"/>
    <w:basedOn w:val="DG4"/>
    <w:rsid w:val="00274BA8"/>
    <w:rPr>
      <w:color w:val="800080"/>
    </w:rPr>
  </w:style>
  <w:style w:type="paragraph" w:customStyle="1" w:styleId="DG6">
    <w:name w:val="DG6"/>
    <w:basedOn w:val="DG5"/>
    <w:rsid w:val="00274BA8"/>
    <w:rPr>
      <w:color w:val="333399"/>
    </w:rPr>
  </w:style>
  <w:style w:type="paragraph" w:customStyle="1" w:styleId="DG7">
    <w:name w:val="DG7"/>
    <w:basedOn w:val="DG6"/>
    <w:rsid w:val="00274BA8"/>
    <w:rPr>
      <w:rFonts w:ascii="Times New Roman" w:hAnsi="Times New Roman"/>
      <w:color w:val="808000"/>
    </w:rPr>
  </w:style>
  <w:style w:type="paragraph" w:customStyle="1" w:styleId="DG8">
    <w:name w:val="DG8"/>
    <w:basedOn w:val="DG7"/>
    <w:rsid w:val="00274BA8"/>
    <w:rPr>
      <w:color w:val="333333"/>
    </w:rPr>
  </w:style>
  <w:style w:type="paragraph" w:customStyle="1" w:styleId="DG9">
    <w:name w:val="DG9"/>
    <w:basedOn w:val="DG8"/>
    <w:rsid w:val="00274BA8"/>
    <w:rPr>
      <w:color w:val="993366"/>
    </w:rPr>
  </w:style>
  <w:style w:type="paragraph" w:customStyle="1" w:styleId="EXRNUM">
    <w:name w:val="EXR_NUM"/>
    <w:basedOn w:val="ACTSETTTL"/>
    <w:rsid w:val="00274BA8"/>
  </w:style>
  <w:style w:type="paragraph" w:customStyle="1" w:styleId="EXRFIRST">
    <w:name w:val="EXR_FIRST"/>
    <w:basedOn w:val="ACTSETFIRST"/>
    <w:rsid w:val="00274BA8"/>
  </w:style>
  <w:style w:type="paragraph" w:customStyle="1" w:styleId="EXERSLFIRST">
    <w:name w:val="EXER_SL_FIRST"/>
    <w:basedOn w:val="ACTNUM"/>
    <w:rsid w:val="00274BA8"/>
  </w:style>
  <w:style w:type="paragraph" w:customStyle="1" w:styleId="ML1COLHD">
    <w:name w:val="ML1_COLHD"/>
    <w:basedOn w:val="ACT"/>
    <w:rsid w:val="00274BA8"/>
    <w:rPr>
      <w:rFonts w:ascii="Arial" w:hAnsi="Arial"/>
      <w:b/>
    </w:rPr>
  </w:style>
  <w:style w:type="paragraph" w:customStyle="1" w:styleId="ML1FIRST">
    <w:name w:val="ML1_FIRST"/>
    <w:basedOn w:val="ACTUNTBL"/>
    <w:rsid w:val="00274BA8"/>
    <w:rPr>
      <w:rFonts w:ascii="Arial" w:hAnsi="Arial"/>
      <w:sz w:val="22"/>
    </w:rPr>
  </w:style>
  <w:style w:type="paragraph" w:customStyle="1" w:styleId="ML1MIDDLE">
    <w:name w:val="ML1_MIDDLE"/>
    <w:basedOn w:val="ACTUNTBL"/>
    <w:rsid w:val="00274BA8"/>
    <w:rPr>
      <w:rFonts w:ascii="Arial" w:hAnsi="Arial"/>
      <w:sz w:val="22"/>
    </w:rPr>
  </w:style>
  <w:style w:type="paragraph" w:customStyle="1" w:styleId="ML1LAST">
    <w:name w:val="ML1_LAST"/>
    <w:basedOn w:val="ACTUNTBL"/>
    <w:rsid w:val="00274BA8"/>
    <w:rPr>
      <w:rFonts w:ascii="Arial" w:hAnsi="Arial"/>
      <w:sz w:val="22"/>
    </w:rPr>
  </w:style>
  <w:style w:type="paragraph" w:customStyle="1" w:styleId="CRACTSET1H1">
    <w:name w:val="CR_ACTSET1_H1"/>
    <w:basedOn w:val="Normal"/>
    <w:rsid w:val="00274BA8"/>
    <w:pPr>
      <w:spacing w:before="240" w:after="120" w:line="240" w:lineRule="atLeast"/>
      <w:outlineLvl w:val="1"/>
    </w:pPr>
    <w:rPr>
      <w:rFonts w:eastAsia="Times"/>
      <w:b/>
      <w:color w:val="000080"/>
      <w:sz w:val="28"/>
      <w:szCs w:val="20"/>
    </w:rPr>
  </w:style>
  <w:style w:type="paragraph" w:customStyle="1" w:styleId="CRACTSET1FIRST">
    <w:name w:val="CR_ACTSET1_FIRST"/>
    <w:basedOn w:val="Normal"/>
    <w:rsid w:val="00274BA8"/>
    <w:pPr>
      <w:spacing w:before="120" w:line="360" w:lineRule="auto"/>
    </w:pPr>
    <w:rPr>
      <w:rFonts w:eastAsia="Times"/>
      <w:szCs w:val="20"/>
    </w:rPr>
  </w:style>
  <w:style w:type="paragraph" w:customStyle="1" w:styleId="CRACTSETOBJ">
    <w:name w:val="CR_ACTSET_OBJ"/>
    <w:basedOn w:val="Normal"/>
    <w:rsid w:val="00274BA8"/>
    <w:pPr>
      <w:spacing w:before="120" w:line="360" w:lineRule="auto"/>
    </w:pPr>
    <w:rPr>
      <w:rFonts w:eastAsia="Times"/>
      <w:szCs w:val="20"/>
    </w:rPr>
  </w:style>
  <w:style w:type="paragraph" w:customStyle="1" w:styleId="CRACTSETSL">
    <w:name w:val="CR_ACTSET_SL"/>
    <w:basedOn w:val="CRSETRQ"/>
    <w:rsid w:val="00274BA8"/>
    <w:rPr>
      <w:b/>
      <w:sz w:val="22"/>
    </w:rPr>
  </w:style>
  <w:style w:type="paragraph" w:customStyle="1" w:styleId="CRACTSETUNTBLCOLHD">
    <w:name w:val="CR_ACTSET_UNTBL_COLHD"/>
    <w:basedOn w:val="CRSETRQSETUNTBLCOLHD"/>
    <w:rsid w:val="00274BA8"/>
    <w:rPr>
      <w:rFonts w:ascii="Arial" w:hAnsi="Arial"/>
      <w:sz w:val="22"/>
    </w:rPr>
  </w:style>
  <w:style w:type="paragraph" w:customStyle="1" w:styleId="CRACTSETUNTBL">
    <w:name w:val="CR_ACTSET_UNTBL"/>
    <w:basedOn w:val="CRSETRQSETUNTBL"/>
    <w:rsid w:val="00274BA8"/>
    <w:rPr>
      <w:rFonts w:ascii="Arial" w:hAnsi="Arial"/>
      <w:sz w:val="20"/>
    </w:rPr>
  </w:style>
  <w:style w:type="paragraph" w:customStyle="1" w:styleId="CRACTSETDT">
    <w:name w:val="CR_ACTSET_DT"/>
    <w:basedOn w:val="CRSETRQSETDT"/>
    <w:rsid w:val="00274BA8"/>
  </w:style>
  <w:style w:type="paragraph" w:customStyle="1" w:styleId="CRACTSET4H1">
    <w:name w:val="CR_ACTSET4_H1"/>
    <w:basedOn w:val="Normal"/>
    <w:rsid w:val="00274BA8"/>
    <w:pPr>
      <w:spacing w:before="240" w:after="120" w:line="240" w:lineRule="atLeast"/>
      <w:outlineLvl w:val="1"/>
    </w:pPr>
    <w:rPr>
      <w:rFonts w:eastAsia="Times"/>
      <w:b/>
      <w:color w:val="000080"/>
      <w:sz w:val="28"/>
      <w:szCs w:val="20"/>
    </w:rPr>
  </w:style>
  <w:style w:type="paragraph" w:customStyle="1" w:styleId="CIT">
    <w:name w:val="CIT"/>
    <w:basedOn w:val="Normal"/>
    <w:rsid w:val="00274BA8"/>
    <w:pPr>
      <w:autoSpaceDE w:val="0"/>
      <w:autoSpaceDN w:val="0"/>
      <w:adjustRightInd w:val="0"/>
    </w:pPr>
    <w:rPr>
      <w:rFonts w:ascii="Frutiger-Black" w:hAnsi="Frutiger-Black"/>
      <w:b/>
      <w:bCs/>
      <w:color w:val="4D4D4D"/>
      <w:sz w:val="20"/>
      <w:szCs w:val="20"/>
    </w:rPr>
  </w:style>
  <w:style w:type="paragraph" w:customStyle="1" w:styleId="StyleACTNUM">
    <w:name w:val="Style ACT_NUM"/>
    <w:basedOn w:val="Normal"/>
    <w:rsid w:val="00274BA8"/>
    <w:pPr>
      <w:spacing w:before="120"/>
      <w:ind w:left="720" w:hanging="720"/>
    </w:pPr>
    <w:rPr>
      <w:rFonts w:eastAsia="Times"/>
      <w:szCs w:val="20"/>
    </w:rPr>
  </w:style>
  <w:style w:type="paragraph" w:customStyle="1" w:styleId="ACTBL">
    <w:name w:val="ACT_BL"/>
    <w:basedOn w:val="ACT"/>
    <w:rsid w:val="00274BA8"/>
    <w:pPr>
      <w:numPr>
        <w:numId w:val="4"/>
      </w:numPr>
    </w:pPr>
  </w:style>
  <w:style w:type="character" w:customStyle="1" w:styleId="ACTNUMChar">
    <w:name w:val="ACT_NUM Char"/>
    <w:basedOn w:val="DefaultParagraphFont"/>
    <w:rsid w:val="00274BA8"/>
    <w:rPr>
      <w:rFonts w:eastAsia="Times"/>
      <w:sz w:val="24"/>
      <w:lang w:val="en-US" w:eastAsia="en-US" w:bidi="ar-SA"/>
    </w:rPr>
  </w:style>
  <w:style w:type="paragraph" w:customStyle="1" w:styleId="Style2">
    <w:name w:val="Style2"/>
    <w:basedOn w:val="EXR"/>
    <w:rsid w:val="00274BA8"/>
  </w:style>
  <w:style w:type="table" w:styleId="TableGrid">
    <w:name w:val="Table Grid"/>
    <w:basedOn w:val="TableNormal"/>
    <w:rsid w:val="00387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q0">
    <w:name w:val="qq"/>
    <w:basedOn w:val="SEC"/>
    <w:rsid w:val="00274BA8"/>
    <w:pPr>
      <w:pBdr>
        <w:top w:val="single" w:sz="8" w:space="1" w:color="0000FF"/>
        <w:left w:val="single" w:sz="8" w:space="4" w:color="0000FF"/>
        <w:bottom w:val="single" w:sz="8" w:space="1" w:color="0000FF"/>
        <w:right w:val="single" w:sz="8" w:space="4" w:color="0000FF"/>
      </w:pBdr>
    </w:pPr>
    <w:rPr>
      <w:b/>
      <w:bCs w:val="0"/>
      <w:color w:val="0000FF"/>
    </w:rPr>
  </w:style>
  <w:style w:type="paragraph" w:customStyle="1" w:styleId="Points">
    <w:name w:val="Points"/>
    <w:basedOn w:val="Normal"/>
    <w:rsid w:val="00274BA8"/>
    <w:pPr>
      <w:numPr>
        <w:numId w:val="5"/>
      </w:numPr>
    </w:pPr>
    <w:rPr>
      <w:rFonts w:ascii="Times" w:eastAsia="Times" w:hAnsi="Times"/>
      <w:szCs w:val="20"/>
    </w:rPr>
  </w:style>
  <w:style w:type="character" w:customStyle="1" w:styleId="CRSETRQChar">
    <w:name w:val="CR_SET_RQ Char"/>
    <w:basedOn w:val="DefaultParagraphFont"/>
    <w:rsid w:val="00274BA8"/>
    <w:rPr>
      <w:rFonts w:eastAsia="Times"/>
      <w:sz w:val="24"/>
      <w:lang w:val="en-US" w:eastAsia="en-US" w:bidi="ar-SA"/>
    </w:rPr>
  </w:style>
  <w:style w:type="paragraph" w:customStyle="1" w:styleId="act0">
    <w:name w:val="act"/>
    <w:basedOn w:val="Normal"/>
    <w:rsid w:val="00274BA8"/>
    <w:pPr>
      <w:spacing w:before="100" w:beforeAutospacing="1" w:after="100" w:afterAutospacing="1"/>
    </w:pPr>
  </w:style>
  <w:style w:type="character" w:customStyle="1" w:styleId="StyleACTNUMChar">
    <w:name w:val="Style ACT_NUM Char"/>
    <w:basedOn w:val="DefaultParagraphFont"/>
    <w:rsid w:val="00274BA8"/>
    <w:rPr>
      <w:rFonts w:eastAsia="Times"/>
      <w:sz w:val="24"/>
      <w:lang w:val="en-US" w:eastAsia="en-US" w:bidi="ar-SA"/>
    </w:rPr>
  </w:style>
  <w:style w:type="paragraph" w:customStyle="1" w:styleId="FIGNUM">
    <w:name w:val="FIG_NUM"/>
    <w:basedOn w:val="FIGPD"/>
    <w:rsid w:val="00274BA8"/>
    <w:pPr>
      <w:tabs>
        <w:tab w:val="left" w:pos="3420"/>
      </w:tabs>
      <w:spacing w:before="60"/>
    </w:pPr>
    <w:rPr>
      <w:rFonts w:ascii="Times" w:hAnsi="Times"/>
    </w:rPr>
  </w:style>
  <w:style w:type="character" w:customStyle="1" w:styleId="SECTTLChar">
    <w:name w:val="SEC_TTL Char"/>
    <w:basedOn w:val="DefaultParagraphFont"/>
    <w:rsid w:val="00274BA8"/>
    <w:rPr>
      <w:b/>
      <w:color w:val="000080"/>
      <w:sz w:val="28"/>
      <w:lang w:val="en-US" w:eastAsia="en-US" w:bidi="ar-SA"/>
    </w:rPr>
  </w:style>
  <w:style w:type="character" w:customStyle="1" w:styleId="SECNUMChar">
    <w:name w:val="SEC_NUM Char"/>
    <w:basedOn w:val="SECTTLChar"/>
    <w:rsid w:val="00274BA8"/>
    <w:rPr>
      <w:b/>
      <w:color w:val="000080"/>
      <w:sz w:val="28"/>
      <w:lang w:val="en-US" w:eastAsia="en-US" w:bidi="ar-SA"/>
    </w:rPr>
  </w:style>
  <w:style w:type="character" w:customStyle="1" w:styleId="notlocalizable">
    <w:name w:val="notlocalizable"/>
    <w:basedOn w:val="DefaultParagraphFont"/>
    <w:rsid w:val="00387B9A"/>
  </w:style>
  <w:style w:type="paragraph" w:customStyle="1" w:styleId="para">
    <w:name w:val="para"/>
    <w:basedOn w:val="Normal"/>
    <w:rsid w:val="00897C44"/>
    <w:pPr>
      <w:spacing w:before="100" w:beforeAutospacing="1" w:after="100" w:afterAutospacing="1"/>
    </w:pPr>
  </w:style>
  <w:style w:type="character" w:customStyle="1" w:styleId="BX4SUPTTLChar">
    <w:name w:val="BX4_SUPTTL Char"/>
    <w:basedOn w:val="DefaultParagraphFont"/>
    <w:link w:val="BX4SUPTTL"/>
    <w:rsid w:val="00126984"/>
    <w:rPr>
      <w:b/>
      <w:color w:val="808000"/>
      <w:sz w:val="28"/>
    </w:rPr>
  </w:style>
  <w:style w:type="paragraph" w:styleId="Revision">
    <w:name w:val="Revision"/>
    <w:hidden/>
    <w:uiPriority w:val="99"/>
    <w:semiHidden/>
    <w:rsid w:val="00842E8E"/>
    <w:rPr>
      <w:sz w:val="24"/>
      <w:szCs w:val="24"/>
    </w:rPr>
  </w:style>
  <w:style w:type="character" w:customStyle="1" w:styleId="ACTChar">
    <w:name w:val="ACT Char"/>
    <w:basedOn w:val="DefaultParagraphFont"/>
    <w:link w:val="ACT"/>
    <w:rsid w:val="00BA379A"/>
    <w:rPr>
      <w:rFonts w:eastAsia="Times"/>
      <w:sz w:val="24"/>
    </w:rPr>
  </w:style>
  <w:style w:type="character" w:customStyle="1" w:styleId="newterm">
    <w:name w:val="newterm"/>
    <w:basedOn w:val="DefaultParagraphFont"/>
    <w:rsid w:val="00D10B57"/>
  </w:style>
  <w:style w:type="paragraph" w:styleId="NoSpacing">
    <w:name w:val="No Spacing"/>
    <w:uiPriority w:val="1"/>
    <w:qFormat/>
    <w:rsid w:val="00063194"/>
    <w:rPr>
      <w:rFonts w:ascii="Calibri" w:hAnsi="Calibri"/>
      <w:sz w:val="22"/>
      <w:szCs w:val="22"/>
    </w:rPr>
  </w:style>
  <w:style w:type="character" w:customStyle="1" w:styleId="ACTUNTBLChar">
    <w:name w:val="ACT_UNTBL Char"/>
    <w:basedOn w:val="DefaultParagraphFont"/>
    <w:link w:val="ACTUNTBL"/>
    <w:rsid w:val="00E608BB"/>
    <w:rPr>
      <w:rFonts w:eastAsia="Times"/>
      <w:sz w:val="24"/>
      <w:lang w:val="en-US" w:eastAsia="en-US" w:bidi="ar-SA"/>
    </w:rPr>
  </w:style>
  <w:style w:type="character" w:customStyle="1" w:styleId="CommentTextChar">
    <w:name w:val="Comment Text Char"/>
    <w:basedOn w:val="DefaultParagraphFont"/>
    <w:link w:val="CommentText"/>
    <w:uiPriority w:val="99"/>
    <w:semiHidden/>
    <w:rsid w:val="006D1EFB"/>
  </w:style>
  <w:style w:type="paragraph" w:customStyle="1" w:styleId="CRPROBSET1MATCHANS">
    <w:name w:val="CR_PROBSET1_MATCH_ANS"/>
    <w:basedOn w:val="Normal"/>
    <w:rsid w:val="00076630"/>
    <w:pPr>
      <w:numPr>
        <w:numId w:val="20"/>
      </w:numPr>
      <w:tabs>
        <w:tab w:val="left" w:pos="576"/>
      </w:tabs>
      <w:spacing w:before="120" w:after="240" w:line="256" w:lineRule="auto"/>
    </w:pPr>
    <w:rPr>
      <w:rFonts w:asciiTheme="minorHAnsi" w:eastAsia="Times" w:hAnsiTheme="minorHAnsi" w:cstheme="minorBidi"/>
      <w:bCs/>
      <w:sz w:val="22"/>
      <w:szCs w:val="20"/>
    </w:rPr>
  </w:style>
  <w:style w:type="paragraph" w:styleId="ListParagraph">
    <w:name w:val="List Paragraph"/>
    <w:basedOn w:val="Normal"/>
    <w:uiPriority w:val="34"/>
    <w:qFormat/>
    <w:rsid w:val="00076630"/>
    <w:pPr>
      <w:ind w:left="720"/>
      <w:contextualSpacing/>
    </w:pPr>
  </w:style>
  <w:style w:type="paragraph" w:customStyle="1" w:styleId="CRPROBSET1SUPTTL">
    <w:name w:val="CR_PROBSET1_SUPTTL"/>
    <w:basedOn w:val="Normal"/>
    <w:rsid w:val="004440BA"/>
    <w:pPr>
      <w:spacing w:before="480" w:after="240" w:line="240" w:lineRule="atLeast"/>
      <w:outlineLvl w:val="2"/>
    </w:pPr>
    <w:rPr>
      <w:rFonts w:eastAsia="Times"/>
      <w:b/>
      <w:color w:val="0070C0"/>
      <w:sz w:val="28"/>
      <w:szCs w:val="20"/>
    </w:rPr>
  </w:style>
  <w:style w:type="paragraph" w:customStyle="1" w:styleId="CRPROBSET1INSTR">
    <w:name w:val="CR_PROBSET1_INSTR"/>
    <w:basedOn w:val="Normal"/>
    <w:rsid w:val="004440BA"/>
    <w:pPr>
      <w:spacing w:before="240" w:after="240"/>
      <w:ind w:right="576"/>
    </w:pPr>
    <w:rPr>
      <w:rFonts w:eastAsia="Times"/>
      <w:sz w:val="20"/>
      <w:szCs w:val="20"/>
    </w:rPr>
  </w:style>
  <w:style w:type="paragraph" w:customStyle="1" w:styleId="CRPROBSET1MATCHNL">
    <w:name w:val="CR_PROBSET1_MATCH_NL"/>
    <w:basedOn w:val="Normal"/>
    <w:rsid w:val="004440BA"/>
    <w:pPr>
      <w:tabs>
        <w:tab w:val="left" w:pos="288"/>
      </w:tabs>
      <w:spacing w:after="120"/>
      <w:ind w:left="1267" w:hanging="1267"/>
    </w:pPr>
    <w:rPr>
      <w:rFonts w:eastAsia="Times"/>
      <w:sz w:val="20"/>
      <w:szCs w:val="20"/>
    </w:rPr>
  </w:style>
  <w:style w:type="paragraph" w:customStyle="1" w:styleId="CRPROBSET1MCQ">
    <w:name w:val="CR_PROBSET1_MCQ"/>
    <w:basedOn w:val="Normal"/>
    <w:rsid w:val="004440BA"/>
    <w:pPr>
      <w:tabs>
        <w:tab w:val="left" w:pos="1728"/>
        <w:tab w:val="left" w:pos="5328"/>
      </w:tabs>
      <w:spacing w:after="120"/>
      <w:ind w:left="547" w:hanging="547"/>
    </w:pPr>
    <w:rPr>
      <w:rFonts w:eastAsia="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2295">
      <w:bodyDiv w:val="1"/>
      <w:marLeft w:val="0"/>
      <w:marRight w:val="0"/>
      <w:marTop w:val="0"/>
      <w:marBottom w:val="0"/>
      <w:divBdr>
        <w:top w:val="none" w:sz="0" w:space="0" w:color="auto"/>
        <w:left w:val="none" w:sz="0" w:space="0" w:color="auto"/>
        <w:bottom w:val="none" w:sz="0" w:space="0" w:color="auto"/>
        <w:right w:val="none" w:sz="0" w:space="0" w:color="auto"/>
      </w:divBdr>
      <w:divsChild>
        <w:div w:id="1977562583">
          <w:marLeft w:val="0"/>
          <w:marRight w:val="0"/>
          <w:marTop w:val="0"/>
          <w:marBottom w:val="0"/>
          <w:divBdr>
            <w:top w:val="none" w:sz="0" w:space="0" w:color="auto"/>
            <w:left w:val="none" w:sz="0" w:space="0" w:color="auto"/>
            <w:bottom w:val="none" w:sz="0" w:space="0" w:color="auto"/>
            <w:right w:val="none" w:sz="0" w:space="0" w:color="auto"/>
          </w:divBdr>
          <w:divsChild>
            <w:div w:id="2782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0309">
      <w:bodyDiv w:val="1"/>
      <w:marLeft w:val="0"/>
      <w:marRight w:val="0"/>
      <w:marTop w:val="0"/>
      <w:marBottom w:val="0"/>
      <w:divBdr>
        <w:top w:val="none" w:sz="0" w:space="0" w:color="auto"/>
        <w:left w:val="none" w:sz="0" w:space="0" w:color="auto"/>
        <w:bottom w:val="none" w:sz="0" w:space="0" w:color="auto"/>
        <w:right w:val="none" w:sz="0" w:space="0" w:color="auto"/>
      </w:divBdr>
    </w:div>
    <w:div w:id="382213082">
      <w:bodyDiv w:val="1"/>
      <w:marLeft w:val="0"/>
      <w:marRight w:val="0"/>
      <w:marTop w:val="0"/>
      <w:marBottom w:val="0"/>
      <w:divBdr>
        <w:top w:val="none" w:sz="0" w:space="0" w:color="auto"/>
        <w:left w:val="none" w:sz="0" w:space="0" w:color="auto"/>
        <w:bottom w:val="none" w:sz="0" w:space="0" w:color="auto"/>
        <w:right w:val="none" w:sz="0" w:space="0" w:color="auto"/>
      </w:divBdr>
    </w:div>
    <w:div w:id="480463981">
      <w:bodyDiv w:val="1"/>
      <w:marLeft w:val="0"/>
      <w:marRight w:val="0"/>
      <w:marTop w:val="0"/>
      <w:marBottom w:val="0"/>
      <w:divBdr>
        <w:top w:val="none" w:sz="0" w:space="0" w:color="auto"/>
        <w:left w:val="none" w:sz="0" w:space="0" w:color="auto"/>
        <w:bottom w:val="none" w:sz="0" w:space="0" w:color="auto"/>
        <w:right w:val="none" w:sz="0" w:space="0" w:color="auto"/>
      </w:divBdr>
    </w:div>
    <w:div w:id="1051998567">
      <w:bodyDiv w:val="1"/>
      <w:marLeft w:val="0"/>
      <w:marRight w:val="0"/>
      <w:marTop w:val="0"/>
      <w:marBottom w:val="0"/>
      <w:divBdr>
        <w:top w:val="none" w:sz="0" w:space="0" w:color="auto"/>
        <w:left w:val="none" w:sz="0" w:space="0" w:color="auto"/>
        <w:bottom w:val="none" w:sz="0" w:space="0" w:color="auto"/>
        <w:right w:val="none" w:sz="0" w:space="0" w:color="auto"/>
      </w:divBdr>
    </w:div>
    <w:div w:id="137064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y%20Parrish\Application%20Data\Microsoft\Templates\GO!Template_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FB5DEBA-4B28-474E-877D-F3E8A52E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GO!Template_Final</Template>
  <TotalTime>27</TotalTime>
  <Pages>2</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Vista -Chap1</vt:lpstr>
    </vt:vector>
  </TitlesOfParts>
  <Company>Hewlett-Packard Company</Company>
  <LinksUpToDate>false</LinksUpToDate>
  <CharactersWithSpaces>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Vista -Chap1</dc:title>
  <dc:subject/>
  <dc:creator>GO! Series</dc:creator>
  <cp:keywords/>
  <dc:description/>
  <cp:lastModifiedBy>David Sturm</cp:lastModifiedBy>
  <cp:revision>4</cp:revision>
  <cp:lastPrinted>2020-01-29T23:31:00Z</cp:lastPrinted>
  <dcterms:created xsi:type="dcterms:W3CDTF">2020-01-29T22:59:00Z</dcterms:created>
  <dcterms:modified xsi:type="dcterms:W3CDTF">2020-01-29T23:31:00Z</dcterms:modified>
</cp:coreProperties>
</file>