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3811A" w14:textId="682FC844" w:rsidR="00B04FC3" w:rsidRPr="00464479" w:rsidRDefault="004440BA" w:rsidP="00B04FC3">
      <w:pPr>
        <w:pStyle w:val="CRSETMATCHTTL"/>
        <w:spacing w:before="0" w:after="0"/>
        <w:rPr>
          <w:b w:val="0"/>
          <w:sz w:val="16"/>
          <w:szCs w:val="16"/>
        </w:rPr>
      </w:pPr>
      <w:r w:rsidRPr="004440BA">
        <w:rPr>
          <w:noProof/>
          <w:szCs w:val="24"/>
        </w:rPr>
        <mc:AlternateContent>
          <mc:Choice Requires="wps">
            <w:drawing>
              <wp:anchor distT="0" distB="0" distL="114300" distR="114300" simplePos="0" relativeHeight="251661312" behindDoc="0" locked="0" layoutInCell="1" allowOverlap="1" wp14:anchorId="2FB7E832" wp14:editId="4BD93738">
                <wp:simplePos x="0" y="0"/>
                <wp:positionH relativeFrom="page">
                  <wp:posOffset>5715000</wp:posOffset>
                </wp:positionH>
                <wp:positionV relativeFrom="paragraph">
                  <wp:posOffset>515620</wp:posOffset>
                </wp:positionV>
                <wp:extent cx="1800860" cy="4581525"/>
                <wp:effectExtent l="0" t="0" r="27940" b="28575"/>
                <wp:wrapSquare wrapText="bothSides"/>
                <wp:docPr id="1" name="Text Box 1"/>
                <wp:cNvGraphicFramePr/>
                <a:graphic xmlns:a="http://schemas.openxmlformats.org/drawingml/2006/main">
                  <a:graphicData uri="http://schemas.microsoft.com/office/word/2010/wordprocessingShape">
                    <wps:wsp>
                      <wps:cNvSpPr txBox="1"/>
                      <wps:spPr>
                        <a:xfrm>
                          <a:off x="0" y="0"/>
                          <a:ext cx="1800860" cy="4581525"/>
                        </a:xfrm>
                        <a:prstGeom prst="rect">
                          <a:avLst/>
                        </a:prstGeom>
                        <a:noFill/>
                        <a:ln w="6350">
                          <a:solidFill>
                            <a:prstClr val="black"/>
                          </a:solidFill>
                        </a:ln>
                        <a:effectLst/>
                      </wps:spPr>
                      <wps:txbx>
                        <w:txbxContent>
                          <w:p w14:paraId="1D651A39" w14:textId="1FD6C02E" w:rsidR="00D77E99" w:rsidRDefault="00D77E99" w:rsidP="00D77E99">
                            <w:proofErr w:type="gramStart"/>
                            <w:r>
                              <w:t>@  Anonymous</w:t>
                            </w:r>
                            <w:proofErr w:type="gramEnd"/>
                            <w:r>
                              <w:br/>
                            </w:r>
                          </w:p>
                          <w:p w14:paraId="10616F32" w14:textId="51E4A261" w:rsidR="00D77E99" w:rsidRDefault="00D77E99" w:rsidP="00D77E99">
                            <w:pPr>
                              <w:pStyle w:val="ListParagraph"/>
                              <w:numPr>
                                <w:ilvl w:val="0"/>
                                <w:numId w:val="35"/>
                              </w:numPr>
                              <w:ind w:left="360"/>
                            </w:pPr>
                            <w:r>
                              <w:t>Client</w:t>
                            </w:r>
                            <w:r>
                              <w:br/>
                            </w:r>
                          </w:p>
                          <w:p w14:paraId="04F39B46" w14:textId="4B363390" w:rsidR="00D77E99" w:rsidRDefault="00D77E99" w:rsidP="00D77E99">
                            <w:pPr>
                              <w:pStyle w:val="ListParagraph"/>
                              <w:numPr>
                                <w:ilvl w:val="0"/>
                                <w:numId w:val="35"/>
                              </w:numPr>
                              <w:ind w:left="360"/>
                            </w:pPr>
                            <w:r>
                              <w:t>Computer network</w:t>
                            </w:r>
                            <w:r>
                              <w:br/>
                            </w:r>
                          </w:p>
                          <w:p w14:paraId="10987232" w14:textId="7964EA5C" w:rsidR="00D77E99" w:rsidRDefault="00D77E99" w:rsidP="00D77E99">
                            <w:pPr>
                              <w:pStyle w:val="ListParagraph"/>
                              <w:numPr>
                                <w:ilvl w:val="0"/>
                                <w:numId w:val="35"/>
                              </w:numPr>
                              <w:ind w:left="360"/>
                            </w:pPr>
                            <w:r>
                              <w:t>Data breach</w:t>
                            </w:r>
                            <w:r>
                              <w:br/>
                            </w:r>
                          </w:p>
                          <w:p w14:paraId="4361B09F" w14:textId="2F7FBD77" w:rsidR="00D77E99" w:rsidRDefault="00D77E99" w:rsidP="00D77E99">
                            <w:pPr>
                              <w:pStyle w:val="ListParagraph"/>
                              <w:numPr>
                                <w:ilvl w:val="0"/>
                                <w:numId w:val="35"/>
                              </w:numPr>
                              <w:ind w:left="360"/>
                            </w:pPr>
                            <w:r>
                              <w:t>Ethernet</w:t>
                            </w:r>
                            <w:r>
                              <w:br/>
                            </w:r>
                          </w:p>
                          <w:p w14:paraId="15C1900B" w14:textId="38708BFD" w:rsidR="00D77E99" w:rsidRDefault="00D77E99" w:rsidP="00D77E99">
                            <w:pPr>
                              <w:pStyle w:val="ListParagraph"/>
                              <w:numPr>
                                <w:ilvl w:val="0"/>
                                <w:numId w:val="35"/>
                              </w:numPr>
                              <w:ind w:left="360"/>
                            </w:pPr>
                            <w:r>
                              <w:t>Hacking</w:t>
                            </w:r>
                            <w:r>
                              <w:br/>
                            </w:r>
                          </w:p>
                          <w:p w14:paraId="58DD52DC" w14:textId="20DEA500" w:rsidR="00B04FC3" w:rsidRDefault="00D77E99" w:rsidP="00D77E99">
                            <w:pPr>
                              <w:pStyle w:val="ListParagraph"/>
                              <w:numPr>
                                <w:ilvl w:val="0"/>
                                <w:numId w:val="35"/>
                              </w:numPr>
                              <w:ind w:left="360"/>
                            </w:pPr>
                            <w:r>
                              <w:t>Local area network</w:t>
                            </w:r>
                            <w:r w:rsidR="00B04FC3">
                              <w:br/>
                            </w:r>
                          </w:p>
                          <w:p w14:paraId="7C511E93" w14:textId="6D884C29" w:rsidR="00D77E99" w:rsidRDefault="00D77E99" w:rsidP="00B04FC3">
                            <w:pPr>
                              <w:pStyle w:val="ListParagraph"/>
                              <w:numPr>
                                <w:ilvl w:val="0"/>
                                <w:numId w:val="35"/>
                              </w:numPr>
                              <w:ind w:left="360"/>
                            </w:pPr>
                            <w:r>
                              <w:t>Phishing</w:t>
                            </w:r>
                            <w:r>
                              <w:br/>
                            </w:r>
                          </w:p>
                          <w:p w14:paraId="4F0EEAE8" w14:textId="215A937E" w:rsidR="00D77E99" w:rsidRDefault="00D77E99" w:rsidP="00D77E99">
                            <w:pPr>
                              <w:pStyle w:val="ListParagraph"/>
                              <w:numPr>
                                <w:ilvl w:val="0"/>
                                <w:numId w:val="35"/>
                              </w:numPr>
                              <w:ind w:left="360"/>
                            </w:pPr>
                            <w:r>
                              <w:t>Protocols</w:t>
                            </w:r>
                            <w:r>
                              <w:br/>
                            </w:r>
                          </w:p>
                          <w:p w14:paraId="0A56A9B7" w14:textId="56F86C87" w:rsidR="00D77E99" w:rsidRDefault="00D77E99" w:rsidP="00D77E99">
                            <w:pPr>
                              <w:pStyle w:val="ListParagraph"/>
                              <w:numPr>
                                <w:ilvl w:val="0"/>
                                <w:numId w:val="35"/>
                              </w:numPr>
                              <w:ind w:left="360"/>
                            </w:pPr>
                            <w:r>
                              <w:t>Router</w:t>
                            </w:r>
                            <w:r>
                              <w:br/>
                            </w:r>
                          </w:p>
                          <w:p w14:paraId="39B98661" w14:textId="77777777" w:rsidR="00D77E99" w:rsidRDefault="00D77E99" w:rsidP="00D77E99">
                            <w:pPr>
                              <w:pStyle w:val="ListParagraph"/>
                              <w:numPr>
                                <w:ilvl w:val="0"/>
                                <w:numId w:val="35"/>
                              </w:numPr>
                              <w:ind w:left="360"/>
                            </w:pPr>
                            <w:r>
                              <w:t>Virtual private network (VPN)</w:t>
                            </w:r>
                          </w:p>
                          <w:p w14:paraId="647AE739" w14:textId="1AAC69CF" w:rsidR="00D77E99" w:rsidRDefault="00D77E99" w:rsidP="00D77E99">
                            <w:pPr>
                              <w:pStyle w:val="ListParagraph"/>
                              <w:numPr>
                                <w:ilvl w:val="0"/>
                                <w:numId w:val="35"/>
                              </w:numPr>
                              <w:ind w:left="360"/>
                            </w:pPr>
                            <w:r>
                              <w:t>Windows</w:t>
                            </w:r>
                            <w:r>
                              <w:br/>
                            </w:r>
                          </w:p>
                          <w:p w14:paraId="5D3828A2" w14:textId="5A055C22" w:rsidR="00D77E99" w:rsidRDefault="00D77E99" w:rsidP="00D77E99">
                            <w:pPr>
                              <w:pStyle w:val="ListParagraph"/>
                              <w:numPr>
                                <w:ilvl w:val="0"/>
                                <w:numId w:val="35"/>
                              </w:numPr>
                              <w:ind w:left="360"/>
                            </w:pPr>
                            <w:r>
                              <w:t>Wireless access 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B7E832" id="_x0000_t202" coordsize="21600,21600" o:spt="202" path="m,l,21600r21600,l21600,xe">
                <v:stroke joinstyle="miter"/>
                <v:path gradientshapeok="t" o:connecttype="rect"/>
              </v:shapetype>
              <v:shape id="Text Box 1" o:spid="_x0000_s1026" type="#_x0000_t202" style="position:absolute;margin-left:450pt;margin-top:40.6pt;width:141.8pt;height:360.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" filled="f" strokeweight=".5pt">
                <v:textbox>
                  <w:txbxContent>
                    <w:p w14:paraId="1D651A39" w14:textId="1FD6C02E" w:rsidR="00D77E99" w:rsidRDefault="00D77E99" w:rsidP="00D77E99">
                      <w:proofErr w:type="gramStart"/>
                      <w:r>
                        <w:t>@  Anonymous</w:t>
                      </w:r>
                      <w:proofErr w:type="gramEnd"/>
                      <w:r>
                        <w:br/>
                      </w:r>
                    </w:p>
                    <w:p w14:paraId="10616F32" w14:textId="51E4A261" w:rsidR="00D77E99" w:rsidRDefault="00D77E99" w:rsidP="00D77E99">
                      <w:pPr>
                        <w:pStyle w:val="ListParagraph"/>
                        <w:numPr>
                          <w:ilvl w:val="0"/>
                          <w:numId w:val="35"/>
                        </w:numPr>
                        <w:ind w:left="360"/>
                      </w:pPr>
                      <w:r>
                        <w:t>Client</w:t>
                      </w:r>
                      <w:r>
                        <w:br/>
                      </w:r>
                    </w:p>
                    <w:p w14:paraId="04F39B46" w14:textId="4B363390" w:rsidR="00D77E99" w:rsidRDefault="00D77E99" w:rsidP="00D77E99">
                      <w:pPr>
                        <w:pStyle w:val="ListParagraph"/>
                        <w:numPr>
                          <w:ilvl w:val="0"/>
                          <w:numId w:val="35"/>
                        </w:numPr>
                        <w:ind w:left="360"/>
                      </w:pPr>
                      <w:r>
                        <w:t>Computer network</w:t>
                      </w:r>
                      <w:r>
                        <w:br/>
                      </w:r>
                    </w:p>
                    <w:p w14:paraId="10987232" w14:textId="7964EA5C" w:rsidR="00D77E99" w:rsidRDefault="00D77E99" w:rsidP="00D77E99">
                      <w:pPr>
                        <w:pStyle w:val="ListParagraph"/>
                        <w:numPr>
                          <w:ilvl w:val="0"/>
                          <w:numId w:val="35"/>
                        </w:numPr>
                        <w:ind w:left="360"/>
                      </w:pPr>
                      <w:r>
                        <w:t>Data breach</w:t>
                      </w:r>
                      <w:r>
                        <w:br/>
                      </w:r>
                    </w:p>
                    <w:p w14:paraId="4361B09F" w14:textId="2F7FBD77" w:rsidR="00D77E99" w:rsidRDefault="00D77E99" w:rsidP="00D77E99">
                      <w:pPr>
                        <w:pStyle w:val="ListParagraph"/>
                        <w:numPr>
                          <w:ilvl w:val="0"/>
                          <w:numId w:val="35"/>
                        </w:numPr>
                        <w:ind w:left="360"/>
                      </w:pPr>
                      <w:r>
                        <w:t>Ethernet</w:t>
                      </w:r>
                      <w:r>
                        <w:br/>
                      </w:r>
                    </w:p>
                    <w:p w14:paraId="15C1900B" w14:textId="38708BFD" w:rsidR="00D77E99" w:rsidRDefault="00D77E99" w:rsidP="00D77E99">
                      <w:pPr>
                        <w:pStyle w:val="ListParagraph"/>
                        <w:numPr>
                          <w:ilvl w:val="0"/>
                          <w:numId w:val="35"/>
                        </w:numPr>
                        <w:ind w:left="360"/>
                      </w:pPr>
                      <w:r>
                        <w:t>Hacking</w:t>
                      </w:r>
                      <w:r>
                        <w:br/>
                      </w:r>
                    </w:p>
                    <w:p w14:paraId="58DD52DC" w14:textId="20DEA500" w:rsidR="00B04FC3" w:rsidRDefault="00D77E99" w:rsidP="00D77E99">
                      <w:pPr>
                        <w:pStyle w:val="ListParagraph"/>
                        <w:numPr>
                          <w:ilvl w:val="0"/>
                          <w:numId w:val="35"/>
                        </w:numPr>
                        <w:ind w:left="360"/>
                      </w:pPr>
                      <w:r>
                        <w:t>Local area network</w:t>
                      </w:r>
                      <w:r w:rsidR="00B04FC3">
                        <w:br/>
                      </w:r>
                    </w:p>
                    <w:p w14:paraId="7C511E93" w14:textId="6D884C29" w:rsidR="00D77E99" w:rsidRDefault="00D77E99" w:rsidP="00B04FC3">
                      <w:pPr>
                        <w:pStyle w:val="ListParagraph"/>
                        <w:numPr>
                          <w:ilvl w:val="0"/>
                          <w:numId w:val="35"/>
                        </w:numPr>
                        <w:ind w:left="360"/>
                      </w:pPr>
                      <w:r>
                        <w:t>Phishing</w:t>
                      </w:r>
                      <w:r>
                        <w:br/>
                      </w:r>
                    </w:p>
                    <w:p w14:paraId="4F0EEAE8" w14:textId="215A937E" w:rsidR="00D77E99" w:rsidRDefault="00D77E99" w:rsidP="00D77E99">
                      <w:pPr>
                        <w:pStyle w:val="ListParagraph"/>
                        <w:numPr>
                          <w:ilvl w:val="0"/>
                          <w:numId w:val="35"/>
                        </w:numPr>
                        <w:ind w:left="360"/>
                      </w:pPr>
                      <w:r>
                        <w:t>Protocols</w:t>
                      </w:r>
                      <w:r>
                        <w:br/>
                      </w:r>
                    </w:p>
                    <w:p w14:paraId="0A56A9B7" w14:textId="56F86C87" w:rsidR="00D77E99" w:rsidRDefault="00D77E99" w:rsidP="00D77E99">
                      <w:pPr>
                        <w:pStyle w:val="ListParagraph"/>
                        <w:numPr>
                          <w:ilvl w:val="0"/>
                          <w:numId w:val="35"/>
                        </w:numPr>
                        <w:ind w:left="360"/>
                      </w:pPr>
                      <w:r>
                        <w:t>Router</w:t>
                      </w:r>
                      <w:r>
                        <w:br/>
                      </w:r>
                    </w:p>
                    <w:p w14:paraId="39B98661" w14:textId="77777777" w:rsidR="00D77E99" w:rsidRDefault="00D77E99" w:rsidP="00D77E99">
                      <w:pPr>
                        <w:pStyle w:val="ListParagraph"/>
                        <w:numPr>
                          <w:ilvl w:val="0"/>
                          <w:numId w:val="35"/>
                        </w:numPr>
                        <w:ind w:left="360"/>
                      </w:pPr>
                      <w:r>
                        <w:t>Virtual private network (VPN)</w:t>
                      </w:r>
                    </w:p>
                    <w:p w14:paraId="647AE739" w14:textId="1AAC69CF" w:rsidR="00D77E99" w:rsidRDefault="00D77E99" w:rsidP="00D77E99">
                      <w:pPr>
                        <w:pStyle w:val="ListParagraph"/>
                        <w:numPr>
                          <w:ilvl w:val="0"/>
                          <w:numId w:val="35"/>
                        </w:numPr>
                        <w:ind w:left="360"/>
                      </w:pPr>
                      <w:r>
                        <w:t>Windows</w:t>
                      </w:r>
                      <w:r>
                        <w:br/>
                      </w:r>
                    </w:p>
                    <w:p w14:paraId="5D3828A2" w14:textId="5A055C22" w:rsidR="00D77E99" w:rsidRDefault="00D77E99" w:rsidP="00D77E99">
                      <w:pPr>
                        <w:pStyle w:val="ListParagraph"/>
                        <w:numPr>
                          <w:ilvl w:val="0"/>
                          <w:numId w:val="35"/>
                        </w:numPr>
                        <w:ind w:left="360"/>
                      </w:pPr>
                      <w:r>
                        <w:t>Wireless access point</w:t>
                      </w:r>
                    </w:p>
                  </w:txbxContent>
                </v:textbox>
                <w10:wrap type="square" anchorx="page"/>
              </v:shape>
            </w:pict>
          </mc:Fallback>
        </mc:AlternateContent>
      </w:r>
      <w:r w:rsidRPr="00531539">
        <w:rPr>
          <w:sz w:val="28"/>
          <w:szCs w:val="22"/>
        </w:rPr>
        <w:t xml:space="preserve">Chapter </w:t>
      </w:r>
      <w:r w:rsidR="00D77E99">
        <w:rPr>
          <w:sz w:val="28"/>
          <w:szCs w:val="22"/>
        </w:rPr>
        <w:t>4</w:t>
      </w:r>
      <w:r w:rsidRPr="00531539">
        <w:rPr>
          <w:sz w:val="28"/>
          <w:szCs w:val="22"/>
        </w:rPr>
        <w:t xml:space="preserve"> Matching</w:t>
      </w:r>
      <w:r w:rsidRPr="006454F7">
        <w:rPr>
          <w:b w:val="0"/>
          <w:color w:val="auto"/>
          <w:sz w:val="28"/>
          <w:szCs w:val="22"/>
        </w:rPr>
        <w:t xml:space="preserve">.  </w:t>
      </w:r>
      <w:r w:rsidRPr="006454F7">
        <w:rPr>
          <w:b w:val="0"/>
          <w:color w:val="auto"/>
        </w:rPr>
        <w:t>Match each term in the second column with its correct definition in the first column by writing the letter of the term on the blank line in front of the correct definition.</w:t>
      </w:r>
      <w:r w:rsidR="00B04FC3">
        <w:rPr>
          <w:b w:val="0"/>
          <w:color w:val="auto"/>
        </w:rPr>
        <w:br/>
      </w:r>
      <w:r w:rsidR="00B04FC3">
        <w:rPr>
          <w:szCs w:val="24"/>
        </w:rPr>
        <w:t xml:space="preserve">_____ </w:t>
      </w:r>
      <w:r w:rsidR="00B04FC3" w:rsidRPr="00B04FC3">
        <w:rPr>
          <w:b w:val="0"/>
          <w:szCs w:val="24"/>
        </w:rPr>
        <w:t>0</w:t>
      </w:r>
      <w:r w:rsidR="00B04FC3" w:rsidRPr="00B04FC3">
        <w:rPr>
          <w:b w:val="0"/>
          <w:szCs w:val="24"/>
        </w:rPr>
        <w:t>.</w:t>
      </w:r>
      <w:r w:rsidR="00B04FC3" w:rsidRPr="00D77E99">
        <w:rPr>
          <w:szCs w:val="24"/>
        </w:rPr>
        <w:t xml:space="preserve"> </w:t>
      </w:r>
      <w:r w:rsidR="00B04FC3">
        <w:rPr>
          <w:rFonts w:ascii="Arial" w:hAnsi="Arial" w:cs="Arial"/>
          <w:noProof/>
          <w:color w:val="0645AD"/>
          <w:sz w:val="18"/>
          <w:szCs w:val="18"/>
        </w:rPr>
        <w:drawing>
          <wp:inline distT="0" distB="0" distL="0" distR="0" wp14:anchorId="0AA7D01F" wp14:editId="1DD0B64A">
            <wp:extent cx="1905000" cy="1038225"/>
            <wp:effectExtent l="0" t="0" r="0" b="9525"/>
            <wp:docPr id="2" name="Picture 2" descr="Anonymous at Scientology in Los Ang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onymous at Scientology in Los Angeles.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038225"/>
                    </a:xfrm>
                    <a:prstGeom prst="rect">
                      <a:avLst/>
                    </a:prstGeom>
                    <a:noFill/>
                    <a:ln>
                      <a:noFill/>
                    </a:ln>
                  </pic:spPr>
                </pic:pic>
              </a:graphicData>
            </a:graphic>
          </wp:inline>
        </w:drawing>
      </w:r>
      <w:r w:rsidR="00B04FC3">
        <w:rPr>
          <w:szCs w:val="24"/>
        </w:rPr>
        <w:br/>
      </w:r>
    </w:p>
    <w:p w14:paraId="20D722DD" w14:textId="77777777" w:rsidR="00B04FC3" w:rsidRPr="00464479" w:rsidRDefault="00B04FC3" w:rsidP="00B04FC3">
      <w:pPr>
        <w:pStyle w:val="CRPROBSET1MATCHNL"/>
        <w:spacing w:after="0"/>
        <w:rPr>
          <w:sz w:val="16"/>
          <w:szCs w:val="16"/>
        </w:rPr>
      </w:pPr>
      <w:r w:rsidRPr="00D77E99">
        <w:rPr>
          <w:sz w:val="24"/>
          <w:szCs w:val="24"/>
        </w:rPr>
        <w:t>_____ 1. Two or more computers that share resources.</w:t>
      </w:r>
      <w:r>
        <w:rPr>
          <w:sz w:val="24"/>
          <w:szCs w:val="24"/>
        </w:rPr>
        <w:br/>
      </w:r>
    </w:p>
    <w:p w14:paraId="5BFFF757" w14:textId="47A09E23" w:rsidR="00D77E99" w:rsidRPr="00464479" w:rsidRDefault="00D77E99" w:rsidP="00B04FC3">
      <w:pPr>
        <w:pStyle w:val="CRPROBSET1MATCHNL"/>
        <w:spacing w:after="0"/>
        <w:rPr>
          <w:sz w:val="16"/>
          <w:szCs w:val="16"/>
        </w:rPr>
      </w:pPr>
      <w:r w:rsidRPr="00D77E99">
        <w:rPr>
          <w:sz w:val="24"/>
          <w:szCs w:val="24"/>
        </w:rPr>
        <w:t>_____ 2. A personal computer that connects to a server.</w:t>
      </w:r>
      <w:r>
        <w:rPr>
          <w:sz w:val="24"/>
          <w:szCs w:val="24"/>
        </w:rPr>
        <w:br/>
      </w:r>
    </w:p>
    <w:p w14:paraId="05C0AC76" w14:textId="77777777" w:rsidR="00D77E99" w:rsidRPr="00D77E99" w:rsidRDefault="00D77E99" w:rsidP="00B04FC3">
      <w:pPr>
        <w:pStyle w:val="CRPROBSET1MATCHNL"/>
        <w:spacing w:after="0"/>
        <w:rPr>
          <w:sz w:val="24"/>
          <w:szCs w:val="24"/>
        </w:rPr>
      </w:pPr>
      <w:r w:rsidRPr="00D77E99">
        <w:rPr>
          <w:sz w:val="24"/>
          <w:szCs w:val="24"/>
        </w:rPr>
        <w:t>_____ 3. A network that has all connected devices or nodes located in the same physical location.</w:t>
      </w:r>
    </w:p>
    <w:p w14:paraId="4BA4D4E7" w14:textId="77777777" w:rsidR="00D77E99" w:rsidRPr="00D77E99" w:rsidRDefault="00D77E99" w:rsidP="00B04FC3">
      <w:pPr>
        <w:pStyle w:val="CRPROBSET1MATCHNL"/>
        <w:spacing w:after="0"/>
        <w:rPr>
          <w:sz w:val="24"/>
          <w:szCs w:val="24"/>
        </w:rPr>
      </w:pPr>
      <w:r w:rsidRPr="00D77E99">
        <w:rPr>
          <w:sz w:val="24"/>
          <w:szCs w:val="24"/>
        </w:rPr>
        <w:t>_____ 4. Standards that define the way data is transmitted over a local area network.</w:t>
      </w:r>
    </w:p>
    <w:p w14:paraId="0D8877F0" w14:textId="77777777" w:rsidR="00D77E99" w:rsidRPr="00D77E99" w:rsidRDefault="00D77E99" w:rsidP="00B04FC3">
      <w:pPr>
        <w:pStyle w:val="CRPROBSET1MATCHNL"/>
        <w:spacing w:after="0"/>
        <w:rPr>
          <w:sz w:val="24"/>
          <w:szCs w:val="24"/>
        </w:rPr>
      </w:pPr>
      <w:r w:rsidRPr="00D77E99">
        <w:rPr>
          <w:sz w:val="24"/>
          <w:szCs w:val="24"/>
        </w:rPr>
        <w:t>_____ 5. Creates a private network through the public network (Internet), allowing remote users to access a local area network (LAN) securely without needing dedicated lines.</w:t>
      </w:r>
    </w:p>
    <w:p w14:paraId="78F7FF96" w14:textId="77777777" w:rsidR="00B04FC3" w:rsidRDefault="00D77E99" w:rsidP="00B04FC3">
      <w:pPr>
        <w:pStyle w:val="CRPROBSET1MATCHNL"/>
        <w:spacing w:after="0"/>
        <w:rPr>
          <w:sz w:val="24"/>
          <w:szCs w:val="24"/>
        </w:rPr>
      </w:pPr>
      <w:r w:rsidRPr="00D77E99">
        <w:rPr>
          <w:sz w:val="24"/>
          <w:szCs w:val="24"/>
        </w:rPr>
        <w:t xml:space="preserve">_____ 6. </w:t>
      </w:r>
      <w:r w:rsidR="00B04FC3" w:rsidRPr="00D77E99">
        <w:rPr>
          <w:sz w:val="24"/>
          <w:szCs w:val="24"/>
        </w:rPr>
        <w:t>A situation in which sensitive data is stolen or viewed by someone who is not authorized to do so.</w:t>
      </w:r>
    </w:p>
    <w:p w14:paraId="6112D9C5" w14:textId="5D15159A" w:rsidR="00D77E99" w:rsidRPr="00464479" w:rsidRDefault="00D77E99" w:rsidP="00B04FC3">
      <w:pPr>
        <w:pStyle w:val="CRPROBSET1MATCHNL"/>
        <w:spacing w:after="0"/>
        <w:rPr>
          <w:sz w:val="16"/>
          <w:szCs w:val="16"/>
        </w:rPr>
      </w:pPr>
      <w:r w:rsidRPr="00D77E99">
        <w:rPr>
          <w:sz w:val="24"/>
          <w:szCs w:val="24"/>
        </w:rPr>
        <w:t>_____ 7. The rules for communication between devices.</w:t>
      </w:r>
      <w:r w:rsidR="00B04FC3">
        <w:rPr>
          <w:sz w:val="24"/>
          <w:szCs w:val="24"/>
        </w:rPr>
        <w:br/>
      </w:r>
    </w:p>
    <w:p w14:paraId="2B393C0D" w14:textId="77777777" w:rsidR="00D77E99" w:rsidRDefault="00D77E99" w:rsidP="00B04FC3">
      <w:pPr>
        <w:pStyle w:val="CRPROBSET1MATCHNL"/>
        <w:spacing w:after="0"/>
        <w:rPr>
          <w:sz w:val="24"/>
          <w:szCs w:val="24"/>
        </w:rPr>
      </w:pPr>
      <w:r w:rsidRPr="00D77E99">
        <w:rPr>
          <w:sz w:val="24"/>
          <w:szCs w:val="24"/>
        </w:rPr>
        <w:t>_____ 8. The act of gaining unauthorized access to a computer system or network.</w:t>
      </w:r>
    </w:p>
    <w:p w14:paraId="15662C4A" w14:textId="77777777" w:rsidR="00B04FC3" w:rsidRPr="00464479" w:rsidRDefault="00B04FC3" w:rsidP="00B04FC3">
      <w:pPr>
        <w:pStyle w:val="CRPROBSET1MATCHNL"/>
        <w:spacing w:after="0"/>
        <w:rPr>
          <w:sz w:val="16"/>
          <w:szCs w:val="16"/>
        </w:rPr>
      </w:pPr>
    </w:p>
    <w:p w14:paraId="4DC17E43" w14:textId="77777777" w:rsidR="00D77E99" w:rsidRPr="00D77E99" w:rsidRDefault="00D77E99" w:rsidP="00B04FC3">
      <w:pPr>
        <w:pStyle w:val="CRPROBSET1MATCHNL"/>
        <w:spacing w:after="0"/>
        <w:rPr>
          <w:sz w:val="24"/>
          <w:szCs w:val="24"/>
        </w:rPr>
      </w:pPr>
      <w:r w:rsidRPr="00D77E99">
        <w:rPr>
          <w:sz w:val="24"/>
          <w:szCs w:val="24"/>
        </w:rPr>
        <w:t>_____ 9. Email messages and IMs that appear to be from those you do business with, designed to trick you into revealing information, such as usernames and passwords for your accounts.</w:t>
      </w:r>
    </w:p>
    <w:p w14:paraId="1315AB61" w14:textId="5B9FFF59" w:rsidR="00D77E99" w:rsidRDefault="00D77E99" w:rsidP="00B04FC3">
      <w:pPr>
        <w:pStyle w:val="CRPROBSET1MATCHNL"/>
        <w:spacing w:after="0"/>
        <w:rPr>
          <w:sz w:val="24"/>
          <w:szCs w:val="24"/>
        </w:rPr>
      </w:pPr>
      <w:r w:rsidRPr="00D77E99">
        <w:rPr>
          <w:sz w:val="24"/>
          <w:szCs w:val="24"/>
        </w:rPr>
        <w:t xml:space="preserve">_____ 10. </w:t>
      </w:r>
      <w:r w:rsidR="00B04FC3" w:rsidRPr="00D77E99">
        <w:rPr>
          <w:sz w:val="24"/>
          <w:szCs w:val="24"/>
        </w:rPr>
        <w:t>A device that connects two or more networks together.</w:t>
      </w:r>
    </w:p>
    <w:p w14:paraId="3E1A7058" w14:textId="77777777" w:rsidR="00B04FC3" w:rsidRPr="00464479" w:rsidRDefault="00B04FC3" w:rsidP="00B04FC3">
      <w:pPr>
        <w:pStyle w:val="CRPROBSET1MATCHNL"/>
        <w:spacing w:after="0"/>
        <w:rPr>
          <w:sz w:val="16"/>
          <w:szCs w:val="16"/>
        </w:rPr>
      </w:pPr>
    </w:p>
    <w:p w14:paraId="31A3E694" w14:textId="241A9C88" w:rsidR="00B04FC3" w:rsidRDefault="00B04FC3" w:rsidP="00B04FC3">
      <w:pPr>
        <w:pStyle w:val="CRPROBSET1MATCHNL"/>
        <w:spacing w:after="0"/>
        <w:rPr>
          <w:sz w:val="24"/>
          <w:szCs w:val="24"/>
        </w:rPr>
      </w:pPr>
      <w:r>
        <w:rPr>
          <w:sz w:val="24"/>
          <w:szCs w:val="24"/>
        </w:rPr>
        <w:t>_____ 11</w:t>
      </w:r>
      <w:r w:rsidRPr="00D77E99">
        <w:rPr>
          <w:sz w:val="24"/>
          <w:szCs w:val="24"/>
        </w:rPr>
        <w:t xml:space="preserve">. </w:t>
      </w:r>
      <w:r>
        <w:rPr>
          <w:sz w:val="24"/>
          <w:szCs w:val="24"/>
        </w:rPr>
        <w:t>An operating system that frequently is updated to new versions to reduce hacking</w:t>
      </w:r>
      <w:r w:rsidRPr="00D77E99">
        <w:rPr>
          <w:sz w:val="24"/>
          <w:szCs w:val="24"/>
        </w:rPr>
        <w:t>.</w:t>
      </w:r>
    </w:p>
    <w:p w14:paraId="77D193A7" w14:textId="77777777" w:rsidR="00B04FC3" w:rsidRPr="00464479" w:rsidRDefault="00B04FC3" w:rsidP="00B04FC3">
      <w:pPr>
        <w:pStyle w:val="CRPROBSET1MATCHNL"/>
        <w:spacing w:after="0"/>
        <w:rPr>
          <w:sz w:val="16"/>
          <w:szCs w:val="16"/>
        </w:rPr>
      </w:pPr>
    </w:p>
    <w:p w14:paraId="1754B16B" w14:textId="4AE3BCD9" w:rsidR="00B04FC3" w:rsidRDefault="00B04FC3" w:rsidP="00B04FC3">
      <w:pPr>
        <w:pStyle w:val="CRPROBSET1MATCHNL"/>
        <w:spacing w:after="0"/>
        <w:rPr>
          <w:sz w:val="24"/>
          <w:szCs w:val="24"/>
        </w:rPr>
      </w:pPr>
      <w:r>
        <w:rPr>
          <w:sz w:val="24"/>
          <w:szCs w:val="24"/>
        </w:rPr>
        <w:t>_____ 12</w:t>
      </w:r>
      <w:r w:rsidRPr="00D77E99">
        <w:rPr>
          <w:sz w:val="24"/>
          <w:szCs w:val="24"/>
        </w:rPr>
        <w:t xml:space="preserve">. </w:t>
      </w:r>
      <w:r>
        <w:rPr>
          <w:sz w:val="24"/>
          <w:szCs w:val="24"/>
        </w:rPr>
        <w:t>Either built into a router or as a separate device, it enables devices to join a Wi-Fi network</w:t>
      </w:r>
      <w:r w:rsidRPr="00D77E99">
        <w:rPr>
          <w:sz w:val="24"/>
          <w:szCs w:val="24"/>
        </w:rPr>
        <w:t>.</w:t>
      </w:r>
    </w:p>
    <w:p w14:paraId="27271A5B" w14:textId="77777777" w:rsidR="00B04FC3" w:rsidRPr="00464479" w:rsidRDefault="00B04FC3" w:rsidP="00B04FC3">
      <w:pPr>
        <w:pStyle w:val="CRPROBSET1MATCHNL"/>
        <w:spacing w:after="0"/>
        <w:rPr>
          <w:sz w:val="16"/>
          <w:szCs w:val="16"/>
        </w:rPr>
      </w:pPr>
    </w:p>
    <w:p w14:paraId="68323169" w14:textId="77777777" w:rsidR="00D77E99" w:rsidRDefault="00D77E99" w:rsidP="00D77E99">
      <w:pPr>
        <w:pStyle w:val="CRSETFIBQSETTTL"/>
      </w:pPr>
      <w:r>
        <w:t>Multiple Choice.  Circle your choice completely.</w:t>
      </w:r>
    </w:p>
    <w:p w14:paraId="433C81BE" w14:textId="4B3E85DE" w:rsidR="00D77E99" w:rsidRPr="00D77E99" w:rsidRDefault="00D77E99" w:rsidP="00B04FC3">
      <w:pPr>
        <w:pStyle w:val="CRSETFIBQ0"/>
        <w:numPr>
          <w:ilvl w:val="0"/>
          <w:numId w:val="19"/>
        </w:numPr>
        <w:rPr>
          <w:szCs w:val="24"/>
        </w:rPr>
      </w:pPr>
      <w:r w:rsidRPr="00D77E99">
        <w:rPr>
          <w:szCs w:val="24"/>
        </w:rPr>
        <w:t>What type of network does not require a network operating system, in which eac</w:t>
      </w:r>
      <w:r w:rsidR="00B04FC3">
        <w:rPr>
          <w:szCs w:val="24"/>
        </w:rPr>
        <w:t>h computer is considered equal?</w:t>
      </w:r>
    </w:p>
    <w:p w14:paraId="034A3629" w14:textId="5A9F4BB0" w:rsidR="00D77E99" w:rsidRPr="00D77E99" w:rsidRDefault="00B04FC3" w:rsidP="00D77E99">
      <w:pPr>
        <w:pStyle w:val="CRPROBSET1MATCHNL"/>
        <w:rPr>
          <w:sz w:val="24"/>
          <w:szCs w:val="24"/>
        </w:rPr>
      </w:pPr>
      <w:r>
        <w:rPr>
          <w:sz w:val="24"/>
          <w:szCs w:val="24"/>
        </w:rPr>
        <w:tab/>
      </w:r>
      <w:r w:rsidR="00D77E99" w:rsidRPr="00D77E99">
        <w:rPr>
          <w:sz w:val="24"/>
          <w:szCs w:val="24"/>
        </w:rPr>
        <w:t>A. Client-server network</w:t>
      </w:r>
      <w:r w:rsidR="00D77E99" w:rsidRPr="00D77E99">
        <w:rPr>
          <w:sz w:val="24"/>
          <w:szCs w:val="24"/>
        </w:rPr>
        <w:tab/>
      </w:r>
      <w:r>
        <w:rPr>
          <w:sz w:val="24"/>
          <w:szCs w:val="24"/>
        </w:rPr>
        <w:tab/>
      </w:r>
      <w:r w:rsidR="00D77E99" w:rsidRPr="00D77E99">
        <w:rPr>
          <w:sz w:val="24"/>
          <w:szCs w:val="24"/>
        </w:rPr>
        <w:t>B.  Peer-to-peer network</w:t>
      </w:r>
      <w:r w:rsidR="00D77E99" w:rsidRPr="00D77E99">
        <w:rPr>
          <w:sz w:val="24"/>
          <w:szCs w:val="24"/>
        </w:rPr>
        <w:tab/>
        <w:t>C.  Storage area network (SAN)</w:t>
      </w:r>
    </w:p>
    <w:p w14:paraId="510C7818" w14:textId="49A1D2F5" w:rsidR="00D77E99" w:rsidRPr="00D77E99" w:rsidRDefault="00D77E99" w:rsidP="00B04FC3">
      <w:pPr>
        <w:pStyle w:val="CRSETFIBQ0"/>
        <w:numPr>
          <w:ilvl w:val="0"/>
          <w:numId w:val="19"/>
        </w:numPr>
        <w:rPr>
          <w:szCs w:val="24"/>
        </w:rPr>
      </w:pPr>
      <w:r w:rsidRPr="00D77E99">
        <w:rPr>
          <w:szCs w:val="24"/>
        </w:rPr>
        <w:t>Which hardware device</w:t>
      </w:r>
      <w:r w:rsidR="00B04FC3">
        <w:rPr>
          <w:szCs w:val="24"/>
        </w:rPr>
        <w:t xml:space="preserve"> connects the devices on a LAN?</w:t>
      </w:r>
    </w:p>
    <w:p w14:paraId="66680936" w14:textId="7A21B69F" w:rsidR="00D77E99" w:rsidRPr="00D77E99" w:rsidRDefault="00B04FC3" w:rsidP="00D77E99">
      <w:pPr>
        <w:pStyle w:val="CRPROBSET1MATCHNL"/>
        <w:rPr>
          <w:sz w:val="24"/>
          <w:szCs w:val="24"/>
        </w:rPr>
      </w:pPr>
      <w:r>
        <w:rPr>
          <w:sz w:val="24"/>
          <w:szCs w:val="24"/>
        </w:rPr>
        <w:tab/>
      </w:r>
      <w:r w:rsidR="00D77E99" w:rsidRPr="00D77E99">
        <w:rPr>
          <w:sz w:val="24"/>
          <w:szCs w:val="24"/>
        </w:rPr>
        <w:t>A. Firewall</w:t>
      </w:r>
      <w:r w:rsidR="00D77E99" w:rsidRPr="00D77E99">
        <w:rPr>
          <w:sz w:val="24"/>
          <w:szCs w:val="24"/>
        </w:rPr>
        <w:tab/>
      </w:r>
      <w:r>
        <w:rPr>
          <w:sz w:val="24"/>
          <w:szCs w:val="24"/>
        </w:rPr>
        <w:tab/>
      </w:r>
      <w:r>
        <w:rPr>
          <w:sz w:val="24"/>
          <w:szCs w:val="24"/>
        </w:rPr>
        <w:tab/>
      </w:r>
      <w:r>
        <w:rPr>
          <w:sz w:val="24"/>
          <w:szCs w:val="24"/>
        </w:rPr>
        <w:tab/>
      </w:r>
      <w:r w:rsidR="00D77E99" w:rsidRPr="00D77E99">
        <w:rPr>
          <w:sz w:val="24"/>
          <w:szCs w:val="24"/>
        </w:rPr>
        <w:t>B. Router</w:t>
      </w:r>
      <w:r w:rsidR="00D77E99" w:rsidRPr="00D77E99">
        <w:rPr>
          <w:sz w:val="24"/>
          <w:szCs w:val="24"/>
        </w:rPr>
        <w:tab/>
      </w:r>
      <w:r>
        <w:rPr>
          <w:sz w:val="24"/>
          <w:szCs w:val="24"/>
        </w:rPr>
        <w:tab/>
      </w:r>
      <w:r>
        <w:rPr>
          <w:sz w:val="24"/>
          <w:szCs w:val="24"/>
        </w:rPr>
        <w:tab/>
      </w:r>
      <w:r w:rsidR="00D77E99" w:rsidRPr="00D77E99">
        <w:rPr>
          <w:sz w:val="24"/>
          <w:szCs w:val="24"/>
        </w:rPr>
        <w:t>C. Switch</w:t>
      </w:r>
    </w:p>
    <w:p w14:paraId="40363AF4" w14:textId="35753397" w:rsidR="00D77E99" w:rsidRPr="00D77E99" w:rsidRDefault="00D77E99" w:rsidP="00B04FC3">
      <w:pPr>
        <w:pStyle w:val="CRSETFIBQ0"/>
        <w:numPr>
          <w:ilvl w:val="0"/>
          <w:numId w:val="19"/>
        </w:numPr>
        <w:rPr>
          <w:szCs w:val="24"/>
        </w:rPr>
      </w:pPr>
      <w:r w:rsidRPr="00D77E99">
        <w:rPr>
          <w:szCs w:val="24"/>
        </w:rPr>
        <w:t xml:space="preserve">In which local area network (LAN) topology is every node attached to a central device such as a switch or wireless access point? </w:t>
      </w:r>
    </w:p>
    <w:p w14:paraId="7B80706A" w14:textId="0027C901" w:rsidR="00D77E99" w:rsidRDefault="00B04FC3" w:rsidP="00D77E99">
      <w:pPr>
        <w:pStyle w:val="CRPROBSET1MATCHNL"/>
        <w:rPr>
          <w:sz w:val="24"/>
          <w:szCs w:val="24"/>
        </w:rPr>
      </w:pPr>
      <w:r>
        <w:rPr>
          <w:sz w:val="24"/>
          <w:szCs w:val="24"/>
        </w:rPr>
        <w:tab/>
        <w:t>A. Bus</w:t>
      </w:r>
      <w:r>
        <w:rPr>
          <w:sz w:val="24"/>
          <w:szCs w:val="24"/>
        </w:rPr>
        <w:tab/>
      </w:r>
      <w:r>
        <w:rPr>
          <w:sz w:val="24"/>
          <w:szCs w:val="24"/>
        </w:rPr>
        <w:tab/>
      </w:r>
      <w:r>
        <w:rPr>
          <w:sz w:val="24"/>
          <w:szCs w:val="24"/>
        </w:rPr>
        <w:tab/>
      </w:r>
      <w:r>
        <w:rPr>
          <w:sz w:val="24"/>
          <w:szCs w:val="24"/>
        </w:rPr>
        <w:tab/>
      </w:r>
      <w:r>
        <w:rPr>
          <w:sz w:val="24"/>
          <w:szCs w:val="24"/>
        </w:rPr>
        <w:tab/>
        <w:t>B. Ring</w:t>
      </w:r>
      <w:r>
        <w:rPr>
          <w:sz w:val="24"/>
          <w:szCs w:val="24"/>
        </w:rPr>
        <w:tab/>
      </w:r>
      <w:r>
        <w:rPr>
          <w:sz w:val="24"/>
          <w:szCs w:val="24"/>
        </w:rPr>
        <w:tab/>
      </w:r>
      <w:r>
        <w:rPr>
          <w:sz w:val="24"/>
          <w:szCs w:val="24"/>
        </w:rPr>
        <w:tab/>
        <w:t>C. Star</w:t>
      </w:r>
    </w:p>
    <w:p w14:paraId="184F124F" w14:textId="65DFBDB1" w:rsidR="00B04FC3" w:rsidRDefault="00B04FC3" w:rsidP="00D77E99">
      <w:pPr>
        <w:pStyle w:val="CRPROBSET1MATCHNL"/>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--OVER</w:t>
      </w:r>
      <w:r w:rsidRPr="00B04FC3">
        <w:rPr>
          <w:sz w:val="24"/>
          <w:szCs w:val="24"/>
        </w:rPr>
        <w:sym w:font="Wingdings" w:char="F0E0"/>
      </w:r>
    </w:p>
    <w:p w14:paraId="3EE52AC7" w14:textId="51241F21" w:rsidR="00B04FC3" w:rsidRDefault="00B04FC3">
      <w:pPr>
        <w:rPr>
          <w:rFonts w:eastAsia="Times"/>
        </w:rPr>
      </w:pPr>
      <w:r>
        <w:br w:type="page"/>
      </w:r>
    </w:p>
    <w:p w14:paraId="71CB1E1C" w14:textId="77777777" w:rsidR="00B04FC3" w:rsidRPr="00D77E99" w:rsidRDefault="00B04FC3" w:rsidP="00D77E99">
      <w:pPr>
        <w:pStyle w:val="CRPROBSET1MATCHNL"/>
        <w:rPr>
          <w:sz w:val="24"/>
          <w:szCs w:val="24"/>
        </w:rPr>
      </w:pPr>
    </w:p>
    <w:p w14:paraId="0965812E" w14:textId="78C441D0" w:rsidR="00D77E99" w:rsidRPr="00D77E99" w:rsidRDefault="00D77E99" w:rsidP="00B04FC3">
      <w:pPr>
        <w:pStyle w:val="CRSETFIBQ0"/>
        <w:numPr>
          <w:ilvl w:val="0"/>
          <w:numId w:val="19"/>
        </w:numPr>
        <w:rPr>
          <w:szCs w:val="24"/>
        </w:rPr>
      </w:pPr>
      <w:r w:rsidRPr="00D77E99">
        <w:rPr>
          <w:szCs w:val="24"/>
        </w:rPr>
        <w:t xml:space="preserve">What type of network spans multiple locations and connects multiple local area networks (LANs) over dedicated lines using routers? </w:t>
      </w:r>
    </w:p>
    <w:p w14:paraId="16198021" w14:textId="56DA8111" w:rsidR="00D77E99" w:rsidRPr="00D77E99" w:rsidRDefault="00464479" w:rsidP="00D77E99">
      <w:pPr>
        <w:pStyle w:val="CRPROBSET1MATCHNL"/>
        <w:rPr>
          <w:sz w:val="24"/>
          <w:szCs w:val="24"/>
        </w:rPr>
      </w:pPr>
      <w:r>
        <w:rPr>
          <w:sz w:val="24"/>
          <w:szCs w:val="24"/>
        </w:rPr>
        <w:tab/>
      </w:r>
      <w:r w:rsidR="00D77E99" w:rsidRPr="00D77E99">
        <w:rPr>
          <w:sz w:val="24"/>
          <w:szCs w:val="24"/>
        </w:rPr>
        <w:t>A. Enterprise network</w:t>
      </w:r>
      <w:r w:rsidR="00D77E99" w:rsidRPr="00D77E99">
        <w:rPr>
          <w:sz w:val="24"/>
          <w:szCs w:val="24"/>
        </w:rPr>
        <w:tab/>
      </w:r>
      <w:r>
        <w:rPr>
          <w:sz w:val="24"/>
          <w:szCs w:val="24"/>
        </w:rPr>
        <w:tab/>
        <w:t xml:space="preserve">   </w:t>
      </w:r>
      <w:r w:rsidR="00D77E99" w:rsidRPr="00D77E99">
        <w:rPr>
          <w:sz w:val="24"/>
          <w:szCs w:val="24"/>
        </w:rPr>
        <w:t>B. Wide area network (WAN)</w:t>
      </w:r>
      <w:r w:rsidR="00D77E99" w:rsidRPr="00D77E99">
        <w:rPr>
          <w:sz w:val="24"/>
          <w:szCs w:val="24"/>
        </w:rPr>
        <w:tab/>
      </w:r>
      <w:r>
        <w:rPr>
          <w:sz w:val="24"/>
          <w:szCs w:val="24"/>
        </w:rPr>
        <w:t xml:space="preserve">      </w:t>
      </w:r>
      <w:r w:rsidR="00D77E99" w:rsidRPr="00D77E99">
        <w:rPr>
          <w:sz w:val="24"/>
          <w:szCs w:val="24"/>
        </w:rPr>
        <w:t>C. Virtual private network (VPN)</w:t>
      </w:r>
    </w:p>
    <w:p w14:paraId="6B55313A" w14:textId="17965F6A" w:rsidR="00D77E99" w:rsidRPr="00D77E99" w:rsidRDefault="00D77E99" w:rsidP="00B04FC3">
      <w:pPr>
        <w:pStyle w:val="CRSETFIBQ0"/>
        <w:numPr>
          <w:ilvl w:val="0"/>
          <w:numId w:val="19"/>
        </w:numPr>
        <w:rPr>
          <w:szCs w:val="24"/>
        </w:rPr>
      </w:pPr>
      <w:r w:rsidRPr="00D77E99">
        <w:rPr>
          <w:szCs w:val="24"/>
        </w:rPr>
        <w:t>What standards define the way data is transmitted over a Wi-Fi network?</w:t>
      </w:r>
    </w:p>
    <w:p w14:paraId="3E4E6399" w14:textId="685697C1" w:rsidR="00D77E99" w:rsidRPr="00D77E99" w:rsidRDefault="00464479" w:rsidP="00D77E99">
      <w:pPr>
        <w:pStyle w:val="CRPROBSET1MATCHNL"/>
        <w:rPr>
          <w:sz w:val="24"/>
          <w:szCs w:val="24"/>
        </w:rPr>
      </w:pPr>
      <w:r>
        <w:rPr>
          <w:sz w:val="24"/>
          <w:szCs w:val="24"/>
        </w:rPr>
        <w:tab/>
      </w:r>
      <w:r w:rsidR="00D77E99" w:rsidRPr="00D77E99">
        <w:rPr>
          <w:sz w:val="24"/>
          <w:szCs w:val="24"/>
        </w:rPr>
        <w:t xml:space="preserve">A. 802.11 </w:t>
      </w:r>
      <w:r w:rsidR="00D77E99" w:rsidRPr="00D77E99">
        <w:rPr>
          <w:sz w:val="24"/>
          <w:szCs w:val="24"/>
        </w:rPr>
        <w:tab/>
      </w:r>
      <w:r>
        <w:rPr>
          <w:sz w:val="24"/>
          <w:szCs w:val="24"/>
        </w:rPr>
        <w:tab/>
      </w:r>
      <w:r>
        <w:rPr>
          <w:sz w:val="24"/>
          <w:szCs w:val="24"/>
        </w:rPr>
        <w:tab/>
      </w:r>
      <w:r>
        <w:rPr>
          <w:sz w:val="24"/>
          <w:szCs w:val="24"/>
        </w:rPr>
        <w:tab/>
      </w:r>
      <w:r>
        <w:rPr>
          <w:sz w:val="24"/>
          <w:szCs w:val="24"/>
        </w:rPr>
        <w:tab/>
      </w:r>
      <w:r w:rsidR="00D77E99" w:rsidRPr="00D77E99">
        <w:rPr>
          <w:sz w:val="24"/>
          <w:szCs w:val="24"/>
        </w:rPr>
        <w:t>B. WAP</w:t>
      </w:r>
      <w:r w:rsidR="00D77E99" w:rsidRPr="00D77E99">
        <w:rPr>
          <w:sz w:val="24"/>
          <w:szCs w:val="24"/>
        </w:rPr>
        <w:tab/>
      </w:r>
      <w:r>
        <w:rPr>
          <w:sz w:val="24"/>
          <w:szCs w:val="24"/>
        </w:rPr>
        <w:tab/>
      </w:r>
      <w:r>
        <w:rPr>
          <w:sz w:val="24"/>
          <w:szCs w:val="24"/>
        </w:rPr>
        <w:tab/>
      </w:r>
      <w:r>
        <w:rPr>
          <w:sz w:val="24"/>
          <w:szCs w:val="24"/>
        </w:rPr>
        <w:tab/>
      </w:r>
      <w:r w:rsidR="00D77E99" w:rsidRPr="00D77E99">
        <w:rPr>
          <w:sz w:val="24"/>
          <w:szCs w:val="24"/>
        </w:rPr>
        <w:t>C. 3G/4G</w:t>
      </w:r>
    </w:p>
    <w:p w14:paraId="604FC337" w14:textId="7ED7311B" w:rsidR="00D77E99" w:rsidRPr="00D77E99" w:rsidRDefault="00D77E99" w:rsidP="00B04FC3">
      <w:pPr>
        <w:pStyle w:val="CRSETFIBQ0"/>
        <w:numPr>
          <w:ilvl w:val="0"/>
          <w:numId w:val="19"/>
        </w:numPr>
        <w:rPr>
          <w:szCs w:val="24"/>
        </w:rPr>
      </w:pPr>
      <w:r w:rsidRPr="00D77E99">
        <w:rPr>
          <w:szCs w:val="24"/>
        </w:rPr>
        <w:t>What type of wireless network connects devices through a wireless access point?</w:t>
      </w:r>
    </w:p>
    <w:p w14:paraId="6F00FEA0" w14:textId="15089398" w:rsidR="00D77E99" w:rsidRPr="00D77E99" w:rsidRDefault="00464479" w:rsidP="00D77E99">
      <w:pPr>
        <w:pStyle w:val="CRPROBSET1MATCHNL"/>
        <w:rPr>
          <w:sz w:val="24"/>
          <w:szCs w:val="24"/>
        </w:rPr>
      </w:pPr>
      <w:r>
        <w:rPr>
          <w:sz w:val="24"/>
          <w:szCs w:val="24"/>
        </w:rPr>
        <w:tab/>
      </w:r>
      <w:r w:rsidR="00D77E99" w:rsidRPr="00D77E99">
        <w:rPr>
          <w:sz w:val="24"/>
          <w:szCs w:val="24"/>
        </w:rPr>
        <w:t>A. Ad hoc</w:t>
      </w:r>
      <w:r w:rsidR="00D77E99" w:rsidRPr="00D77E99">
        <w:rPr>
          <w:sz w:val="24"/>
          <w:szCs w:val="24"/>
        </w:rPr>
        <w:tab/>
      </w:r>
      <w:r>
        <w:rPr>
          <w:sz w:val="24"/>
          <w:szCs w:val="24"/>
        </w:rPr>
        <w:tab/>
      </w:r>
      <w:r>
        <w:rPr>
          <w:sz w:val="24"/>
          <w:szCs w:val="24"/>
        </w:rPr>
        <w:tab/>
      </w:r>
      <w:r>
        <w:rPr>
          <w:sz w:val="24"/>
          <w:szCs w:val="24"/>
        </w:rPr>
        <w:tab/>
      </w:r>
      <w:r>
        <w:rPr>
          <w:sz w:val="24"/>
          <w:szCs w:val="24"/>
        </w:rPr>
        <w:tab/>
      </w:r>
      <w:r w:rsidR="00D77E99" w:rsidRPr="00D77E99">
        <w:rPr>
          <w:sz w:val="24"/>
          <w:szCs w:val="24"/>
        </w:rPr>
        <w:t>B. Infrastructure wireless network</w:t>
      </w:r>
      <w:r w:rsidR="00D77E99" w:rsidRPr="00D77E99">
        <w:rPr>
          <w:sz w:val="24"/>
          <w:szCs w:val="24"/>
        </w:rPr>
        <w:tab/>
        <w:t>C. PAN</w:t>
      </w:r>
    </w:p>
    <w:p w14:paraId="143544AD" w14:textId="2083E394" w:rsidR="00D77E99" w:rsidRPr="00D77E99" w:rsidRDefault="00D77E99" w:rsidP="00B04FC3">
      <w:pPr>
        <w:pStyle w:val="CRSETFIBQ0"/>
        <w:numPr>
          <w:ilvl w:val="0"/>
          <w:numId w:val="19"/>
        </w:numPr>
        <w:rPr>
          <w:szCs w:val="24"/>
        </w:rPr>
      </w:pPr>
      <w:r w:rsidRPr="00D77E99">
        <w:rPr>
          <w:szCs w:val="24"/>
        </w:rPr>
        <w:t xml:space="preserve">What blocks unauthorized access to a network? </w:t>
      </w:r>
    </w:p>
    <w:p w14:paraId="5A9860C3" w14:textId="0512D928" w:rsidR="00D77E99" w:rsidRPr="00D77E99" w:rsidRDefault="00464479" w:rsidP="00D77E99">
      <w:pPr>
        <w:pStyle w:val="CRPROBSET1MATCHNL"/>
        <w:rPr>
          <w:sz w:val="24"/>
          <w:szCs w:val="24"/>
        </w:rPr>
      </w:pPr>
      <w:r>
        <w:rPr>
          <w:sz w:val="24"/>
          <w:szCs w:val="24"/>
        </w:rPr>
        <w:tab/>
      </w:r>
      <w:r w:rsidR="00D77E99" w:rsidRPr="00D77E99">
        <w:rPr>
          <w:sz w:val="24"/>
          <w:szCs w:val="24"/>
        </w:rPr>
        <w:t>A. Firewall</w:t>
      </w:r>
      <w:r w:rsidR="00D77E99" w:rsidRPr="00D77E99">
        <w:rPr>
          <w:sz w:val="24"/>
          <w:szCs w:val="24"/>
        </w:rPr>
        <w:tab/>
      </w:r>
      <w:bookmarkStart w:id="0" w:name="_GoBack"/>
      <w:bookmarkEnd w:id="0"/>
      <w:r>
        <w:rPr>
          <w:sz w:val="24"/>
          <w:szCs w:val="24"/>
        </w:rPr>
        <w:tab/>
      </w:r>
      <w:r>
        <w:rPr>
          <w:sz w:val="24"/>
          <w:szCs w:val="24"/>
        </w:rPr>
        <w:tab/>
      </w:r>
      <w:r>
        <w:rPr>
          <w:sz w:val="24"/>
          <w:szCs w:val="24"/>
        </w:rPr>
        <w:tab/>
      </w:r>
      <w:r>
        <w:rPr>
          <w:sz w:val="24"/>
          <w:szCs w:val="24"/>
        </w:rPr>
        <w:tab/>
      </w:r>
      <w:r w:rsidR="00D77E99" w:rsidRPr="00D77E99">
        <w:rPr>
          <w:sz w:val="24"/>
          <w:szCs w:val="24"/>
        </w:rPr>
        <w:t>B. Router</w:t>
      </w:r>
      <w:r w:rsidR="00D77E99" w:rsidRPr="00D77E99">
        <w:rPr>
          <w:sz w:val="24"/>
          <w:szCs w:val="24"/>
        </w:rPr>
        <w:tab/>
      </w:r>
      <w:r>
        <w:rPr>
          <w:sz w:val="24"/>
          <w:szCs w:val="24"/>
        </w:rPr>
        <w:tab/>
      </w:r>
      <w:r>
        <w:rPr>
          <w:sz w:val="24"/>
          <w:szCs w:val="24"/>
        </w:rPr>
        <w:tab/>
      </w:r>
      <w:r>
        <w:rPr>
          <w:sz w:val="24"/>
          <w:szCs w:val="24"/>
        </w:rPr>
        <w:tab/>
      </w:r>
      <w:r w:rsidR="00D77E99" w:rsidRPr="00D77E99">
        <w:rPr>
          <w:sz w:val="24"/>
          <w:szCs w:val="24"/>
        </w:rPr>
        <w:t>C. Switch</w:t>
      </w:r>
    </w:p>
    <w:p w14:paraId="22C4F05C" w14:textId="7EBE6786" w:rsidR="00D77E99" w:rsidRPr="00D77E99" w:rsidRDefault="00D77E99" w:rsidP="00B04FC3">
      <w:pPr>
        <w:pStyle w:val="CRSETFIBQ0"/>
        <w:numPr>
          <w:ilvl w:val="0"/>
          <w:numId w:val="19"/>
        </w:numPr>
        <w:rPr>
          <w:szCs w:val="24"/>
        </w:rPr>
      </w:pPr>
      <w:r w:rsidRPr="00D77E99">
        <w:rPr>
          <w:szCs w:val="24"/>
        </w:rPr>
        <w:t>What is a scheme perpetrated over the Internet or by email that tricks a victim into voluntarily and knowingly giving money or property to a person?</w:t>
      </w:r>
    </w:p>
    <w:p w14:paraId="7845B2E4" w14:textId="3F218A14" w:rsidR="00D77E99" w:rsidRPr="00D77E99" w:rsidRDefault="00464479" w:rsidP="00D77E99">
      <w:pPr>
        <w:pStyle w:val="CRPROBSET1MATCHNL"/>
        <w:rPr>
          <w:sz w:val="24"/>
          <w:szCs w:val="24"/>
        </w:rPr>
      </w:pPr>
      <w:r>
        <w:rPr>
          <w:sz w:val="24"/>
          <w:szCs w:val="24"/>
        </w:rPr>
        <w:tab/>
      </w:r>
      <w:r w:rsidR="00D77E99" w:rsidRPr="00D77E99">
        <w:rPr>
          <w:sz w:val="24"/>
          <w:szCs w:val="24"/>
        </w:rPr>
        <w:t>A. Phishing</w:t>
      </w:r>
      <w:r w:rsidR="00D77E99" w:rsidRPr="00D77E99">
        <w:rPr>
          <w:sz w:val="24"/>
          <w:szCs w:val="24"/>
        </w:rPr>
        <w:tab/>
      </w:r>
      <w:r>
        <w:rPr>
          <w:sz w:val="24"/>
          <w:szCs w:val="24"/>
        </w:rPr>
        <w:tab/>
      </w:r>
      <w:r>
        <w:rPr>
          <w:sz w:val="24"/>
          <w:szCs w:val="24"/>
        </w:rPr>
        <w:tab/>
      </w:r>
      <w:r>
        <w:rPr>
          <w:sz w:val="24"/>
          <w:szCs w:val="24"/>
        </w:rPr>
        <w:tab/>
      </w:r>
      <w:r>
        <w:rPr>
          <w:sz w:val="24"/>
          <w:szCs w:val="24"/>
        </w:rPr>
        <w:tab/>
      </w:r>
      <w:r w:rsidR="00D77E99" w:rsidRPr="00D77E99">
        <w:rPr>
          <w:sz w:val="24"/>
          <w:szCs w:val="24"/>
        </w:rPr>
        <w:t>B. Pharming</w:t>
      </w:r>
      <w:r w:rsidR="00D77E99" w:rsidRPr="00D77E99">
        <w:rPr>
          <w:sz w:val="24"/>
          <w:szCs w:val="24"/>
        </w:rPr>
        <w:tab/>
      </w:r>
      <w:r>
        <w:rPr>
          <w:sz w:val="24"/>
          <w:szCs w:val="24"/>
        </w:rPr>
        <w:tab/>
      </w:r>
      <w:r>
        <w:rPr>
          <w:sz w:val="24"/>
          <w:szCs w:val="24"/>
        </w:rPr>
        <w:tab/>
      </w:r>
      <w:r>
        <w:rPr>
          <w:sz w:val="24"/>
          <w:szCs w:val="24"/>
        </w:rPr>
        <w:tab/>
      </w:r>
      <w:r w:rsidR="00D77E99" w:rsidRPr="00D77E99">
        <w:rPr>
          <w:sz w:val="24"/>
          <w:szCs w:val="24"/>
        </w:rPr>
        <w:t>C. Computer fraud</w:t>
      </w:r>
    </w:p>
    <w:p w14:paraId="24ECBAE2" w14:textId="699679D0" w:rsidR="00D77E99" w:rsidRPr="00D77E99" w:rsidRDefault="00D77E99" w:rsidP="00B04FC3">
      <w:pPr>
        <w:pStyle w:val="CRSETFIBQ0"/>
        <w:numPr>
          <w:ilvl w:val="0"/>
          <w:numId w:val="19"/>
        </w:numPr>
        <w:rPr>
          <w:szCs w:val="24"/>
        </w:rPr>
      </w:pPr>
      <w:r w:rsidRPr="00D77E99">
        <w:rPr>
          <w:szCs w:val="24"/>
        </w:rPr>
        <w:t xml:space="preserve">What Windows feature that will notify you before changes are made to your computer? </w:t>
      </w:r>
    </w:p>
    <w:p w14:paraId="28CA32DD" w14:textId="3C90ABCB" w:rsidR="00D77E99" w:rsidRPr="00D77E99" w:rsidRDefault="00464479" w:rsidP="00D77E99">
      <w:pPr>
        <w:pStyle w:val="CRPROBSET1MATCHNL"/>
        <w:rPr>
          <w:sz w:val="24"/>
          <w:szCs w:val="24"/>
        </w:rPr>
      </w:pPr>
      <w:r>
        <w:rPr>
          <w:sz w:val="24"/>
          <w:szCs w:val="24"/>
        </w:rPr>
        <w:tab/>
      </w:r>
      <w:r w:rsidR="00D77E99" w:rsidRPr="00D77E99">
        <w:rPr>
          <w:sz w:val="24"/>
          <w:szCs w:val="24"/>
        </w:rPr>
        <w:t>A. Acceptable use policy</w:t>
      </w:r>
      <w:r>
        <w:rPr>
          <w:sz w:val="24"/>
          <w:szCs w:val="24"/>
        </w:rPr>
        <w:t xml:space="preserve"> (</w:t>
      </w:r>
      <w:r w:rsidR="00D77E99" w:rsidRPr="00D77E99">
        <w:rPr>
          <w:sz w:val="24"/>
          <w:szCs w:val="24"/>
        </w:rPr>
        <w:t>AUP</w:t>
      </w:r>
      <w:r>
        <w:rPr>
          <w:sz w:val="24"/>
          <w:szCs w:val="24"/>
        </w:rPr>
        <w:t>)</w:t>
      </w:r>
      <w:r w:rsidR="00D77E99" w:rsidRPr="00D77E99">
        <w:rPr>
          <w:sz w:val="24"/>
          <w:szCs w:val="24"/>
        </w:rPr>
        <w:tab/>
      </w:r>
      <w:r>
        <w:rPr>
          <w:sz w:val="24"/>
          <w:szCs w:val="24"/>
        </w:rPr>
        <w:t xml:space="preserve">       </w:t>
      </w:r>
      <w:r w:rsidR="00D77E99" w:rsidRPr="00D77E99">
        <w:rPr>
          <w:sz w:val="24"/>
          <w:szCs w:val="24"/>
        </w:rPr>
        <w:t>B. Wi-Fi Protected Setup (WPS)</w:t>
      </w:r>
      <w:r w:rsidR="00D77E99" w:rsidRPr="00D77E99">
        <w:rPr>
          <w:sz w:val="24"/>
          <w:szCs w:val="24"/>
        </w:rPr>
        <w:tab/>
      </w:r>
      <w:r>
        <w:rPr>
          <w:sz w:val="24"/>
          <w:szCs w:val="24"/>
        </w:rPr>
        <w:t xml:space="preserve">       </w:t>
      </w:r>
      <w:r w:rsidR="00D77E99" w:rsidRPr="00D77E99">
        <w:rPr>
          <w:sz w:val="24"/>
          <w:szCs w:val="24"/>
        </w:rPr>
        <w:t>C. User Account Control</w:t>
      </w:r>
      <w:r>
        <w:rPr>
          <w:sz w:val="24"/>
          <w:szCs w:val="24"/>
        </w:rPr>
        <w:t xml:space="preserve"> (UAC)</w:t>
      </w:r>
    </w:p>
    <w:p w14:paraId="700E1C0D" w14:textId="4CCBFD66" w:rsidR="00D77E99" w:rsidRPr="00D77E99" w:rsidRDefault="00D77E99" w:rsidP="00B04FC3">
      <w:pPr>
        <w:pStyle w:val="CRSETFIBQ0"/>
        <w:numPr>
          <w:ilvl w:val="0"/>
          <w:numId w:val="19"/>
        </w:numPr>
        <w:rPr>
          <w:szCs w:val="24"/>
        </w:rPr>
      </w:pPr>
      <w:r w:rsidRPr="00D77E99">
        <w:rPr>
          <w:szCs w:val="24"/>
        </w:rPr>
        <w:t xml:space="preserve">Which is a Windows feature that encrypts an entire </w:t>
      </w:r>
      <w:proofErr w:type="gramStart"/>
      <w:r w:rsidRPr="00D77E99">
        <w:rPr>
          <w:szCs w:val="24"/>
        </w:rPr>
        <w:t>drive.?</w:t>
      </w:r>
      <w:proofErr w:type="gramEnd"/>
    </w:p>
    <w:p w14:paraId="71B776ED" w14:textId="1D132152" w:rsidR="00D77E99" w:rsidRDefault="00464479" w:rsidP="00D77E99">
      <w:pPr>
        <w:pStyle w:val="CRPROBSET1MATCHNL"/>
        <w:rPr>
          <w:sz w:val="24"/>
          <w:szCs w:val="24"/>
        </w:rPr>
      </w:pPr>
      <w:r>
        <w:rPr>
          <w:sz w:val="24"/>
          <w:szCs w:val="24"/>
        </w:rPr>
        <w:tab/>
      </w:r>
      <w:r w:rsidR="00D77E99" w:rsidRPr="00D77E99">
        <w:rPr>
          <w:sz w:val="24"/>
          <w:szCs w:val="24"/>
        </w:rPr>
        <w:t>A. Encrypting File System</w:t>
      </w:r>
      <w:r>
        <w:rPr>
          <w:sz w:val="24"/>
          <w:szCs w:val="24"/>
        </w:rPr>
        <w:t xml:space="preserve"> (EFS)</w:t>
      </w:r>
      <w:r>
        <w:rPr>
          <w:sz w:val="24"/>
          <w:szCs w:val="24"/>
        </w:rPr>
        <w:tab/>
      </w:r>
      <w:r>
        <w:rPr>
          <w:sz w:val="24"/>
          <w:szCs w:val="24"/>
        </w:rPr>
        <w:tab/>
      </w:r>
      <w:r w:rsidR="00D77E99" w:rsidRPr="00D77E99">
        <w:rPr>
          <w:sz w:val="24"/>
          <w:szCs w:val="24"/>
        </w:rPr>
        <w:t>B. BitLocker</w:t>
      </w:r>
      <w:r w:rsidR="00D77E99" w:rsidRPr="00D77E99">
        <w:rPr>
          <w:sz w:val="24"/>
          <w:szCs w:val="24"/>
        </w:rPr>
        <w:tab/>
      </w:r>
      <w:r>
        <w:rPr>
          <w:sz w:val="24"/>
          <w:szCs w:val="24"/>
        </w:rPr>
        <w:tab/>
      </w:r>
      <w:r>
        <w:rPr>
          <w:sz w:val="24"/>
          <w:szCs w:val="24"/>
        </w:rPr>
        <w:tab/>
      </w:r>
      <w:r>
        <w:rPr>
          <w:sz w:val="24"/>
          <w:szCs w:val="24"/>
        </w:rPr>
        <w:tab/>
      </w:r>
      <w:r w:rsidR="00D77E99" w:rsidRPr="00D77E99">
        <w:rPr>
          <w:sz w:val="24"/>
          <w:szCs w:val="24"/>
        </w:rPr>
        <w:t xml:space="preserve">C. </w:t>
      </w:r>
      <w:proofErr w:type="spellStart"/>
      <w:r w:rsidR="00D77E99" w:rsidRPr="00D77E99">
        <w:rPr>
          <w:sz w:val="24"/>
          <w:szCs w:val="24"/>
        </w:rPr>
        <w:t>FileVault</w:t>
      </w:r>
      <w:proofErr w:type="spellEnd"/>
    </w:p>
    <w:sectPr w:rsidR="00D77E99" w:rsidSect="006454F7">
      <w:head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447AE" w14:textId="77777777" w:rsidR="005747D7" w:rsidRDefault="005747D7">
      <w:r>
        <w:separator/>
      </w:r>
    </w:p>
  </w:endnote>
  <w:endnote w:type="continuationSeparator" w:id="0">
    <w:p w14:paraId="0FC58FED" w14:textId="77777777" w:rsidR="005747D7" w:rsidRDefault="0057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illSans-Bold">
    <w:altName w:val="Arial"/>
    <w:panose1 w:val="00000000000000000000"/>
    <w:charset w:val="4D"/>
    <w:family w:val="swiss"/>
    <w:notTrueType/>
    <w:pitch w:val="default"/>
    <w:sig w:usb0="03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roman"/>
    <w:pitch w:val="variable"/>
    <w:sig w:usb0="00000007" w:usb1="00000000" w:usb2="00000000" w:usb3="00000000" w:csb0="00000093" w:csb1="00000000"/>
  </w:font>
  <w:font w:name="B Bookman Demi">
    <w:altName w:val="Times New Roman"/>
    <w:charset w:val="00"/>
    <w:family w:val="roman"/>
    <w:pitch w:val="variable"/>
  </w:font>
  <w:font w:name="Frutiger-Blac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84B6F" w14:textId="77777777" w:rsidR="005747D7" w:rsidRDefault="005747D7">
      <w:r>
        <w:separator/>
      </w:r>
    </w:p>
  </w:footnote>
  <w:footnote w:type="continuationSeparator" w:id="0">
    <w:p w14:paraId="698F6936" w14:textId="77777777" w:rsidR="005747D7" w:rsidRDefault="00574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BF69A" w14:textId="736C96BF" w:rsidR="009F0D9F" w:rsidRDefault="006454F7" w:rsidP="006454F7">
    <w:pPr>
      <w:pStyle w:val="Header"/>
    </w:pPr>
    <w:r w:rsidRPr="009F0D9F">
      <w:rPr>
        <w:rFonts w:asciiTheme="minorHAnsi" w:hAnsiTheme="minorHAnsi" w:cstheme="minorHAnsi"/>
        <w:bCs/>
        <w:sz w:val="22"/>
        <w:szCs w:val="18"/>
      </w:rPr>
      <w:t>Name ___________________</w:t>
    </w:r>
    <w:r>
      <w:rPr>
        <w:rFonts w:asciiTheme="minorHAnsi" w:hAnsiTheme="minorHAnsi" w:cstheme="minorHAnsi"/>
        <w:bCs/>
        <w:sz w:val="22"/>
        <w:szCs w:val="18"/>
      </w:rPr>
      <w:t xml:space="preserve">_________________________                                 </w:t>
    </w:r>
    <w:r w:rsidR="009F0D9F">
      <w:t>CS115</w:t>
    </w:r>
    <w:r w:rsidR="000318E7">
      <w:t xml:space="preserve"> – 2020 Mod 3 - </w:t>
    </w:r>
    <w:r w:rsidR="009E2EE3">
      <w:t xml:space="preserve">Assignment </w:t>
    </w:r>
    <w:r w:rsidR="00D77E99">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bullet"/>
      <w:pStyle w:val="SECBLLAST"/>
      <w:lvlText w:val=""/>
      <w:lvlJc w:val="left"/>
      <w:pPr>
        <w:tabs>
          <w:tab w:val="num" w:pos="360"/>
        </w:tabs>
        <w:ind w:left="360" w:hanging="360"/>
      </w:pPr>
      <w:rPr>
        <w:rFonts w:ascii="Symbol" w:hAnsi="Symbol" w:hint="default"/>
      </w:rPr>
    </w:lvl>
  </w:abstractNum>
  <w:abstractNum w:abstractNumId="1" w15:restartNumberingAfterBreak="0">
    <w:nsid w:val="017E760F"/>
    <w:multiLevelType w:val="hybridMultilevel"/>
    <w:tmpl w:val="E6D4F9BC"/>
    <w:lvl w:ilvl="0" w:tplc="EE8AEDD8">
      <w:start w:val="1"/>
      <w:numFmt w:val="upperLetter"/>
      <w:pStyle w:val="CRPROBSET1MATCHAN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014D4"/>
    <w:multiLevelType w:val="hybridMultilevel"/>
    <w:tmpl w:val="BFAA7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1C5F7B"/>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19CE311C"/>
    <w:multiLevelType w:val="multilevel"/>
    <w:tmpl w:val="9FA89D3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374A4E"/>
    <w:multiLevelType w:val="hybridMultilevel"/>
    <w:tmpl w:val="5C24594C"/>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364DA2"/>
    <w:multiLevelType w:val="singleLevel"/>
    <w:tmpl w:val="F1167B5E"/>
    <w:lvl w:ilvl="0">
      <w:start w:val="1"/>
      <w:numFmt w:val="bullet"/>
      <w:pStyle w:val="EXRINTROBL"/>
      <w:lvlText w:val=""/>
      <w:lvlJc w:val="left"/>
      <w:pPr>
        <w:tabs>
          <w:tab w:val="num" w:pos="360"/>
        </w:tabs>
        <w:ind w:left="360" w:hanging="360"/>
      </w:pPr>
      <w:rPr>
        <w:rFonts w:ascii="Symbol" w:hAnsi="Symbol" w:hint="default"/>
        <w:b/>
        <w:i w:val="0"/>
        <w:sz w:val="24"/>
      </w:rPr>
    </w:lvl>
  </w:abstractNum>
  <w:abstractNum w:abstractNumId="7" w15:restartNumberingAfterBreak="0">
    <w:nsid w:val="21E6268D"/>
    <w:multiLevelType w:val="hybridMultilevel"/>
    <w:tmpl w:val="30D495F0"/>
    <w:lvl w:ilvl="0" w:tplc="CA8035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1837F2"/>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29125EEE"/>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0" w15:restartNumberingAfterBreak="0">
    <w:nsid w:val="2BF91964"/>
    <w:multiLevelType w:val="hybridMultilevel"/>
    <w:tmpl w:val="328CAEFE"/>
    <w:lvl w:ilvl="0" w:tplc="E80838AA">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15:restartNumberingAfterBreak="0">
    <w:nsid w:val="2D055CF0"/>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39C87085"/>
    <w:multiLevelType w:val="hybridMultilevel"/>
    <w:tmpl w:val="B8E6FDB8"/>
    <w:lvl w:ilvl="0" w:tplc="9BC68A3E">
      <w:start w:val="1"/>
      <w:numFmt w:val="bullet"/>
      <w:pStyle w:val="Poin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551B20"/>
    <w:multiLevelType w:val="hybridMultilevel"/>
    <w:tmpl w:val="E9A4CD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825F1C"/>
    <w:multiLevelType w:val="hybridMultilevel"/>
    <w:tmpl w:val="DC625908"/>
    <w:lvl w:ilvl="0" w:tplc="A7CEF28E">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07193F"/>
    <w:multiLevelType w:val="hybridMultilevel"/>
    <w:tmpl w:val="1AA0B3E0"/>
    <w:lvl w:ilvl="0" w:tplc="F000B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997262"/>
    <w:multiLevelType w:val="hybridMultilevel"/>
    <w:tmpl w:val="C3947F76"/>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7192B"/>
    <w:multiLevelType w:val="singleLevel"/>
    <w:tmpl w:val="288A7CB0"/>
    <w:lvl w:ilvl="0">
      <w:start w:val="1"/>
      <w:numFmt w:val="bullet"/>
      <w:pStyle w:val="EXRINTROBLLAST"/>
      <w:lvlText w:val=""/>
      <w:lvlJc w:val="left"/>
      <w:pPr>
        <w:tabs>
          <w:tab w:val="num" w:pos="360"/>
        </w:tabs>
        <w:ind w:left="360" w:hanging="360"/>
      </w:pPr>
      <w:rPr>
        <w:rFonts w:ascii="Symbol" w:hAnsi="Symbol" w:hint="default"/>
        <w:b/>
        <w:i w:val="0"/>
        <w:sz w:val="24"/>
      </w:rPr>
    </w:lvl>
  </w:abstractNum>
  <w:abstractNum w:abstractNumId="18" w15:restartNumberingAfterBreak="0">
    <w:nsid w:val="442D32C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7DA33A9"/>
    <w:multiLevelType w:val="hybridMultilevel"/>
    <w:tmpl w:val="CDC22EA4"/>
    <w:lvl w:ilvl="0" w:tplc="96E204DC">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48385D7E"/>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4990666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2" w15:restartNumberingAfterBreak="0">
    <w:nsid w:val="4AB65BE8"/>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3" w15:restartNumberingAfterBreak="0">
    <w:nsid w:val="4E137C28"/>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57ED695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5AA95883"/>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61815CC6"/>
    <w:multiLevelType w:val="hybridMultilevel"/>
    <w:tmpl w:val="1770A9C4"/>
    <w:lvl w:ilvl="0" w:tplc="655E6228">
      <w:start w:val="1"/>
      <w:numFmt w:val="bullet"/>
      <w:pStyle w:val="ACTBL"/>
      <w:lvlText w:val=""/>
      <w:lvlJc w:val="left"/>
      <w:pPr>
        <w:tabs>
          <w:tab w:val="num" w:pos="1944"/>
        </w:tabs>
        <w:ind w:left="1944" w:hanging="504"/>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40C67D7"/>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6C083267"/>
    <w:multiLevelType w:val="multilevel"/>
    <w:tmpl w:val="D9E844D4"/>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E20C9B"/>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72F50036"/>
    <w:multiLevelType w:val="hybridMultilevel"/>
    <w:tmpl w:val="A8CE6668"/>
    <w:lvl w:ilvl="0" w:tplc="9A788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2B5E5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32" w15:restartNumberingAfterBreak="0">
    <w:nsid w:val="76AA1CAA"/>
    <w:multiLevelType w:val="hybridMultilevel"/>
    <w:tmpl w:val="0882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F8437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4" w15:restartNumberingAfterBreak="0">
    <w:nsid w:val="7BD01CC2"/>
    <w:multiLevelType w:val="hybridMultilevel"/>
    <w:tmpl w:val="4ECEA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61169"/>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6"/>
  </w:num>
  <w:num w:numId="2">
    <w:abstractNumId w:val="17"/>
  </w:num>
  <w:num w:numId="3">
    <w:abstractNumId w:val="0"/>
  </w:num>
  <w:num w:numId="4">
    <w:abstractNumId w:val="26"/>
  </w:num>
  <w:num w:numId="5">
    <w:abstractNumId w:val="12"/>
  </w:num>
  <w:num w:numId="6">
    <w:abstractNumId w:val="3"/>
  </w:num>
  <w:num w:numId="7">
    <w:abstractNumId w:val="9"/>
  </w:num>
  <w:num w:numId="8">
    <w:abstractNumId w:val="31"/>
  </w:num>
  <w:num w:numId="9">
    <w:abstractNumId w:val="22"/>
  </w:num>
  <w:num w:numId="10">
    <w:abstractNumId w:val="21"/>
  </w:num>
  <w:num w:numId="11">
    <w:abstractNumId w:val="32"/>
  </w:num>
  <w:num w:numId="12">
    <w:abstractNumId w:val="2"/>
  </w:num>
  <w:num w:numId="13">
    <w:abstractNumId w:val="15"/>
  </w:num>
  <w:num w:numId="14">
    <w:abstractNumId w:val="30"/>
  </w:num>
  <w:num w:numId="15">
    <w:abstractNumId w:val="10"/>
  </w:num>
  <w:num w:numId="16">
    <w:abstractNumId w:val="19"/>
  </w:num>
  <w:num w:numId="17">
    <w:abstractNumId w:val="5"/>
  </w:num>
  <w:num w:numId="18">
    <w:abstractNumId w:val="16"/>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1"/>
  </w:num>
  <w:num w:numId="23">
    <w:abstractNumId w:val="25"/>
  </w:num>
  <w:num w:numId="24">
    <w:abstractNumId w:val="18"/>
  </w:num>
  <w:num w:numId="25">
    <w:abstractNumId w:val="11"/>
  </w:num>
  <w:num w:numId="26">
    <w:abstractNumId w:val="8"/>
  </w:num>
  <w:num w:numId="27">
    <w:abstractNumId w:val="29"/>
  </w:num>
  <w:num w:numId="28">
    <w:abstractNumId w:val="23"/>
  </w:num>
  <w:num w:numId="29">
    <w:abstractNumId w:val="24"/>
  </w:num>
  <w:num w:numId="30">
    <w:abstractNumId w:val="27"/>
  </w:num>
  <w:num w:numId="31">
    <w:abstractNumId w:val="33"/>
  </w:num>
  <w:num w:numId="32">
    <w:abstractNumId w:val="20"/>
  </w:num>
  <w:num w:numId="33">
    <w:abstractNumId w:val="35"/>
  </w:num>
  <w:num w:numId="34">
    <w:abstractNumId w:val="13"/>
  </w:num>
  <w:num w:numId="35">
    <w:abstractNumId w:val="7"/>
  </w:num>
  <w:num w:numId="36">
    <w:abstractNumId w:val="14"/>
  </w:num>
  <w:num w:numId="3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A4C"/>
    <w:rsid w:val="000020EC"/>
    <w:rsid w:val="00002372"/>
    <w:rsid w:val="00002B52"/>
    <w:rsid w:val="00005809"/>
    <w:rsid w:val="00005F56"/>
    <w:rsid w:val="0001162C"/>
    <w:rsid w:val="0001214E"/>
    <w:rsid w:val="00012452"/>
    <w:rsid w:val="00012BA5"/>
    <w:rsid w:val="00013E30"/>
    <w:rsid w:val="000148B7"/>
    <w:rsid w:val="000158E6"/>
    <w:rsid w:val="00015FF7"/>
    <w:rsid w:val="000168E4"/>
    <w:rsid w:val="00016D9A"/>
    <w:rsid w:val="0002042F"/>
    <w:rsid w:val="0002076F"/>
    <w:rsid w:val="0002229B"/>
    <w:rsid w:val="0002403D"/>
    <w:rsid w:val="000240ED"/>
    <w:rsid w:val="00024627"/>
    <w:rsid w:val="000251EF"/>
    <w:rsid w:val="00025BB1"/>
    <w:rsid w:val="00025C2A"/>
    <w:rsid w:val="00025CE4"/>
    <w:rsid w:val="0002737E"/>
    <w:rsid w:val="0002759C"/>
    <w:rsid w:val="00027B26"/>
    <w:rsid w:val="0003107C"/>
    <w:rsid w:val="000318E7"/>
    <w:rsid w:val="00033122"/>
    <w:rsid w:val="00033615"/>
    <w:rsid w:val="0003377B"/>
    <w:rsid w:val="000345C9"/>
    <w:rsid w:val="000348CD"/>
    <w:rsid w:val="00034B86"/>
    <w:rsid w:val="0003502A"/>
    <w:rsid w:val="00035782"/>
    <w:rsid w:val="00035C6F"/>
    <w:rsid w:val="000402C1"/>
    <w:rsid w:val="00041667"/>
    <w:rsid w:val="000438CB"/>
    <w:rsid w:val="00043EDA"/>
    <w:rsid w:val="00044862"/>
    <w:rsid w:val="00045071"/>
    <w:rsid w:val="000457D5"/>
    <w:rsid w:val="00046F9B"/>
    <w:rsid w:val="0004718A"/>
    <w:rsid w:val="000479B9"/>
    <w:rsid w:val="00050EC2"/>
    <w:rsid w:val="000512BF"/>
    <w:rsid w:val="00052993"/>
    <w:rsid w:val="0005450E"/>
    <w:rsid w:val="000547AF"/>
    <w:rsid w:val="00054DAA"/>
    <w:rsid w:val="00055BDC"/>
    <w:rsid w:val="00055F11"/>
    <w:rsid w:val="00056274"/>
    <w:rsid w:val="0005690E"/>
    <w:rsid w:val="00056BC1"/>
    <w:rsid w:val="00056D6C"/>
    <w:rsid w:val="00057FB6"/>
    <w:rsid w:val="0006097E"/>
    <w:rsid w:val="00061F61"/>
    <w:rsid w:val="00062C45"/>
    <w:rsid w:val="00063194"/>
    <w:rsid w:val="000651BF"/>
    <w:rsid w:val="000663E8"/>
    <w:rsid w:val="000664F8"/>
    <w:rsid w:val="00067E32"/>
    <w:rsid w:val="00070EEF"/>
    <w:rsid w:val="00071645"/>
    <w:rsid w:val="000737CC"/>
    <w:rsid w:val="000751D5"/>
    <w:rsid w:val="0007562D"/>
    <w:rsid w:val="000762C2"/>
    <w:rsid w:val="00076630"/>
    <w:rsid w:val="00076F13"/>
    <w:rsid w:val="00077279"/>
    <w:rsid w:val="000776E5"/>
    <w:rsid w:val="00080D7A"/>
    <w:rsid w:val="00081185"/>
    <w:rsid w:val="000817D8"/>
    <w:rsid w:val="00081BE8"/>
    <w:rsid w:val="00082569"/>
    <w:rsid w:val="00082F2E"/>
    <w:rsid w:val="000830C4"/>
    <w:rsid w:val="000844AD"/>
    <w:rsid w:val="00084CB5"/>
    <w:rsid w:val="000850AC"/>
    <w:rsid w:val="00085C14"/>
    <w:rsid w:val="00086BD1"/>
    <w:rsid w:val="00086DF7"/>
    <w:rsid w:val="00087888"/>
    <w:rsid w:val="00087A46"/>
    <w:rsid w:val="00092284"/>
    <w:rsid w:val="000922BB"/>
    <w:rsid w:val="0009330C"/>
    <w:rsid w:val="00094319"/>
    <w:rsid w:val="00094FC9"/>
    <w:rsid w:val="00095518"/>
    <w:rsid w:val="0009705F"/>
    <w:rsid w:val="000A02F9"/>
    <w:rsid w:val="000A1FA2"/>
    <w:rsid w:val="000A3E77"/>
    <w:rsid w:val="000A55AD"/>
    <w:rsid w:val="000A5CC5"/>
    <w:rsid w:val="000A60D8"/>
    <w:rsid w:val="000A6206"/>
    <w:rsid w:val="000A6427"/>
    <w:rsid w:val="000A6F2D"/>
    <w:rsid w:val="000A74EB"/>
    <w:rsid w:val="000B1559"/>
    <w:rsid w:val="000B4000"/>
    <w:rsid w:val="000B6494"/>
    <w:rsid w:val="000B7464"/>
    <w:rsid w:val="000C0AE4"/>
    <w:rsid w:val="000C1658"/>
    <w:rsid w:val="000C1EF3"/>
    <w:rsid w:val="000C2221"/>
    <w:rsid w:val="000C267D"/>
    <w:rsid w:val="000C3829"/>
    <w:rsid w:val="000C43DA"/>
    <w:rsid w:val="000C52E3"/>
    <w:rsid w:val="000C62ED"/>
    <w:rsid w:val="000C74BB"/>
    <w:rsid w:val="000C7973"/>
    <w:rsid w:val="000D1128"/>
    <w:rsid w:val="000D3826"/>
    <w:rsid w:val="000D423D"/>
    <w:rsid w:val="000D4F54"/>
    <w:rsid w:val="000E1047"/>
    <w:rsid w:val="000E177F"/>
    <w:rsid w:val="000E21C6"/>
    <w:rsid w:val="000E28E6"/>
    <w:rsid w:val="000E2A2E"/>
    <w:rsid w:val="000E2F2A"/>
    <w:rsid w:val="000E3BD1"/>
    <w:rsid w:val="000E4486"/>
    <w:rsid w:val="000E540D"/>
    <w:rsid w:val="000E5B0A"/>
    <w:rsid w:val="000E60ED"/>
    <w:rsid w:val="000E7362"/>
    <w:rsid w:val="000E7CDD"/>
    <w:rsid w:val="000F1288"/>
    <w:rsid w:val="000F1C4C"/>
    <w:rsid w:val="000F1CBD"/>
    <w:rsid w:val="000F1DCC"/>
    <w:rsid w:val="000F3059"/>
    <w:rsid w:val="000F308A"/>
    <w:rsid w:val="000F3819"/>
    <w:rsid w:val="000F3D5A"/>
    <w:rsid w:val="000F6817"/>
    <w:rsid w:val="001001E8"/>
    <w:rsid w:val="00100293"/>
    <w:rsid w:val="00101D53"/>
    <w:rsid w:val="00101E20"/>
    <w:rsid w:val="001026E5"/>
    <w:rsid w:val="00102D1F"/>
    <w:rsid w:val="00102E2D"/>
    <w:rsid w:val="001035C6"/>
    <w:rsid w:val="00103CC0"/>
    <w:rsid w:val="00103DBE"/>
    <w:rsid w:val="00103E49"/>
    <w:rsid w:val="001049EE"/>
    <w:rsid w:val="001058F2"/>
    <w:rsid w:val="00105E73"/>
    <w:rsid w:val="0010607C"/>
    <w:rsid w:val="001070D7"/>
    <w:rsid w:val="00107F51"/>
    <w:rsid w:val="0011013D"/>
    <w:rsid w:val="001112BC"/>
    <w:rsid w:val="001123EF"/>
    <w:rsid w:val="0011261A"/>
    <w:rsid w:val="001141CC"/>
    <w:rsid w:val="00114B50"/>
    <w:rsid w:val="00114D7D"/>
    <w:rsid w:val="00114E55"/>
    <w:rsid w:val="001156BC"/>
    <w:rsid w:val="001157AC"/>
    <w:rsid w:val="00116812"/>
    <w:rsid w:val="001168DE"/>
    <w:rsid w:val="00116A67"/>
    <w:rsid w:val="00117205"/>
    <w:rsid w:val="001203E0"/>
    <w:rsid w:val="00120995"/>
    <w:rsid w:val="00121C43"/>
    <w:rsid w:val="00123806"/>
    <w:rsid w:val="00123929"/>
    <w:rsid w:val="0012534A"/>
    <w:rsid w:val="00125725"/>
    <w:rsid w:val="00125EAA"/>
    <w:rsid w:val="00126984"/>
    <w:rsid w:val="001269B2"/>
    <w:rsid w:val="00126B43"/>
    <w:rsid w:val="00126C99"/>
    <w:rsid w:val="00131866"/>
    <w:rsid w:val="00131AC1"/>
    <w:rsid w:val="001320FF"/>
    <w:rsid w:val="00133C4B"/>
    <w:rsid w:val="001340C7"/>
    <w:rsid w:val="0013600E"/>
    <w:rsid w:val="00137B27"/>
    <w:rsid w:val="001406BF"/>
    <w:rsid w:val="00140BA3"/>
    <w:rsid w:val="001426B0"/>
    <w:rsid w:val="001455D3"/>
    <w:rsid w:val="001459DE"/>
    <w:rsid w:val="001466A6"/>
    <w:rsid w:val="00150E0C"/>
    <w:rsid w:val="00151633"/>
    <w:rsid w:val="00151820"/>
    <w:rsid w:val="00151BE0"/>
    <w:rsid w:val="00152F52"/>
    <w:rsid w:val="0015519B"/>
    <w:rsid w:val="001578AB"/>
    <w:rsid w:val="00157C7B"/>
    <w:rsid w:val="00160188"/>
    <w:rsid w:val="00160ED2"/>
    <w:rsid w:val="00162C8F"/>
    <w:rsid w:val="00163ED2"/>
    <w:rsid w:val="001642F2"/>
    <w:rsid w:val="00164E2A"/>
    <w:rsid w:val="00165234"/>
    <w:rsid w:val="00166C26"/>
    <w:rsid w:val="00166ECE"/>
    <w:rsid w:val="00171138"/>
    <w:rsid w:val="001713F8"/>
    <w:rsid w:val="00173221"/>
    <w:rsid w:val="001743E0"/>
    <w:rsid w:val="00175158"/>
    <w:rsid w:val="00175D0E"/>
    <w:rsid w:val="0017617F"/>
    <w:rsid w:val="00180337"/>
    <w:rsid w:val="00180B2E"/>
    <w:rsid w:val="00180BF8"/>
    <w:rsid w:val="00180F30"/>
    <w:rsid w:val="00181882"/>
    <w:rsid w:val="00181ED8"/>
    <w:rsid w:val="001825AB"/>
    <w:rsid w:val="00182AF7"/>
    <w:rsid w:val="00182F5E"/>
    <w:rsid w:val="0018454A"/>
    <w:rsid w:val="001847F6"/>
    <w:rsid w:val="00184896"/>
    <w:rsid w:val="00186F45"/>
    <w:rsid w:val="00190762"/>
    <w:rsid w:val="001913D1"/>
    <w:rsid w:val="001931EE"/>
    <w:rsid w:val="00194B95"/>
    <w:rsid w:val="0019692C"/>
    <w:rsid w:val="001A0451"/>
    <w:rsid w:val="001A04F6"/>
    <w:rsid w:val="001A0D7C"/>
    <w:rsid w:val="001A0DB7"/>
    <w:rsid w:val="001A1108"/>
    <w:rsid w:val="001A1733"/>
    <w:rsid w:val="001A1C8C"/>
    <w:rsid w:val="001A2210"/>
    <w:rsid w:val="001A263D"/>
    <w:rsid w:val="001A40B6"/>
    <w:rsid w:val="001A6B61"/>
    <w:rsid w:val="001A780B"/>
    <w:rsid w:val="001B0861"/>
    <w:rsid w:val="001B273E"/>
    <w:rsid w:val="001B2ED3"/>
    <w:rsid w:val="001B2FC1"/>
    <w:rsid w:val="001B3211"/>
    <w:rsid w:val="001B46DD"/>
    <w:rsid w:val="001B73CA"/>
    <w:rsid w:val="001C6868"/>
    <w:rsid w:val="001C6EC8"/>
    <w:rsid w:val="001C7E2A"/>
    <w:rsid w:val="001D0D48"/>
    <w:rsid w:val="001D0E0A"/>
    <w:rsid w:val="001D1522"/>
    <w:rsid w:val="001D1CF5"/>
    <w:rsid w:val="001D3D9C"/>
    <w:rsid w:val="001D5B9D"/>
    <w:rsid w:val="001D62A8"/>
    <w:rsid w:val="001D6A98"/>
    <w:rsid w:val="001D7625"/>
    <w:rsid w:val="001E0D84"/>
    <w:rsid w:val="001E227B"/>
    <w:rsid w:val="001E2663"/>
    <w:rsid w:val="001E288D"/>
    <w:rsid w:val="001E2D7D"/>
    <w:rsid w:val="001E2E1B"/>
    <w:rsid w:val="001E2FDF"/>
    <w:rsid w:val="001E35DC"/>
    <w:rsid w:val="001E5FD8"/>
    <w:rsid w:val="001E71EB"/>
    <w:rsid w:val="001F00EB"/>
    <w:rsid w:val="001F11B5"/>
    <w:rsid w:val="001F167F"/>
    <w:rsid w:val="001F1C25"/>
    <w:rsid w:val="001F1FA1"/>
    <w:rsid w:val="001F27F8"/>
    <w:rsid w:val="001F452E"/>
    <w:rsid w:val="001F4766"/>
    <w:rsid w:val="001F535F"/>
    <w:rsid w:val="001F5578"/>
    <w:rsid w:val="001F5865"/>
    <w:rsid w:val="001F68C8"/>
    <w:rsid w:val="001F7071"/>
    <w:rsid w:val="001F7606"/>
    <w:rsid w:val="001F7F54"/>
    <w:rsid w:val="002008BD"/>
    <w:rsid w:val="00205F6B"/>
    <w:rsid w:val="00206E43"/>
    <w:rsid w:val="00210134"/>
    <w:rsid w:val="00210BFF"/>
    <w:rsid w:val="00212196"/>
    <w:rsid w:val="00212369"/>
    <w:rsid w:val="002133FB"/>
    <w:rsid w:val="00214BD4"/>
    <w:rsid w:val="00215406"/>
    <w:rsid w:val="00216684"/>
    <w:rsid w:val="00217066"/>
    <w:rsid w:val="00217ECD"/>
    <w:rsid w:val="00220DBC"/>
    <w:rsid w:val="00220EB3"/>
    <w:rsid w:val="002225ED"/>
    <w:rsid w:val="00222F8A"/>
    <w:rsid w:val="00223903"/>
    <w:rsid w:val="00223AB7"/>
    <w:rsid w:val="00223E2C"/>
    <w:rsid w:val="0022471A"/>
    <w:rsid w:val="002252BB"/>
    <w:rsid w:val="002265F1"/>
    <w:rsid w:val="00226B7B"/>
    <w:rsid w:val="00227293"/>
    <w:rsid w:val="00227991"/>
    <w:rsid w:val="00227C50"/>
    <w:rsid w:val="00231D52"/>
    <w:rsid w:val="00232395"/>
    <w:rsid w:val="00232419"/>
    <w:rsid w:val="00237258"/>
    <w:rsid w:val="00240000"/>
    <w:rsid w:val="002403AA"/>
    <w:rsid w:val="00240698"/>
    <w:rsid w:val="00240AD4"/>
    <w:rsid w:val="002453A1"/>
    <w:rsid w:val="00245966"/>
    <w:rsid w:val="00245C01"/>
    <w:rsid w:val="00246043"/>
    <w:rsid w:val="002477AF"/>
    <w:rsid w:val="00250122"/>
    <w:rsid w:val="00251C44"/>
    <w:rsid w:val="002543E0"/>
    <w:rsid w:val="00256268"/>
    <w:rsid w:val="0025753B"/>
    <w:rsid w:val="00260605"/>
    <w:rsid w:val="00261656"/>
    <w:rsid w:val="00261939"/>
    <w:rsid w:val="00264A90"/>
    <w:rsid w:val="00265F6F"/>
    <w:rsid w:val="00266542"/>
    <w:rsid w:val="00267E40"/>
    <w:rsid w:val="002703B6"/>
    <w:rsid w:val="00270418"/>
    <w:rsid w:val="00270E74"/>
    <w:rsid w:val="00271087"/>
    <w:rsid w:val="00271CDD"/>
    <w:rsid w:val="00272216"/>
    <w:rsid w:val="00274495"/>
    <w:rsid w:val="00274876"/>
    <w:rsid w:val="00274A48"/>
    <w:rsid w:val="00274BA8"/>
    <w:rsid w:val="00274C2A"/>
    <w:rsid w:val="00275597"/>
    <w:rsid w:val="002756B8"/>
    <w:rsid w:val="00275809"/>
    <w:rsid w:val="002760CC"/>
    <w:rsid w:val="00276320"/>
    <w:rsid w:val="0027710F"/>
    <w:rsid w:val="00277436"/>
    <w:rsid w:val="00280550"/>
    <w:rsid w:val="00281800"/>
    <w:rsid w:val="002821C2"/>
    <w:rsid w:val="002823CA"/>
    <w:rsid w:val="00282E07"/>
    <w:rsid w:val="0028348C"/>
    <w:rsid w:val="00285D4E"/>
    <w:rsid w:val="00286515"/>
    <w:rsid w:val="002869D6"/>
    <w:rsid w:val="00286F01"/>
    <w:rsid w:val="00287A1E"/>
    <w:rsid w:val="002903AB"/>
    <w:rsid w:val="00291433"/>
    <w:rsid w:val="00291BEB"/>
    <w:rsid w:val="00291C7C"/>
    <w:rsid w:val="00291D07"/>
    <w:rsid w:val="00291D5F"/>
    <w:rsid w:val="00293133"/>
    <w:rsid w:val="0029374B"/>
    <w:rsid w:val="00294B9D"/>
    <w:rsid w:val="00294E0F"/>
    <w:rsid w:val="002955DD"/>
    <w:rsid w:val="00296996"/>
    <w:rsid w:val="002A2A45"/>
    <w:rsid w:val="002A2EF9"/>
    <w:rsid w:val="002A3831"/>
    <w:rsid w:val="002A46B6"/>
    <w:rsid w:val="002A4FC9"/>
    <w:rsid w:val="002A63FE"/>
    <w:rsid w:val="002A6F30"/>
    <w:rsid w:val="002B04CE"/>
    <w:rsid w:val="002B05F1"/>
    <w:rsid w:val="002B2ED1"/>
    <w:rsid w:val="002B31CE"/>
    <w:rsid w:val="002B4105"/>
    <w:rsid w:val="002B43FF"/>
    <w:rsid w:val="002B4A2B"/>
    <w:rsid w:val="002B6C27"/>
    <w:rsid w:val="002C0216"/>
    <w:rsid w:val="002C0E5A"/>
    <w:rsid w:val="002C29A2"/>
    <w:rsid w:val="002C2D4E"/>
    <w:rsid w:val="002C458E"/>
    <w:rsid w:val="002C4EA2"/>
    <w:rsid w:val="002C4ED7"/>
    <w:rsid w:val="002C7B5E"/>
    <w:rsid w:val="002C7BF5"/>
    <w:rsid w:val="002D082C"/>
    <w:rsid w:val="002D10EA"/>
    <w:rsid w:val="002D2801"/>
    <w:rsid w:val="002D3004"/>
    <w:rsid w:val="002D3BC1"/>
    <w:rsid w:val="002D443E"/>
    <w:rsid w:val="002D5796"/>
    <w:rsid w:val="002D5C87"/>
    <w:rsid w:val="002D67FC"/>
    <w:rsid w:val="002D793C"/>
    <w:rsid w:val="002E12C9"/>
    <w:rsid w:val="002E2370"/>
    <w:rsid w:val="002E372A"/>
    <w:rsid w:val="002E66C4"/>
    <w:rsid w:val="002E79B2"/>
    <w:rsid w:val="002F0291"/>
    <w:rsid w:val="002F0C5D"/>
    <w:rsid w:val="002F4177"/>
    <w:rsid w:val="002F5A2C"/>
    <w:rsid w:val="002F63C7"/>
    <w:rsid w:val="002F67CB"/>
    <w:rsid w:val="002F6D4D"/>
    <w:rsid w:val="002F7053"/>
    <w:rsid w:val="002F7058"/>
    <w:rsid w:val="002F7869"/>
    <w:rsid w:val="00302C2C"/>
    <w:rsid w:val="003047DC"/>
    <w:rsid w:val="00304A5E"/>
    <w:rsid w:val="00304C7D"/>
    <w:rsid w:val="003067E0"/>
    <w:rsid w:val="003074CB"/>
    <w:rsid w:val="003104E0"/>
    <w:rsid w:val="00311905"/>
    <w:rsid w:val="00313A91"/>
    <w:rsid w:val="00313F37"/>
    <w:rsid w:val="00314498"/>
    <w:rsid w:val="0031514A"/>
    <w:rsid w:val="00315E56"/>
    <w:rsid w:val="00320574"/>
    <w:rsid w:val="00320F71"/>
    <w:rsid w:val="003219F2"/>
    <w:rsid w:val="00321F45"/>
    <w:rsid w:val="00322F38"/>
    <w:rsid w:val="003236D3"/>
    <w:rsid w:val="00325835"/>
    <w:rsid w:val="00325963"/>
    <w:rsid w:val="00325DCD"/>
    <w:rsid w:val="003272D4"/>
    <w:rsid w:val="0032790F"/>
    <w:rsid w:val="00327AE0"/>
    <w:rsid w:val="00331808"/>
    <w:rsid w:val="00331E98"/>
    <w:rsid w:val="00332999"/>
    <w:rsid w:val="00332CC2"/>
    <w:rsid w:val="00332E6F"/>
    <w:rsid w:val="00334535"/>
    <w:rsid w:val="00337538"/>
    <w:rsid w:val="003400C6"/>
    <w:rsid w:val="00340CCC"/>
    <w:rsid w:val="00340EF4"/>
    <w:rsid w:val="00343ED8"/>
    <w:rsid w:val="003442D4"/>
    <w:rsid w:val="003448D2"/>
    <w:rsid w:val="00344AF9"/>
    <w:rsid w:val="00344DAC"/>
    <w:rsid w:val="00345041"/>
    <w:rsid w:val="003455AC"/>
    <w:rsid w:val="00345942"/>
    <w:rsid w:val="00346668"/>
    <w:rsid w:val="00346B54"/>
    <w:rsid w:val="00347FCD"/>
    <w:rsid w:val="00350D3B"/>
    <w:rsid w:val="003534DE"/>
    <w:rsid w:val="00353610"/>
    <w:rsid w:val="003543B3"/>
    <w:rsid w:val="003544A0"/>
    <w:rsid w:val="00354B24"/>
    <w:rsid w:val="00354F3C"/>
    <w:rsid w:val="0035529A"/>
    <w:rsid w:val="003563A0"/>
    <w:rsid w:val="00356816"/>
    <w:rsid w:val="00357AB6"/>
    <w:rsid w:val="00357E9D"/>
    <w:rsid w:val="00361E86"/>
    <w:rsid w:val="003628AC"/>
    <w:rsid w:val="003636D8"/>
    <w:rsid w:val="003664EC"/>
    <w:rsid w:val="003670D5"/>
    <w:rsid w:val="00367C60"/>
    <w:rsid w:val="0037104C"/>
    <w:rsid w:val="00371DA2"/>
    <w:rsid w:val="003729C5"/>
    <w:rsid w:val="00373BCE"/>
    <w:rsid w:val="0037424C"/>
    <w:rsid w:val="00375FB5"/>
    <w:rsid w:val="003766A2"/>
    <w:rsid w:val="00376DA9"/>
    <w:rsid w:val="003775D0"/>
    <w:rsid w:val="00380034"/>
    <w:rsid w:val="003803DB"/>
    <w:rsid w:val="00382475"/>
    <w:rsid w:val="00382DD1"/>
    <w:rsid w:val="00383218"/>
    <w:rsid w:val="00383593"/>
    <w:rsid w:val="00384043"/>
    <w:rsid w:val="00385030"/>
    <w:rsid w:val="00385ECE"/>
    <w:rsid w:val="00386A25"/>
    <w:rsid w:val="00387B9A"/>
    <w:rsid w:val="0039119D"/>
    <w:rsid w:val="00391B15"/>
    <w:rsid w:val="00392EEC"/>
    <w:rsid w:val="0039407E"/>
    <w:rsid w:val="003941B0"/>
    <w:rsid w:val="00394533"/>
    <w:rsid w:val="00394C90"/>
    <w:rsid w:val="00395FA6"/>
    <w:rsid w:val="003975EA"/>
    <w:rsid w:val="003A02C2"/>
    <w:rsid w:val="003A2361"/>
    <w:rsid w:val="003A2BA8"/>
    <w:rsid w:val="003A3686"/>
    <w:rsid w:val="003A5669"/>
    <w:rsid w:val="003A5D59"/>
    <w:rsid w:val="003A6A77"/>
    <w:rsid w:val="003B05FE"/>
    <w:rsid w:val="003B0F8E"/>
    <w:rsid w:val="003B1639"/>
    <w:rsid w:val="003B1662"/>
    <w:rsid w:val="003B2E3F"/>
    <w:rsid w:val="003B3717"/>
    <w:rsid w:val="003B4986"/>
    <w:rsid w:val="003B49AA"/>
    <w:rsid w:val="003B5C64"/>
    <w:rsid w:val="003B6AAB"/>
    <w:rsid w:val="003B6EBA"/>
    <w:rsid w:val="003C08FA"/>
    <w:rsid w:val="003C3280"/>
    <w:rsid w:val="003C3701"/>
    <w:rsid w:val="003C4722"/>
    <w:rsid w:val="003C59C5"/>
    <w:rsid w:val="003C5C4D"/>
    <w:rsid w:val="003C5E83"/>
    <w:rsid w:val="003C6711"/>
    <w:rsid w:val="003D149F"/>
    <w:rsid w:val="003D18CA"/>
    <w:rsid w:val="003D2DBE"/>
    <w:rsid w:val="003D4718"/>
    <w:rsid w:val="003D4FEF"/>
    <w:rsid w:val="003D7967"/>
    <w:rsid w:val="003D7AB4"/>
    <w:rsid w:val="003E01B3"/>
    <w:rsid w:val="003E0573"/>
    <w:rsid w:val="003E16FD"/>
    <w:rsid w:val="003E1E92"/>
    <w:rsid w:val="003E274C"/>
    <w:rsid w:val="003E2A5F"/>
    <w:rsid w:val="003E2B94"/>
    <w:rsid w:val="003E300B"/>
    <w:rsid w:val="003E367A"/>
    <w:rsid w:val="003E3BEA"/>
    <w:rsid w:val="003E483F"/>
    <w:rsid w:val="003E5318"/>
    <w:rsid w:val="003E57D9"/>
    <w:rsid w:val="003E6BAF"/>
    <w:rsid w:val="003F18B5"/>
    <w:rsid w:val="003F33F5"/>
    <w:rsid w:val="003F7146"/>
    <w:rsid w:val="003F737C"/>
    <w:rsid w:val="003F75FE"/>
    <w:rsid w:val="003F7BD0"/>
    <w:rsid w:val="00401149"/>
    <w:rsid w:val="00401224"/>
    <w:rsid w:val="00402927"/>
    <w:rsid w:val="00402E78"/>
    <w:rsid w:val="0040369F"/>
    <w:rsid w:val="00403E0A"/>
    <w:rsid w:val="004055C9"/>
    <w:rsid w:val="00406082"/>
    <w:rsid w:val="004100C7"/>
    <w:rsid w:val="00410A09"/>
    <w:rsid w:val="004149E7"/>
    <w:rsid w:val="004152FF"/>
    <w:rsid w:val="0041536E"/>
    <w:rsid w:val="00415DBF"/>
    <w:rsid w:val="00416DF2"/>
    <w:rsid w:val="00417527"/>
    <w:rsid w:val="00417B79"/>
    <w:rsid w:val="00417C06"/>
    <w:rsid w:val="00421722"/>
    <w:rsid w:val="00423B41"/>
    <w:rsid w:val="00425269"/>
    <w:rsid w:val="004252AE"/>
    <w:rsid w:val="00425E8B"/>
    <w:rsid w:val="00427AB9"/>
    <w:rsid w:val="00427B29"/>
    <w:rsid w:val="0043006F"/>
    <w:rsid w:val="004301A6"/>
    <w:rsid w:val="00430338"/>
    <w:rsid w:val="0043166E"/>
    <w:rsid w:val="0043176F"/>
    <w:rsid w:val="0043439E"/>
    <w:rsid w:val="00434677"/>
    <w:rsid w:val="00435006"/>
    <w:rsid w:val="004354C8"/>
    <w:rsid w:val="004356FF"/>
    <w:rsid w:val="004372AD"/>
    <w:rsid w:val="0044038F"/>
    <w:rsid w:val="00441A92"/>
    <w:rsid w:val="00442C6C"/>
    <w:rsid w:val="004433BC"/>
    <w:rsid w:val="00443BC3"/>
    <w:rsid w:val="004440BA"/>
    <w:rsid w:val="00444392"/>
    <w:rsid w:val="00444B2D"/>
    <w:rsid w:val="00444E90"/>
    <w:rsid w:val="0044576F"/>
    <w:rsid w:val="00445DBE"/>
    <w:rsid w:val="00452199"/>
    <w:rsid w:val="00454074"/>
    <w:rsid w:val="004544CF"/>
    <w:rsid w:val="00454845"/>
    <w:rsid w:val="00454C42"/>
    <w:rsid w:val="00455018"/>
    <w:rsid w:val="00455688"/>
    <w:rsid w:val="0045611D"/>
    <w:rsid w:val="004562A8"/>
    <w:rsid w:val="00457DF7"/>
    <w:rsid w:val="00461846"/>
    <w:rsid w:val="004619EC"/>
    <w:rsid w:val="00463CC6"/>
    <w:rsid w:val="00463ECC"/>
    <w:rsid w:val="00464479"/>
    <w:rsid w:val="00464B3D"/>
    <w:rsid w:val="0046548D"/>
    <w:rsid w:val="00465500"/>
    <w:rsid w:val="00465642"/>
    <w:rsid w:val="00465F21"/>
    <w:rsid w:val="00466025"/>
    <w:rsid w:val="00466A2E"/>
    <w:rsid w:val="00472707"/>
    <w:rsid w:val="0047468E"/>
    <w:rsid w:val="00474A3C"/>
    <w:rsid w:val="00474E62"/>
    <w:rsid w:val="00475509"/>
    <w:rsid w:val="0047566D"/>
    <w:rsid w:val="0047632A"/>
    <w:rsid w:val="00477B70"/>
    <w:rsid w:val="00480234"/>
    <w:rsid w:val="004805B9"/>
    <w:rsid w:val="00480638"/>
    <w:rsid w:val="00483159"/>
    <w:rsid w:val="004837F3"/>
    <w:rsid w:val="00484584"/>
    <w:rsid w:val="00490BAF"/>
    <w:rsid w:val="00490D6E"/>
    <w:rsid w:val="004915BD"/>
    <w:rsid w:val="00491D83"/>
    <w:rsid w:val="004928A9"/>
    <w:rsid w:val="00493D6A"/>
    <w:rsid w:val="00494114"/>
    <w:rsid w:val="004975D0"/>
    <w:rsid w:val="0049761F"/>
    <w:rsid w:val="0049785B"/>
    <w:rsid w:val="00497D86"/>
    <w:rsid w:val="004A0CBC"/>
    <w:rsid w:val="004A1BD7"/>
    <w:rsid w:val="004A1DA3"/>
    <w:rsid w:val="004A26F7"/>
    <w:rsid w:val="004A29E5"/>
    <w:rsid w:val="004A36C4"/>
    <w:rsid w:val="004A4AD1"/>
    <w:rsid w:val="004A4B2A"/>
    <w:rsid w:val="004A4C50"/>
    <w:rsid w:val="004B00FB"/>
    <w:rsid w:val="004B06FD"/>
    <w:rsid w:val="004B0C10"/>
    <w:rsid w:val="004B253E"/>
    <w:rsid w:val="004B3D75"/>
    <w:rsid w:val="004B42E9"/>
    <w:rsid w:val="004B4CE0"/>
    <w:rsid w:val="004B4D11"/>
    <w:rsid w:val="004B5303"/>
    <w:rsid w:val="004B550A"/>
    <w:rsid w:val="004B62E6"/>
    <w:rsid w:val="004B64B5"/>
    <w:rsid w:val="004B6B9E"/>
    <w:rsid w:val="004B6D88"/>
    <w:rsid w:val="004B7600"/>
    <w:rsid w:val="004C1635"/>
    <w:rsid w:val="004C1693"/>
    <w:rsid w:val="004C18A8"/>
    <w:rsid w:val="004C6BA1"/>
    <w:rsid w:val="004C724E"/>
    <w:rsid w:val="004C7388"/>
    <w:rsid w:val="004C75A5"/>
    <w:rsid w:val="004D12D4"/>
    <w:rsid w:val="004D1B45"/>
    <w:rsid w:val="004D1F21"/>
    <w:rsid w:val="004D40D0"/>
    <w:rsid w:val="004D46D0"/>
    <w:rsid w:val="004D4DBB"/>
    <w:rsid w:val="004D50D5"/>
    <w:rsid w:val="004D57C0"/>
    <w:rsid w:val="004D5CDC"/>
    <w:rsid w:val="004E048E"/>
    <w:rsid w:val="004E056F"/>
    <w:rsid w:val="004E1CB6"/>
    <w:rsid w:val="004E24B6"/>
    <w:rsid w:val="004E270A"/>
    <w:rsid w:val="004E3516"/>
    <w:rsid w:val="004E4764"/>
    <w:rsid w:val="004E53C3"/>
    <w:rsid w:val="004E6074"/>
    <w:rsid w:val="004E7477"/>
    <w:rsid w:val="004F05FC"/>
    <w:rsid w:val="004F2F7C"/>
    <w:rsid w:val="004F4251"/>
    <w:rsid w:val="004F45FD"/>
    <w:rsid w:val="004F5D63"/>
    <w:rsid w:val="004F6CFA"/>
    <w:rsid w:val="004F6D7E"/>
    <w:rsid w:val="004F72B5"/>
    <w:rsid w:val="005001F9"/>
    <w:rsid w:val="00500239"/>
    <w:rsid w:val="00500A74"/>
    <w:rsid w:val="0050200C"/>
    <w:rsid w:val="00503718"/>
    <w:rsid w:val="005039BE"/>
    <w:rsid w:val="0050566C"/>
    <w:rsid w:val="00505B21"/>
    <w:rsid w:val="0050797D"/>
    <w:rsid w:val="00510386"/>
    <w:rsid w:val="00510929"/>
    <w:rsid w:val="00511181"/>
    <w:rsid w:val="0051189A"/>
    <w:rsid w:val="00511AB8"/>
    <w:rsid w:val="0051421D"/>
    <w:rsid w:val="005154FA"/>
    <w:rsid w:val="00516D32"/>
    <w:rsid w:val="005171D1"/>
    <w:rsid w:val="00517BAD"/>
    <w:rsid w:val="00520AE8"/>
    <w:rsid w:val="00520F97"/>
    <w:rsid w:val="00521B78"/>
    <w:rsid w:val="00523A29"/>
    <w:rsid w:val="00524428"/>
    <w:rsid w:val="00524C6F"/>
    <w:rsid w:val="0052551D"/>
    <w:rsid w:val="005278D0"/>
    <w:rsid w:val="00530483"/>
    <w:rsid w:val="00531539"/>
    <w:rsid w:val="00531A90"/>
    <w:rsid w:val="005354AB"/>
    <w:rsid w:val="005355C7"/>
    <w:rsid w:val="00535AFA"/>
    <w:rsid w:val="00535D48"/>
    <w:rsid w:val="00536B5A"/>
    <w:rsid w:val="00536FF0"/>
    <w:rsid w:val="00537434"/>
    <w:rsid w:val="00537EE8"/>
    <w:rsid w:val="00540EBA"/>
    <w:rsid w:val="005416ED"/>
    <w:rsid w:val="005424E9"/>
    <w:rsid w:val="005437E0"/>
    <w:rsid w:val="00543E2C"/>
    <w:rsid w:val="00544C98"/>
    <w:rsid w:val="005451DC"/>
    <w:rsid w:val="00545358"/>
    <w:rsid w:val="005503D1"/>
    <w:rsid w:val="00551175"/>
    <w:rsid w:val="00551659"/>
    <w:rsid w:val="00551CDF"/>
    <w:rsid w:val="00551EE6"/>
    <w:rsid w:val="0055283A"/>
    <w:rsid w:val="0055426B"/>
    <w:rsid w:val="005549AA"/>
    <w:rsid w:val="00554CC9"/>
    <w:rsid w:val="00555834"/>
    <w:rsid w:val="00557D12"/>
    <w:rsid w:val="00561EF9"/>
    <w:rsid w:val="00563052"/>
    <w:rsid w:val="005639B0"/>
    <w:rsid w:val="00564A03"/>
    <w:rsid w:val="00565601"/>
    <w:rsid w:val="005657AC"/>
    <w:rsid w:val="00567349"/>
    <w:rsid w:val="00570302"/>
    <w:rsid w:val="00570F6C"/>
    <w:rsid w:val="0057193C"/>
    <w:rsid w:val="00572F64"/>
    <w:rsid w:val="00574203"/>
    <w:rsid w:val="005747D7"/>
    <w:rsid w:val="00574B31"/>
    <w:rsid w:val="00575176"/>
    <w:rsid w:val="00575217"/>
    <w:rsid w:val="00575580"/>
    <w:rsid w:val="0057567C"/>
    <w:rsid w:val="005758C2"/>
    <w:rsid w:val="00575E69"/>
    <w:rsid w:val="00576819"/>
    <w:rsid w:val="00576F66"/>
    <w:rsid w:val="0057779C"/>
    <w:rsid w:val="0058078A"/>
    <w:rsid w:val="0058100A"/>
    <w:rsid w:val="00582444"/>
    <w:rsid w:val="0058244E"/>
    <w:rsid w:val="005826F0"/>
    <w:rsid w:val="00582CC1"/>
    <w:rsid w:val="00582E0F"/>
    <w:rsid w:val="00583D77"/>
    <w:rsid w:val="00583E82"/>
    <w:rsid w:val="0058485E"/>
    <w:rsid w:val="0058549A"/>
    <w:rsid w:val="00585659"/>
    <w:rsid w:val="00586A24"/>
    <w:rsid w:val="00586BB6"/>
    <w:rsid w:val="00591531"/>
    <w:rsid w:val="00592519"/>
    <w:rsid w:val="0059285C"/>
    <w:rsid w:val="00593C08"/>
    <w:rsid w:val="005944CC"/>
    <w:rsid w:val="005949D5"/>
    <w:rsid w:val="00594F31"/>
    <w:rsid w:val="00595471"/>
    <w:rsid w:val="005957DF"/>
    <w:rsid w:val="005968C3"/>
    <w:rsid w:val="005A0165"/>
    <w:rsid w:val="005A057A"/>
    <w:rsid w:val="005A05FD"/>
    <w:rsid w:val="005A1088"/>
    <w:rsid w:val="005A13A5"/>
    <w:rsid w:val="005A2C93"/>
    <w:rsid w:val="005A3188"/>
    <w:rsid w:val="005A33E2"/>
    <w:rsid w:val="005A4275"/>
    <w:rsid w:val="005A5706"/>
    <w:rsid w:val="005A7EBA"/>
    <w:rsid w:val="005B0A77"/>
    <w:rsid w:val="005B0EFA"/>
    <w:rsid w:val="005B1CDE"/>
    <w:rsid w:val="005B2239"/>
    <w:rsid w:val="005B28CB"/>
    <w:rsid w:val="005B3496"/>
    <w:rsid w:val="005B3D89"/>
    <w:rsid w:val="005B6137"/>
    <w:rsid w:val="005B6783"/>
    <w:rsid w:val="005B72E7"/>
    <w:rsid w:val="005C14D5"/>
    <w:rsid w:val="005C19C1"/>
    <w:rsid w:val="005C4D02"/>
    <w:rsid w:val="005C50E1"/>
    <w:rsid w:val="005C5FB6"/>
    <w:rsid w:val="005C6311"/>
    <w:rsid w:val="005C684B"/>
    <w:rsid w:val="005C77D8"/>
    <w:rsid w:val="005C7D12"/>
    <w:rsid w:val="005D0104"/>
    <w:rsid w:val="005D064B"/>
    <w:rsid w:val="005D361C"/>
    <w:rsid w:val="005D436D"/>
    <w:rsid w:val="005D4C40"/>
    <w:rsid w:val="005D5783"/>
    <w:rsid w:val="005D607E"/>
    <w:rsid w:val="005D6092"/>
    <w:rsid w:val="005E120C"/>
    <w:rsid w:val="005E17F2"/>
    <w:rsid w:val="005E4900"/>
    <w:rsid w:val="005E4905"/>
    <w:rsid w:val="005E5256"/>
    <w:rsid w:val="005E5F84"/>
    <w:rsid w:val="005E6997"/>
    <w:rsid w:val="005E69B0"/>
    <w:rsid w:val="005E6E67"/>
    <w:rsid w:val="005F17DA"/>
    <w:rsid w:val="005F2DE5"/>
    <w:rsid w:val="005F32F2"/>
    <w:rsid w:val="005F38ED"/>
    <w:rsid w:val="005F568A"/>
    <w:rsid w:val="00600D93"/>
    <w:rsid w:val="0060117D"/>
    <w:rsid w:val="00601610"/>
    <w:rsid w:val="00603733"/>
    <w:rsid w:val="00603974"/>
    <w:rsid w:val="006052C5"/>
    <w:rsid w:val="00605CE4"/>
    <w:rsid w:val="00606124"/>
    <w:rsid w:val="00607368"/>
    <w:rsid w:val="00612530"/>
    <w:rsid w:val="00612585"/>
    <w:rsid w:val="006135F2"/>
    <w:rsid w:val="00614A7C"/>
    <w:rsid w:val="00615F0E"/>
    <w:rsid w:val="00616425"/>
    <w:rsid w:val="006171A3"/>
    <w:rsid w:val="006178D4"/>
    <w:rsid w:val="0062208D"/>
    <w:rsid w:val="00622243"/>
    <w:rsid w:val="00624440"/>
    <w:rsid w:val="0062447D"/>
    <w:rsid w:val="00625FE5"/>
    <w:rsid w:val="0062616B"/>
    <w:rsid w:val="00626181"/>
    <w:rsid w:val="006268D8"/>
    <w:rsid w:val="006269C3"/>
    <w:rsid w:val="00626EC6"/>
    <w:rsid w:val="00630097"/>
    <w:rsid w:val="0063029B"/>
    <w:rsid w:val="0063621E"/>
    <w:rsid w:val="0063735A"/>
    <w:rsid w:val="006375A0"/>
    <w:rsid w:val="00637A5E"/>
    <w:rsid w:val="00637F1A"/>
    <w:rsid w:val="00641161"/>
    <w:rsid w:val="0064191E"/>
    <w:rsid w:val="0064272C"/>
    <w:rsid w:val="0064378C"/>
    <w:rsid w:val="0064408E"/>
    <w:rsid w:val="006443B8"/>
    <w:rsid w:val="00645057"/>
    <w:rsid w:val="006454F7"/>
    <w:rsid w:val="006466D4"/>
    <w:rsid w:val="00647024"/>
    <w:rsid w:val="0064709C"/>
    <w:rsid w:val="006476B6"/>
    <w:rsid w:val="0065055B"/>
    <w:rsid w:val="00650877"/>
    <w:rsid w:val="00650FC6"/>
    <w:rsid w:val="00651032"/>
    <w:rsid w:val="00651BAF"/>
    <w:rsid w:val="00651FD4"/>
    <w:rsid w:val="00652054"/>
    <w:rsid w:val="006525AF"/>
    <w:rsid w:val="00652C07"/>
    <w:rsid w:val="00652EF1"/>
    <w:rsid w:val="00655506"/>
    <w:rsid w:val="0065559E"/>
    <w:rsid w:val="00657F9C"/>
    <w:rsid w:val="006614EA"/>
    <w:rsid w:val="00663CBF"/>
    <w:rsid w:val="00664EB2"/>
    <w:rsid w:val="00665323"/>
    <w:rsid w:val="0066560A"/>
    <w:rsid w:val="00665B8B"/>
    <w:rsid w:val="0066684C"/>
    <w:rsid w:val="006679AF"/>
    <w:rsid w:val="00667B02"/>
    <w:rsid w:val="00670D13"/>
    <w:rsid w:val="006721AD"/>
    <w:rsid w:val="00672727"/>
    <w:rsid w:val="00673B84"/>
    <w:rsid w:val="00673BF4"/>
    <w:rsid w:val="006745D8"/>
    <w:rsid w:val="00674C6A"/>
    <w:rsid w:val="00674C86"/>
    <w:rsid w:val="0067556C"/>
    <w:rsid w:val="006775AA"/>
    <w:rsid w:val="00680AF3"/>
    <w:rsid w:val="0068149B"/>
    <w:rsid w:val="00682309"/>
    <w:rsid w:val="006825C7"/>
    <w:rsid w:val="0068267C"/>
    <w:rsid w:val="006827EB"/>
    <w:rsid w:val="00684570"/>
    <w:rsid w:val="00685183"/>
    <w:rsid w:val="006855A7"/>
    <w:rsid w:val="006855D5"/>
    <w:rsid w:val="00686C53"/>
    <w:rsid w:val="00686FE4"/>
    <w:rsid w:val="00692440"/>
    <w:rsid w:val="00692736"/>
    <w:rsid w:val="00692743"/>
    <w:rsid w:val="00692FBA"/>
    <w:rsid w:val="006934DE"/>
    <w:rsid w:val="006940E0"/>
    <w:rsid w:val="006948AC"/>
    <w:rsid w:val="00696601"/>
    <w:rsid w:val="006967B2"/>
    <w:rsid w:val="006972A5"/>
    <w:rsid w:val="00697506"/>
    <w:rsid w:val="00697863"/>
    <w:rsid w:val="00697B27"/>
    <w:rsid w:val="00697E72"/>
    <w:rsid w:val="00697E81"/>
    <w:rsid w:val="006A07F7"/>
    <w:rsid w:val="006A0F42"/>
    <w:rsid w:val="006A3A0F"/>
    <w:rsid w:val="006A4413"/>
    <w:rsid w:val="006A4601"/>
    <w:rsid w:val="006A4AF5"/>
    <w:rsid w:val="006A6548"/>
    <w:rsid w:val="006A6D1C"/>
    <w:rsid w:val="006A7DE8"/>
    <w:rsid w:val="006B1077"/>
    <w:rsid w:val="006B17FD"/>
    <w:rsid w:val="006B5768"/>
    <w:rsid w:val="006B6281"/>
    <w:rsid w:val="006B6591"/>
    <w:rsid w:val="006B7703"/>
    <w:rsid w:val="006B7A59"/>
    <w:rsid w:val="006C0DC7"/>
    <w:rsid w:val="006C1A4A"/>
    <w:rsid w:val="006C3D0C"/>
    <w:rsid w:val="006C4D83"/>
    <w:rsid w:val="006C6671"/>
    <w:rsid w:val="006C703F"/>
    <w:rsid w:val="006C76BC"/>
    <w:rsid w:val="006D1D50"/>
    <w:rsid w:val="006D1EFB"/>
    <w:rsid w:val="006D2584"/>
    <w:rsid w:val="006D2C08"/>
    <w:rsid w:val="006D422F"/>
    <w:rsid w:val="006D43D6"/>
    <w:rsid w:val="006D5013"/>
    <w:rsid w:val="006D776B"/>
    <w:rsid w:val="006D7CBB"/>
    <w:rsid w:val="006E2221"/>
    <w:rsid w:val="006E22A9"/>
    <w:rsid w:val="006E3B2A"/>
    <w:rsid w:val="006E4ACC"/>
    <w:rsid w:val="006E4DA3"/>
    <w:rsid w:val="006E5778"/>
    <w:rsid w:val="006F29D9"/>
    <w:rsid w:val="006F30F6"/>
    <w:rsid w:val="006F368C"/>
    <w:rsid w:val="006F4032"/>
    <w:rsid w:val="006F4107"/>
    <w:rsid w:val="006F6C23"/>
    <w:rsid w:val="006F7236"/>
    <w:rsid w:val="006F7BF2"/>
    <w:rsid w:val="006F7ECB"/>
    <w:rsid w:val="00700889"/>
    <w:rsid w:val="0070253B"/>
    <w:rsid w:val="00702AB4"/>
    <w:rsid w:val="00704AB8"/>
    <w:rsid w:val="00706619"/>
    <w:rsid w:val="00706A08"/>
    <w:rsid w:val="00707453"/>
    <w:rsid w:val="00710C32"/>
    <w:rsid w:val="007125B9"/>
    <w:rsid w:val="0071270A"/>
    <w:rsid w:val="00713237"/>
    <w:rsid w:val="00713E37"/>
    <w:rsid w:val="00713FC4"/>
    <w:rsid w:val="00715D10"/>
    <w:rsid w:val="0071763E"/>
    <w:rsid w:val="007177E7"/>
    <w:rsid w:val="00723482"/>
    <w:rsid w:val="007245B7"/>
    <w:rsid w:val="00724FA5"/>
    <w:rsid w:val="007250A9"/>
    <w:rsid w:val="00725B3F"/>
    <w:rsid w:val="007270F7"/>
    <w:rsid w:val="00727985"/>
    <w:rsid w:val="00727C04"/>
    <w:rsid w:val="00730E43"/>
    <w:rsid w:val="00730F57"/>
    <w:rsid w:val="00731302"/>
    <w:rsid w:val="0073182A"/>
    <w:rsid w:val="00732AF5"/>
    <w:rsid w:val="00732C45"/>
    <w:rsid w:val="00734F7C"/>
    <w:rsid w:val="00736321"/>
    <w:rsid w:val="0073678B"/>
    <w:rsid w:val="00736D3E"/>
    <w:rsid w:val="007371D2"/>
    <w:rsid w:val="00740808"/>
    <w:rsid w:val="00742030"/>
    <w:rsid w:val="0074287D"/>
    <w:rsid w:val="0074477B"/>
    <w:rsid w:val="00744C79"/>
    <w:rsid w:val="007469F7"/>
    <w:rsid w:val="00747846"/>
    <w:rsid w:val="00747C9C"/>
    <w:rsid w:val="00751427"/>
    <w:rsid w:val="00751456"/>
    <w:rsid w:val="007516B4"/>
    <w:rsid w:val="00751BFF"/>
    <w:rsid w:val="00751D5E"/>
    <w:rsid w:val="00751F94"/>
    <w:rsid w:val="00752937"/>
    <w:rsid w:val="0075325B"/>
    <w:rsid w:val="00754F51"/>
    <w:rsid w:val="00755022"/>
    <w:rsid w:val="007552C2"/>
    <w:rsid w:val="00755C28"/>
    <w:rsid w:val="007560C1"/>
    <w:rsid w:val="00757ABE"/>
    <w:rsid w:val="00760534"/>
    <w:rsid w:val="00760B04"/>
    <w:rsid w:val="00760CCC"/>
    <w:rsid w:val="00761900"/>
    <w:rsid w:val="00761FA9"/>
    <w:rsid w:val="00764438"/>
    <w:rsid w:val="007652D0"/>
    <w:rsid w:val="007661D7"/>
    <w:rsid w:val="00770DB9"/>
    <w:rsid w:val="00770F82"/>
    <w:rsid w:val="00770FAD"/>
    <w:rsid w:val="007729E7"/>
    <w:rsid w:val="0077333F"/>
    <w:rsid w:val="0077375F"/>
    <w:rsid w:val="007744BF"/>
    <w:rsid w:val="00775389"/>
    <w:rsid w:val="0077562D"/>
    <w:rsid w:val="007756D4"/>
    <w:rsid w:val="00777A0D"/>
    <w:rsid w:val="00780A89"/>
    <w:rsid w:val="00781E11"/>
    <w:rsid w:val="00782A65"/>
    <w:rsid w:val="007847CA"/>
    <w:rsid w:val="00784835"/>
    <w:rsid w:val="0078721B"/>
    <w:rsid w:val="00790C34"/>
    <w:rsid w:val="00791A41"/>
    <w:rsid w:val="00792415"/>
    <w:rsid w:val="007925D1"/>
    <w:rsid w:val="007948C7"/>
    <w:rsid w:val="0079491F"/>
    <w:rsid w:val="007A3CFC"/>
    <w:rsid w:val="007A483D"/>
    <w:rsid w:val="007A4996"/>
    <w:rsid w:val="007A4BDD"/>
    <w:rsid w:val="007A6307"/>
    <w:rsid w:val="007B0742"/>
    <w:rsid w:val="007B0BC7"/>
    <w:rsid w:val="007B37B5"/>
    <w:rsid w:val="007B5798"/>
    <w:rsid w:val="007B607E"/>
    <w:rsid w:val="007B72B0"/>
    <w:rsid w:val="007C4E15"/>
    <w:rsid w:val="007C675C"/>
    <w:rsid w:val="007C67EC"/>
    <w:rsid w:val="007C6968"/>
    <w:rsid w:val="007C7484"/>
    <w:rsid w:val="007D3A0C"/>
    <w:rsid w:val="007D3D1B"/>
    <w:rsid w:val="007D3FE6"/>
    <w:rsid w:val="007D4744"/>
    <w:rsid w:val="007D57F0"/>
    <w:rsid w:val="007D6062"/>
    <w:rsid w:val="007D62A6"/>
    <w:rsid w:val="007D7181"/>
    <w:rsid w:val="007D7D18"/>
    <w:rsid w:val="007E0A30"/>
    <w:rsid w:val="007E0F8C"/>
    <w:rsid w:val="007E1719"/>
    <w:rsid w:val="007E1EAF"/>
    <w:rsid w:val="007E3913"/>
    <w:rsid w:val="007E3985"/>
    <w:rsid w:val="007E3EA0"/>
    <w:rsid w:val="007E4E93"/>
    <w:rsid w:val="007E72D7"/>
    <w:rsid w:val="007F1188"/>
    <w:rsid w:val="007F1279"/>
    <w:rsid w:val="007F151B"/>
    <w:rsid w:val="007F1A1A"/>
    <w:rsid w:val="007F27BC"/>
    <w:rsid w:val="007F3431"/>
    <w:rsid w:val="007F388E"/>
    <w:rsid w:val="007F438B"/>
    <w:rsid w:val="007F4BCC"/>
    <w:rsid w:val="007F4DA9"/>
    <w:rsid w:val="007F5516"/>
    <w:rsid w:val="007F5A17"/>
    <w:rsid w:val="007F5BD5"/>
    <w:rsid w:val="007F5DEA"/>
    <w:rsid w:val="007F66DF"/>
    <w:rsid w:val="007F6899"/>
    <w:rsid w:val="007F6A61"/>
    <w:rsid w:val="0080137E"/>
    <w:rsid w:val="00803283"/>
    <w:rsid w:val="00803B7C"/>
    <w:rsid w:val="00807006"/>
    <w:rsid w:val="00807B95"/>
    <w:rsid w:val="008106A5"/>
    <w:rsid w:val="00810735"/>
    <w:rsid w:val="00810A4A"/>
    <w:rsid w:val="00811C88"/>
    <w:rsid w:val="00812AAE"/>
    <w:rsid w:val="00813309"/>
    <w:rsid w:val="00815396"/>
    <w:rsid w:val="00815AA7"/>
    <w:rsid w:val="00817509"/>
    <w:rsid w:val="008200EF"/>
    <w:rsid w:val="0082223B"/>
    <w:rsid w:val="00822487"/>
    <w:rsid w:val="008224E9"/>
    <w:rsid w:val="008234E8"/>
    <w:rsid w:val="00823786"/>
    <w:rsid w:val="00825881"/>
    <w:rsid w:val="00826485"/>
    <w:rsid w:val="00826EC5"/>
    <w:rsid w:val="008272AE"/>
    <w:rsid w:val="00830622"/>
    <w:rsid w:val="0083075C"/>
    <w:rsid w:val="00830993"/>
    <w:rsid w:val="00830F6C"/>
    <w:rsid w:val="0083174E"/>
    <w:rsid w:val="0083178C"/>
    <w:rsid w:val="00833087"/>
    <w:rsid w:val="00834417"/>
    <w:rsid w:val="008344D4"/>
    <w:rsid w:val="008352C7"/>
    <w:rsid w:val="00835589"/>
    <w:rsid w:val="008359A4"/>
    <w:rsid w:val="008360BC"/>
    <w:rsid w:val="008360CB"/>
    <w:rsid w:val="008368D4"/>
    <w:rsid w:val="00836997"/>
    <w:rsid w:val="00837CD5"/>
    <w:rsid w:val="008407B4"/>
    <w:rsid w:val="00842CBF"/>
    <w:rsid w:val="00842E8E"/>
    <w:rsid w:val="0084365B"/>
    <w:rsid w:val="0084381B"/>
    <w:rsid w:val="00845289"/>
    <w:rsid w:val="00846093"/>
    <w:rsid w:val="00846605"/>
    <w:rsid w:val="00846B1D"/>
    <w:rsid w:val="0084741D"/>
    <w:rsid w:val="008506E8"/>
    <w:rsid w:val="00850DDD"/>
    <w:rsid w:val="00851A9E"/>
    <w:rsid w:val="00852047"/>
    <w:rsid w:val="00852359"/>
    <w:rsid w:val="00852935"/>
    <w:rsid w:val="008529B7"/>
    <w:rsid w:val="00854283"/>
    <w:rsid w:val="008546DD"/>
    <w:rsid w:val="00854809"/>
    <w:rsid w:val="008548E1"/>
    <w:rsid w:val="00854F4B"/>
    <w:rsid w:val="00856703"/>
    <w:rsid w:val="0085715D"/>
    <w:rsid w:val="00857274"/>
    <w:rsid w:val="008578B8"/>
    <w:rsid w:val="00860DC5"/>
    <w:rsid w:val="00860E4E"/>
    <w:rsid w:val="008631D7"/>
    <w:rsid w:val="008632A5"/>
    <w:rsid w:val="0086470B"/>
    <w:rsid w:val="00864D13"/>
    <w:rsid w:val="00866DB0"/>
    <w:rsid w:val="00866E8B"/>
    <w:rsid w:val="0086702A"/>
    <w:rsid w:val="008672EE"/>
    <w:rsid w:val="00867AC3"/>
    <w:rsid w:val="00870626"/>
    <w:rsid w:val="00871313"/>
    <w:rsid w:val="008723D6"/>
    <w:rsid w:val="00872A47"/>
    <w:rsid w:val="00873498"/>
    <w:rsid w:val="0087473B"/>
    <w:rsid w:val="00874AFD"/>
    <w:rsid w:val="00874D1B"/>
    <w:rsid w:val="0087522A"/>
    <w:rsid w:val="0087755A"/>
    <w:rsid w:val="0088039C"/>
    <w:rsid w:val="00880DC1"/>
    <w:rsid w:val="00881A6F"/>
    <w:rsid w:val="00883453"/>
    <w:rsid w:val="00884A56"/>
    <w:rsid w:val="00885F52"/>
    <w:rsid w:val="00892164"/>
    <w:rsid w:val="0089254E"/>
    <w:rsid w:val="008975A5"/>
    <w:rsid w:val="00897C44"/>
    <w:rsid w:val="008A1125"/>
    <w:rsid w:val="008A2CC7"/>
    <w:rsid w:val="008A3008"/>
    <w:rsid w:val="008A7088"/>
    <w:rsid w:val="008A7912"/>
    <w:rsid w:val="008A7C2D"/>
    <w:rsid w:val="008B01E3"/>
    <w:rsid w:val="008B32CA"/>
    <w:rsid w:val="008B3386"/>
    <w:rsid w:val="008B3C16"/>
    <w:rsid w:val="008B4EFC"/>
    <w:rsid w:val="008B684D"/>
    <w:rsid w:val="008C0462"/>
    <w:rsid w:val="008C2552"/>
    <w:rsid w:val="008C2668"/>
    <w:rsid w:val="008C3197"/>
    <w:rsid w:val="008C34CE"/>
    <w:rsid w:val="008C4CA0"/>
    <w:rsid w:val="008C5A09"/>
    <w:rsid w:val="008C6082"/>
    <w:rsid w:val="008C6743"/>
    <w:rsid w:val="008C7ED3"/>
    <w:rsid w:val="008D02E1"/>
    <w:rsid w:val="008D0562"/>
    <w:rsid w:val="008D0CF1"/>
    <w:rsid w:val="008D1D8E"/>
    <w:rsid w:val="008D2216"/>
    <w:rsid w:val="008D2AF6"/>
    <w:rsid w:val="008D4357"/>
    <w:rsid w:val="008D4539"/>
    <w:rsid w:val="008D4DB5"/>
    <w:rsid w:val="008D571C"/>
    <w:rsid w:val="008D5DD4"/>
    <w:rsid w:val="008D5FE4"/>
    <w:rsid w:val="008E0050"/>
    <w:rsid w:val="008E1D84"/>
    <w:rsid w:val="008E1F1B"/>
    <w:rsid w:val="008E277F"/>
    <w:rsid w:val="008E2CEB"/>
    <w:rsid w:val="008E2CF9"/>
    <w:rsid w:val="008E2E9B"/>
    <w:rsid w:val="008E4D16"/>
    <w:rsid w:val="008E4E08"/>
    <w:rsid w:val="008E70D1"/>
    <w:rsid w:val="008E738F"/>
    <w:rsid w:val="008F3456"/>
    <w:rsid w:val="008F3E26"/>
    <w:rsid w:val="008F42D3"/>
    <w:rsid w:val="008F52D4"/>
    <w:rsid w:val="008F571A"/>
    <w:rsid w:val="008F5F4B"/>
    <w:rsid w:val="008F6AE6"/>
    <w:rsid w:val="008F77A0"/>
    <w:rsid w:val="008F7855"/>
    <w:rsid w:val="00901A03"/>
    <w:rsid w:val="00901C30"/>
    <w:rsid w:val="00902C05"/>
    <w:rsid w:val="0090363B"/>
    <w:rsid w:val="0090469B"/>
    <w:rsid w:val="009055DC"/>
    <w:rsid w:val="009073D2"/>
    <w:rsid w:val="00911BB8"/>
    <w:rsid w:val="00912055"/>
    <w:rsid w:val="00912ACD"/>
    <w:rsid w:val="0091356F"/>
    <w:rsid w:val="009136D8"/>
    <w:rsid w:val="0091584C"/>
    <w:rsid w:val="00916164"/>
    <w:rsid w:val="009161E9"/>
    <w:rsid w:val="00916735"/>
    <w:rsid w:val="00916EEA"/>
    <w:rsid w:val="00917EDC"/>
    <w:rsid w:val="00921328"/>
    <w:rsid w:val="00921763"/>
    <w:rsid w:val="0092225F"/>
    <w:rsid w:val="0092359A"/>
    <w:rsid w:val="0092384F"/>
    <w:rsid w:val="00924775"/>
    <w:rsid w:val="00924D6E"/>
    <w:rsid w:val="009259D5"/>
    <w:rsid w:val="00925B0E"/>
    <w:rsid w:val="009262B3"/>
    <w:rsid w:val="0093030C"/>
    <w:rsid w:val="009314F1"/>
    <w:rsid w:val="00931F7D"/>
    <w:rsid w:val="00932566"/>
    <w:rsid w:val="00933173"/>
    <w:rsid w:val="00934B8D"/>
    <w:rsid w:val="0093535B"/>
    <w:rsid w:val="00935826"/>
    <w:rsid w:val="0093688E"/>
    <w:rsid w:val="00936C30"/>
    <w:rsid w:val="00937CF8"/>
    <w:rsid w:val="00937DB3"/>
    <w:rsid w:val="00940875"/>
    <w:rsid w:val="00940B96"/>
    <w:rsid w:val="00941061"/>
    <w:rsid w:val="00942BF5"/>
    <w:rsid w:val="00942C39"/>
    <w:rsid w:val="0094445A"/>
    <w:rsid w:val="00944C45"/>
    <w:rsid w:val="00944C98"/>
    <w:rsid w:val="00946327"/>
    <w:rsid w:val="00946AED"/>
    <w:rsid w:val="00950C6B"/>
    <w:rsid w:val="00952972"/>
    <w:rsid w:val="00953780"/>
    <w:rsid w:val="00953AEA"/>
    <w:rsid w:val="00954803"/>
    <w:rsid w:val="00955498"/>
    <w:rsid w:val="009554BE"/>
    <w:rsid w:val="00955AFF"/>
    <w:rsid w:val="00956CE5"/>
    <w:rsid w:val="009609E6"/>
    <w:rsid w:val="00960F73"/>
    <w:rsid w:val="00961EE7"/>
    <w:rsid w:val="00962508"/>
    <w:rsid w:val="00962D3C"/>
    <w:rsid w:val="00964F57"/>
    <w:rsid w:val="00965132"/>
    <w:rsid w:val="00965D01"/>
    <w:rsid w:val="00966A4C"/>
    <w:rsid w:val="00967F53"/>
    <w:rsid w:val="00971EF4"/>
    <w:rsid w:val="0097265E"/>
    <w:rsid w:val="00972D79"/>
    <w:rsid w:val="00973498"/>
    <w:rsid w:val="00974258"/>
    <w:rsid w:val="00976A9E"/>
    <w:rsid w:val="0097781B"/>
    <w:rsid w:val="00980A26"/>
    <w:rsid w:val="00982856"/>
    <w:rsid w:val="009829FD"/>
    <w:rsid w:val="00985478"/>
    <w:rsid w:val="00985783"/>
    <w:rsid w:val="00986341"/>
    <w:rsid w:val="0098677D"/>
    <w:rsid w:val="00990121"/>
    <w:rsid w:val="0099279E"/>
    <w:rsid w:val="00992818"/>
    <w:rsid w:val="009928EC"/>
    <w:rsid w:val="0099348D"/>
    <w:rsid w:val="00993F9F"/>
    <w:rsid w:val="00997291"/>
    <w:rsid w:val="00997F88"/>
    <w:rsid w:val="009A0A5D"/>
    <w:rsid w:val="009A166D"/>
    <w:rsid w:val="009A21EB"/>
    <w:rsid w:val="009A2D48"/>
    <w:rsid w:val="009A3D38"/>
    <w:rsid w:val="009A64A9"/>
    <w:rsid w:val="009A6807"/>
    <w:rsid w:val="009A6D9D"/>
    <w:rsid w:val="009A7CBC"/>
    <w:rsid w:val="009B18FF"/>
    <w:rsid w:val="009B2400"/>
    <w:rsid w:val="009B24E0"/>
    <w:rsid w:val="009B274B"/>
    <w:rsid w:val="009B3D13"/>
    <w:rsid w:val="009B45B1"/>
    <w:rsid w:val="009B4894"/>
    <w:rsid w:val="009B5FE2"/>
    <w:rsid w:val="009B66F8"/>
    <w:rsid w:val="009B7434"/>
    <w:rsid w:val="009B7A75"/>
    <w:rsid w:val="009B7F13"/>
    <w:rsid w:val="009C24AD"/>
    <w:rsid w:val="009C2989"/>
    <w:rsid w:val="009C5478"/>
    <w:rsid w:val="009C62F5"/>
    <w:rsid w:val="009C636A"/>
    <w:rsid w:val="009C64A5"/>
    <w:rsid w:val="009C6D94"/>
    <w:rsid w:val="009C7681"/>
    <w:rsid w:val="009D1CDC"/>
    <w:rsid w:val="009D21D2"/>
    <w:rsid w:val="009D37DE"/>
    <w:rsid w:val="009D3B24"/>
    <w:rsid w:val="009D3E22"/>
    <w:rsid w:val="009D40C0"/>
    <w:rsid w:val="009D5727"/>
    <w:rsid w:val="009D59F6"/>
    <w:rsid w:val="009D6B7F"/>
    <w:rsid w:val="009D6FDA"/>
    <w:rsid w:val="009D7207"/>
    <w:rsid w:val="009D7AFD"/>
    <w:rsid w:val="009E023F"/>
    <w:rsid w:val="009E0BE2"/>
    <w:rsid w:val="009E1B4A"/>
    <w:rsid w:val="009E20E7"/>
    <w:rsid w:val="009E2168"/>
    <w:rsid w:val="009E2EE3"/>
    <w:rsid w:val="009E2FBF"/>
    <w:rsid w:val="009E3995"/>
    <w:rsid w:val="009E4736"/>
    <w:rsid w:val="009E4F38"/>
    <w:rsid w:val="009E69EB"/>
    <w:rsid w:val="009E6D1A"/>
    <w:rsid w:val="009E7C12"/>
    <w:rsid w:val="009E7D30"/>
    <w:rsid w:val="009E7FC1"/>
    <w:rsid w:val="009F057E"/>
    <w:rsid w:val="009F0D9F"/>
    <w:rsid w:val="009F0F6A"/>
    <w:rsid w:val="009F116D"/>
    <w:rsid w:val="009F1983"/>
    <w:rsid w:val="009F1A7F"/>
    <w:rsid w:val="009F2285"/>
    <w:rsid w:val="009F3E80"/>
    <w:rsid w:val="009F430D"/>
    <w:rsid w:val="009F4A4F"/>
    <w:rsid w:val="009F703F"/>
    <w:rsid w:val="009F707D"/>
    <w:rsid w:val="00A00BB8"/>
    <w:rsid w:val="00A01537"/>
    <w:rsid w:val="00A01CDD"/>
    <w:rsid w:val="00A01E82"/>
    <w:rsid w:val="00A031B0"/>
    <w:rsid w:val="00A03D69"/>
    <w:rsid w:val="00A06682"/>
    <w:rsid w:val="00A07CFD"/>
    <w:rsid w:val="00A10922"/>
    <w:rsid w:val="00A119D0"/>
    <w:rsid w:val="00A12199"/>
    <w:rsid w:val="00A145DA"/>
    <w:rsid w:val="00A16409"/>
    <w:rsid w:val="00A16A44"/>
    <w:rsid w:val="00A17287"/>
    <w:rsid w:val="00A2355F"/>
    <w:rsid w:val="00A238B7"/>
    <w:rsid w:val="00A23EFA"/>
    <w:rsid w:val="00A247CB"/>
    <w:rsid w:val="00A24C2C"/>
    <w:rsid w:val="00A25955"/>
    <w:rsid w:val="00A25C92"/>
    <w:rsid w:val="00A26213"/>
    <w:rsid w:val="00A26228"/>
    <w:rsid w:val="00A26D96"/>
    <w:rsid w:val="00A2725B"/>
    <w:rsid w:val="00A27DA9"/>
    <w:rsid w:val="00A305BA"/>
    <w:rsid w:val="00A354BE"/>
    <w:rsid w:val="00A35680"/>
    <w:rsid w:val="00A35C7D"/>
    <w:rsid w:val="00A3681F"/>
    <w:rsid w:val="00A376D4"/>
    <w:rsid w:val="00A37A8F"/>
    <w:rsid w:val="00A405A1"/>
    <w:rsid w:val="00A41BC9"/>
    <w:rsid w:val="00A42B02"/>
    <w:rsid w:val="00A43836"/>
    <w:rsid w:val="00A451FA"/>
    <w:rsid w:val="00A45B6C"/>
    <w:rsid w:val="00A4648F"/>
    <w:rsid w:val="00A46C1D"/>
    <w:rsid w:val="00A475C9"/>
    <w:rsid w:val="00A47BE1"/>
    <w:rsid w:val="00A51CD9"/>
    <w:rsid w:val="00A52958"/>
    <w:rsid w:val="00A54318"/>
    <w:rsid w:val="00A54E57"/>
    <w:rsid w:val="00A54F42"/>
    <w:rsid w:val="00A5579B"/>
    <w:rsid w:val="00A5642E"/>
    <w:rsid w:val="00A568DB"/>
    <w:rsid w:val="00A56A69"/>
    <w:rsid w:val="00A56DBE"/>
    <w:rsid w:val="00A57263"/>
    <w:rsid w:val="00A57658"/>
    <w:rsid w:val="00A60460"/>
    <w:rsid w:val="00A61C40"/>
    <w:rsid w:val="00A62728"/>
    <w:rsid w:val="00A629DE"/>
    <w:rsid w:val="00A63009"/>
    <w:rsid w:val="00A63C45"/>
    <w:rsid w:val="00A63FE1"/>
    <w:rsid w:val="00A6556E"/>
    <w:rsid w:val="00A65D66"/>
    <w:rsid w:val="00A668F5"/>
    <w:rsid w:val="00A67BA7"/>
    <w:rsid w:val="00A67D8E"/>
    <w:rsid w:val="00A70513"/>
    <w:rsid w:val="00A70F27"/>
    <w:rsid w:val="00A73BC0"/>
    <w:rsid w:val="00A74547"/>
    <w:rsid w:val="00A74A3C"/>
    <w:rsid w:val="00A74BFD"/>
    <w:rsid w:val="00A750A9"/>
    <w:rsid w:val="00A75E45"/>
    <w:rsid w:val="00A80839"/>
    <w:rsid w:val="00A80C3F"/>
    <w:rsid w:val="00A82F1B"/>
    <w:rsid w:val="00A83FEC"/>
    <w:rsid w:val="00A843A5"/>
    <w:rsid w:val="00A84CBF"/>
    <w:rsid w:val="00A864B2"/>
    <w:rsid w:val="00A86AC5"/>
    <w:rsid w:val="00A90154"/>
    <w:rsid w:val="00A90863"/>
    <w:rsid w:val="00A92A58"/>
    <w:rsid w:val="00A934CA"/>
    <w:rsid w:val="00A93B98"/>
    <w:rsid w:val="00A95F40"/>
    <w:rsid w:val="00A96B0F"/>
    <w:rsid w:val="00A975D4"/>
    <w:rsid w:val="00AA1CF7"/>
    <w:rsid w:val="00AA27A7"/>
    <w:rsid w:val="00AA2AF7"/>
    <w:rsid w:val="00AA4E98"/>
    <w:rsid w:val="00AA588B"/>
    <w:rsid w:val="00AA6168"/>
    <w:rsid w:val="00AB0979"/>
    <w:rsid w:val="00AB3D5F"/>
    <w:rsid w:val="00AB4024"/>
    <w:rsid w:val="00AB474D"/>
    <w:rsid w:val="00AB4A86"/>
    <w:rsid w:val="00AB4C90"/>
    <w:rsid w:val="00AC1623"/>
    <w:rsid w:val="00AC1C09"/>
    <w:rsid w:val="00AC228B"/>
    <w:rsid w:val="00AC2F64"/>
    <w:rsid w:val="00AC33B8"/>
    <w:rsid w:val="00AC361A"/>
    <w:rsid w:val="00AC67B3"/>
    <w:rsid w:val="00AC7DE0"/>
    <w:rsid w:val="00AD0476"/>
    <w:rsid w:val="00AD3D70"/>
    <w:rsid w:val="00AD479E"/>
    <w:rsid w:val="00AD731B"/>
    <w:rsid w:val="00AE146D"/>
    <w:rsid w:val="00AE2877"/>
    <w:rsid w:val="00AE40DF"/>
    <w:rsid w:val="00AE476D"/>
    <w:rsid w:val="00AE568A"/>
    <w:rsid w:val="00AE5A96"/>
    <w:rsid w:val="00AE6CEB"/>
    <w:rsid w:val="00AE7C08"/>
    <w:rsid w:val="00AE7C4F"/>
    <w:rsid w:val="00AF09CE"/>
    <w:rsid w:val="00AF17AE"/>
    <w:rsid w:val="00AF2277"/>
    <w:rsid w:val="00AF3969"/>
    <w:rsid w:val="00AF5935"/>
    <w:rsid w:val="00AF596F"/>
    <w:rsid w:val="00B007F1"/>
    <w:rsid w:val="00B02D9B"/>
    <w:rsid w:val="00B03361"/>
    <w:rsid w:val="00B042F3"/>
    <w:rsid w:val="00B04376"/>
    <w:rsid w:val="00B04FC3"/>
    <w:rsid w:val="00B05E8D"/>
    <w:rsid w:val="00B0625B"/>
    <w:rsid w:val="00B06398"/>
    <w:rsid w:val="00B1067C"/>
    <w:rsid w:val="00B11C2B"/>
    <w:rsid w:val="00B12505"/>
    <w:rsid w:val="00B12ADD"/>
    <w:rsid w:val="00B12E39"/>
    <w:rsid w:val="00B13688"/>
    <w:rsid w:val="00B1441C"/>
    <w:rsid w:val="00B15B56"/>
    <w:rsid w:val="00B15F2B"/>
    <w:rsid w:val="00B16557"/>
    <w:rsid w:val="00B16F3C"/>
    <w:rsid w:val="00B17993"/>
    <w:rsid w:val="00B17A3A"/>
    <w:rsid w:val="00B21243"/>
    <w:rsid w:val="00B22280"/>
    <w:rsid w:val="00B2331D"/>
    <w:rsid w:val="00B25F14"/>
    <w:rsid w:val="00B26423"/>
    <w:rsid w:val="00B26577"/>
    <w:rsid w:val="00B272C0"/>
    <w:rsid w:val="00B30C54"/>
    <w:rsid w:val="00B3129C"/>
    <w:rsid w:val="00B313BE"/>
    <w:rsid w:val="00B33942"/>
    <w:rsid w:val="00B33C45"/>
    <w:rsid w:val="00B3464D"/>
    <w:rsid w:val="00B34985"/>
    <w:rsid w:val="00B3704E"/>
    <w:rsid w:val="00B37DFA"/>
    <w:rsid w:val="00B37F73"/>
    <w:rsid w:val="00B424DD"/>
    <w:rsid w:val="00B449DA"/>
    <w:rsid w:val="00B45DEE"/>
    <w:rsid w:val="00B461A9"/>
    <w:rsid w:val="00B4753D"/>
    <w:rsid w:val="00B51097"/>
    <w:rsid w:val="00B512CD"/>
    <w:rsid w:val="00B522A9"/>
    <w:rsid w:val="00B545D1"/>
    <w:rsid w:val="00B54C9F"/>
    <w:rsid w:val="00B550EB"/>
    <w:rsid w:val="00B56407"/>
    <w:rsid w:val="00B56E71"/>
    <w:rsid w:val="00B574EA"/>
    <w:rsid w:val="00B605F4"/>
    <w:rsid w:val="00B6226C"/>
    <w:rsid w:val="00B63450"/>
    <w:rsid w:val="00B63C65"/>
    <w:rsid w:val="00B645ED"/>
    <w:rsid w:val="00B65920"/>
    <w:rsid w:val="00B659BE"/>
    <w:rsid w:val="00B678A9"/>
    <w:rsid w:val="00B7030E"/>
    <w:rsid w:val="00B718D6"/>
    <w:rsid w:val="00B7252B"/>
    <w:rsid w:val="00B743F0"/>
    <w:rsid w:val="00B74A38"/>
    <w:rsid w:val="00B75E5F"/>
    <w:rsid w:val="00B76AD9"/>
    <w:rsid w:val="00B77CD2"/>
    <w:rsid w:val="00B80C95"/>
    <w:rsid w:val="00B810E1"/>
    <w:rsid w:val="00B828BF"/>
    <w:rsid w:val="00B833A1"/>
    <w:rsid w:val="00B85B0C"/>
    <w:rsid w:val="00B86B11"/>
    <w:rsid w:val="00B871E3"/>
    <w:rsid w:val="00B87853"/>
    <w:rsid w:val="00B905BD"/>
    <w:rsid w:val="00B92B08"/>
    <w:rsid w:val="00B94BAB"/>
    <w:rsid w:val="00B958C0"/>
    <w:rsid w:val="00B95FAC"/>
    <w:rsid w:val="00B96526"/>
    <w:rsid w:val="00B9690D"/>
    <w:rsid w:val="00B979CF"/>
    <w:rsid w:val="00BA0D94"/>
    <w:rsid w:val="00BA11F9"/>
    <w:rsid w:val="00BA18E6"/>
    <w:rsid w:val="00BA1A68"/>
    <w:rsid w:val="00BA2194"/>
    <w:rsid w:val="00BA288B"/>
    <w:rsid w:val="00BA2B71"/>
    <w:rsid w:val="00BA379A"/>
    <w:rsid w:val="00BA5D21"/>
    <w:rsid w:val="00BA67AF"/>
    <w:rsid w:val="00BB13DA"/>
    <w:rsid w:val="00BB1EB8"/>
    <w:rsid w:val="00BB1FBC"/>
    <w:rsid w:val="00BB21E0"/>
    <w:rsid w:val="00BB2540"/>
    <w:rsid w:val="00BB255A"/>
    <w:rsid w:val="00BB2D1B"/>
    <w:rsid w:val="00BB375D"/>
    <w:rsid w:val="00BB50A8"/>
    <w:rsid w:val="00BB614F"/>
    <w:rsid w:val="00BB6F1C"/>
    <w:rsid w:val="00BC04FC"/>
    <w:rsid w:val="00BC2125"/>
    <w:rsid w:val="00BC472A"/>
    <w:rsid w:val="00BC4F15"/>
    <w:rsid w:val="00BC5251"/>
    <w:rsid w:val="00BC5C5E"/>
    <w:rsid w:val="00BC60C5"/>
    <w:rsid w:val="00BC724C"/>
    <w:rsid w:val="00BC78C6"/>
    <w:rsid w:val="00BD0EC3"/>
    <w:rsid w:val="00BD126C"/>
    <w:rsid w:val="00BD1F3F"/>
    <w:rsid w:val="00BD2E64"/>
    <w:rsid w:val="00BD2E98"/>
    <w:rsid w:val="00BD3E19"/>
    <w:rsid w:val="00BD433D"/>
    <w:rsid w:val="00BD4C71"/>
    <w:rsid w:val="00BD4C9A"/>
    <w:rsid w:val="00BD5D26"/>
    <w:rsid w:val="00BD5E01"/>
    <w:rsid w:val="00BD6BB4"/>
    <w:rsid w:val="00BE036C"/>
    <w:rsid w:val="00BE152C"/>
    <w:rsid w:val="00BE1759"/>
    <w:rsid w:val="00BE19A7"/>
    <w:rsid w:val="00BE1B72"/>
    <w:rsid w:val="00BE282D"/>
    <w:rsid w:val="00BE3701"/>
    <w:rsid w:val="00BE5626"/>
    <w:rsid w:val="00BF1380"/>
    <w:rsid w:val="00BF2811"/>
    <w:rsid w:val="00BF473F"/>
    <w:rsid w:val="00BF4892"/>
    <w:rsid w:val="00BF4F24"/>
    <w:rsid w:val="00BF5E62"/>
    <w:rsid w:val="00BF6259"/>
    <w:rsid w:val="00BF652F"/>
    <w:rsid w:val="00BF6632"/>
    <w:rsid w:val="00BF7014"/>
    <w:rsid w:val="00BF7A88"/>
    <w:rsid w:val="00C0052B"/>
    <w:rsid w:val="00C00ABC"/>
    <w:rsid w:val="00C0279B"/>
    <w:rsid w:val="00C02B2C"/>
    <w:rsid w:val="00C02CE6"/>
    <w:rsid w:val="00C02F2C"/>
    <w:rsid w:val="00C03A1C"/>
    <w:rsid w:val="00C04567"/>
    <w:rsid w:val="00C04754"/>
    <w:rsid w:val="00C06A68"/>
    <w:rsid w:val="00C07BFE"/>
    <w:rsid w:val="00C12C52"/>
    <w:rsid w:val="00C16777"/>
    <w:rsid w:val="00C203F3"/>
    <w:rsid w:val="00C2305E"/>
    <w:rsid w:val="00C240A2"/>
    <w:rsid w:val="00C246D9"/>
    <w:rsid w:val="00C24AEE"/>
    <w:rsid w:val="00C27D38"/>
    <w:rsid w:val="00C27E02"/>
    <w:rsid w:val="00C31824"/>
    <w:rsid w:val="00C3191E"/>
    <w:rsid w:val="00C32E39"/>
    <w:rsid w:val="00C32F48"/>
    <w:rsid w:val="00C336D0"/>
    <w:rsid w:val="00C3377B"/>
    <w:rsid w:val="00C33D30"/>
    <w:rsid w:val="00C35372"/>
    <w:rsid w:val="00C3577F"/>
    <w:rsid w:val="00C36220"/>
    <w:rsid w:val="00C36DE0"/>
    <w:rsid w:val="00C403A1"/>
    <w:rsid w:val="00C411A2"/>
    <w:rsid w:val="00C41E06"/>
    <w:rsid w:val="00C42094"/>
    <w:rsid w:val="00C4241A"/>
    <w:rsid w:val="00C43AD5"/>
    <w:rsid w:val="00C468E1"/>
    <w:rsid w:val="00C47827"/>
    <w:rsid w:val="00C504BD"/>
    <w:rsid w:val="00C50E0D"/>
    <w:rsid w:val="00C5133C"/>
    <w:rsid w:val="00C532C9"/>
    <w:rsid w:val="00C53B30"/>
    <w:rsid w:val="00C54B7A"/>
    <w:rsid w:val="00C55850"/>
    <w:rsid w:val="00C56267"/>
    <w:rsid w:val="00C56927"/>
    <w:rsid w:val="00C57618"/>
    <w:rsid w:val="00C601E1"/>
    <w:rsid w:val="00C61456"/>
    <w:rsid w:val="00C615A8"/>
    <w:rsid w:val="00C61A76"/>
    <w:rsid w:val="00C62987"/>
    <w:rsid w:val="00C62B20"/>
    <w:rsid w:val="00C63872"/>
    <w:rsid w:val="00C63E1E"/>
    <w:rsid w:val="00C64422"/>
    <w:rsid w:val="00C64EFF"/>
    <w:rsid w:val="00C65B9E"/>
    <w:rsid w:val="00C66749"/>
    <w:rsid w:val="00C676DC"/>
    <w:rsid w:val="00C7056B"/>
    <w:rsid w:val="00C7126D"/>
    <w:rsid w:val="00C719BD"/>
    <w:rsid w:val="00C71B19"/>
    <w:rsid w:val="00C731C8"/>
    <w:rsid w:val="00C745DD"/>
    <w:rsid w:val="00C7531F"/>
    <w:rsid w:val="00C75CCD"/>
    <w:rsid w:val="00C7611A"/>
    <w:rsid w:val="00C7701F"/>
    <w:rsid w:val="00C819C7"/>
    <w:rsid w:val="00C81DCE"/>
    <w:rsid w:val="00C8253F"/>
    <w:rsid w:val="00C83030"/>
    <w:rsid w:val="00C83B7B"/>
    <w:rsid w:val="00C83F48"/>
    <w:rsid w:val="00C86118"/>
    <w:rsid w:val="00C86770"/>
    <w:rsid w:val="00C8688D"/>
    <w:rsid w:val="00C86D7A"/>
    <w:rsid w:val="00C87270"/>
    <w:rsid w:val="00C87552"/>
    <w:rsid w:val="00C903E1"/>
    <w:rsid w:val="00C91AE7"/>
    <w:rsid w:val="00C92237"/>
    <w:rsid w:val="00C92440"/>
    <w:rsid w:val="00C926FA"/>
    <w:rsid w:val="00C95E50"/>
    <w:rsid w:val="00C96021"/>
    <w:rsid w:val="00C968D3"/>
    <w:rsid w:val="00CA0351"/>
    <w:rsid w:val="00CA0D55"/>
    <w:rsid w:val="00CA2FED"/>
    <w:rsid w:val="00CA33B4"/>
    <w:rsid w:val="00CA6B82"/>
    <w:rsid w:val="00CA7E98"/>
    <w:rsid w:val="00CB0748"/>
    <w:rsid w:val="00CB0AA1"/>
    <w:rsid w:val="00CB1A8D"/>
    <w:rsid w:val="00CB234B"/>
    <w:rsid w:val="00CB2418"/>
    <w:rsid w:val="00CB28E2"/>
    <w:rsid w:val="00CB32B0"/>
    <w:rsid w:val="00CB3305"/>
    <w:rsid w:val="00CB33B8"/>
    <w:rsid w:val="00CB475E"/>
    <w:rsid w:val="00CB5EEE"/>
    <w:rsid w:val="00CB66D9"/>
    <w:rsid w:val="00CB6B1F"/>
    <w:rsid w:val="00CB7E1F"/>
    <w:rsid w:val="00CC07EF"/>
    <w:rsid w:val="00CC166E"/>
    <w:rsid w:val="00CC197F"/>
    <w:rsid w:val="00CC2821"/>
    <w:rsid w:val="00CC2D0B"/>
    <w:rsid w:val="00CC2F37"/>
    <w:rsid w:val="00CC32D5"/>
    <w:rsid w:val="00CC5E29"/>
    <w:rsid w:val="00CC6BAD"/>
    <w:rsid w:val="00CC6C86"/>
    <w:rsid w:val="00CC75AE"/>
    <w:rsid w:val="00CC793B"/>
    <w:rsid w:val="00CD01F4"/>
    <w:rsid w:val="00CD1205"/>
    <w:rsid w:val="00CD1C6F"/>
    <w:rsid w:val="00CD1CC1"/>
    <w:rsid w:val="00CD1E78"/>
    <w:rsid w:val="00CD1F30"/>
    <w:rsid w:val="00CD1F7F"/>
    <w:rsid w:val="00CD235A"/>
    <w:rsid w:val="00CD458B"/>
    <w:rsid w:val="00CD5C0F"/>
    <w:rsid w:val="00CD6320"/>
    <w:rsid w:val="00CD6CE2"/>
    <w:rsid w:val="00CD7E2A"/>
    <w:rsid w:val="00CE0F95"/>
    <w:rsid w:val="00CE1FBC"/>
    <w:rsid w:val="00CE2B3A"/>
    <w:rsid w:val="00CE413E"/>
    <w:rsid w:val="00CE4876"/>
    <w:rsid w:val="00CE5A3A"/>
    <w:rsid w:val="00CE5A66"/>
    <w:rsid w:val="00CE636E"/>
    <w:rsid w:val="00CE6518"/>
    <w:rsid w:val="00CE6D9E"/>
    <w:rsid w:val="00CF16F7"/>
    <w:rsid w:val="00CF233D"/>
    <w:rsid w:val="00CF26BD"/>
    <w:rsid w:val="00CF27D1"/>
    <w:rsid w:val="00CF2875"/>
    <w:rsid w:val="00CF3142"/>
    <w:rsid w:val="00CF3145"/>
    <w:rsid w:val="00CF336F"/>
    <w:rsid w:val="00CF3613"/>
    <w:rsid w:val="00CF3BD0"/>
    <w:rsid w:val="00CF5A50"/>
    <w:rsid w:val="00CF66F4"/>
    <w:rsid w:val="00CF6FFC"/>
    <w:rsid w:val="00CF723D"/>
    <w:rsid w:val="00CF7364"/>
    <w:rsid w:val="00CF7E64"/>
    <w:rsid w:val="00D01A65"/>
    <w:rsid w:val="00D02DE9"/>
    <w:rsid w:val="00D04AE2"/>
    <w:rsid w:val="00D04F9A"/>
    <w:rsid w:val="00D05A34"/>
    <w:rsid w:val="00D05B4B"/>
    <w:rsid w:val="00D0728D"/>
    <w:rsid w:val="00D078C8"/>
    <w:rsid w:val="00D079BD"/>
    <w:rsid w:val="00D1062B"/>
    <w:rsid w:val="00D10B57"/>
    <w:rsid w:val="00D13306"/>
    <w:rsid w:val="00D154AE"/>
    <w:rsid w:val="00D16368"/>
    <w:rsid w:val="00D16BDF"/>
    <w:rsid w:val="00D16E0F"/>
    <w:rsid w:val="00D21612"/>
    <w:rsid w:val="00D23CE9"/>
    <w:rsid w:val="00D24AF7"/>
    <w:rsid w:val="00D24C96"/>
    <w:rsid w:val="00D2550C"/>
    <w:rsid w:val="00D26C14"/>
    <w:rsid w:val="00D27861"/>
    <w:rsid w:val="00D27B71"/>
    <w:rsid w:val="00D33048"/>
    <w:rsid w:val="00D35089"/>
    <w:rsid w:val="00D35338"/>
    <w:rsid w:val="00D35CAF"/>
    <w:rsid w:val="00D36B0E"/>
    <w:rsid w:val="00D36DE5"/>
    <w:rsid w:val="00D37249"/>
    <w:rsid w:val="00D4056C"/>
    <w:rsid w:val="00D4156F"/>
    <w:rsid w:val="00D42159"/>
    <w:rsid w:val="00D4292D"/>
    <w:rsid w:val="00D43AA9"/>
    <w:rsid w:val="00D44AF7"/>
    <w:rsid w:val="00D44FD6"/>
    <w:rsid w:val="00D45D53"/>
    <w:rsid w:val="00D45F10"/>
    <w:rsid w:val="00D45FB3"/>
    <w:rsid w:val="00D479D9"/>
    <w:rsid w:val="00D47B50"/>
    <w:rsid w:val="00D50E87"/>
    <w:rsid w:val="00D5128B"/>
    <w:rsid w:val="00D518E6"/>
    <w:rsid w:val="00D51D55"/>
    <w:rsid w:val="00D52577"/>
    <w:rsid w:val="00D5381D"/>
    <w:rsid w:val="00D540E9"/>
    <w:rsid w:val="00D5437C"/>
    <w:rsid w:val="00D54AD3"/>
    <w:rsid w:val="00D54B57"/>
    <w:rsid w:val="00D54BED"/>
    <w:rsid w:val="00D561DD"/>
    <w:rsid w:val="00D568A1"/>
    <w:rsid w:val="00D57411"/>
    <w:rsid w:val="00D57472"/>
    <w:rsid w:val="00D574C4"/>
    <w:rsid w:val="00D5787D"/>
    <w:rsid w:val="00D60415"/>
    <w:rsid w:val="00D60940"/>
    <w:rsid w:val="00D609A4"/>
    <w:rsid w:val="00D658D7"/>
    <w:rsid w:val="00D702C1"/>
    <w:rsid w:val="00D709C3"/>
    <w:rsid w:val="00D71450"/>
    <w:rsid w:val="00D71F71"/>
    <w:rsid w:val="00D72118"/>
    <w:rsid w:val="00D72258"/>
    <w:rsid w:val="00D728E0"/>
    <w:rsid w:val="00D734CA"/>
    <w:rsid w:val="00D73586"/>
    <w:rsid w:val="00D73CA2"/>
    <w:rsid w:val="00D73DA1"/>
    <w:rsid w:val="00D742C9"/>
    <w:rsid w:val="00D742F5"/>
    <w:rsid w:val="00D74BC9"/>
    <w:rsid w:val="00D75549"/>
    <w:rsid w:val="00D757B4"/>
    <w:rsid w:val="00D75BAB"/>
    <w:rsid w:val="00D75BCC"/>
    <w:rsid w:val="00D75C25"/>
    <w:rsid w:val="00D75E4A"/>
    <w:rsid w:val="00D76770"/>
    <w:rsid w:val="00D77E99"/>
    <w:rsid w:val="00D80CF4"/>
    <w:rsid w:val="00D80E1D"/>
    <w:rsid w:val="00D80F41"/>
    <w:rsid w:val="00D80F49"/>
    <w:rsid w:val="00D8230A"/>
    <w:rsid w:val="00D847B1"/>
    <w:rsid w:val="00D8709B"/>
    <w:rsid w:val="00D870DC"/>
    <w:rsid w:val="00D87580"/>
    <w:rsid w:val="00D900FD"/>
    <w:rsid w:val="00D909D5"/>
    <w:rsid w:val="00D90C0B"/>
    <w:rsid w:val="00D93086"/>
    <w:rsid w:val="00D94432"/>
    <w:rsid w:val="00D944E6"/>
    <w:rsid w:val="00D97E72"/>
    <w:rsid w:val="00D97F16"/>
    <w:rsid w:val="00DA032A"/>
    <w:rsid w:val="00DA087B"/>
    <w:rsid w:val="00DA117A"/>
    <w:rsid w:val="00DA1311"/>
    <w:rsid w:val="00DA30D4"/>
    <w:rsid w:val="00DA48B8"/>
    <w:rsid w:val="00DA55C5"/>
    <w:rsid w:val="00DA64FE"/>
    <w:rsid w:val="00DA6DF5"/>
    <w:rsid w:val="00DA7FAB"/>
    <w:rsid w:val="00DB07E2"/>
    <w:rsid w:val="00DB19D2"/>
    <w:rsid w:val="00DB225A"/>
    <w:rsid w:val="00DB3C11"/>
    <w:rsid w:val="00DB420C"/>
    <w:rsid w:val="00DB4D83"/>
    <w:rsid w:val="00DB6228"/>
    <w:rsid w:val="00DB716C"/>
    <w:rsid w:val="00DB7DBB"/>
    <w:rsid w:val="00DB7E93"/>
    <w:rsid w:val="00DC0968"/>
    <w:rsid w:val="00DC0CAD"/>
    <w:rsid w:val="00DC1B10"/>
    <w:rsid w:val="00DC1B44"/>
    <w:rsid w:val="00DC1C18"/>
    <w:rsid w:val="00DC3988"/>
    <w:rsid w:val="00DC4824"/>
    <w:rsid w:val="00DC4ACF"/>
    <w:rsid w:val="00DC555E"/>
    <w:rsid w:val="00DC5A71"/>
    <w:rsid w:val="00DC6A76"/>
    <w:rsid w:val="00DD37E4"/>
    <w:rsid w:val="00DD41AD"/>
    <w:rsid w:val="00DD41EB"/>
    <w:rsid w:val="00DD5F62"/>
    <w:rsid w:val="00DD6420"/>
    <w:rsid w:val="00DD72A5"/>
    <w:rsid w:val="00DD75D3"/>
    <w:rsid w:val="00DD7F3F"/>
    <w:rsid w:val="00DE015C"/>
    <w:rsid w:val="00DE13D6"/>
    <w:rsid w:val="00DE1F80"/>
    <w:rsid w:val="00DE2B8F"/>
    <w:rsid w:val="00DE3A04"/>
    <w:rsid w:val="00DE3D68"/>
    <w:rsid w:val="00DE4D8C"/>
    <w:rsid w:val="00DE66B8"/>
    <w:rsid w:val="00DE68EB"/>
    <w:rsid w:val="00DE76ED"/>
    <w:rsid w:val="00DF0216"/>
    <w:rsid w:val="00DF0B94"/>
    <w:rsid w:val="00DF1647"/>
    <w:rsid w:val="00DF2752"/>
    <w:rsid w:val="00DF2A5B"/>
    <w:rsid w:val="00DF4DF7"/>
    <w:rsid w:val="00DF52DF"/>
    <w:rsid w:val="00DF5616"/>
    <w:rsid w:val="00DF65DD"/>
    <w:rsid w:val="00DF6BAE"/>
    <w:rsid w:val="00DF7506"/>
    <w:rsid w:val="00E0123D"/>
    <w:rsid w:val="00E016DB"/>
    <w:rsid w:val="00E02BEE"/>
    <w:rsid w:val="00E03525"/>
    <w:rsid w:val="00E03BA2"/>
    <w:rsid w:val="00E04DB8"/>
    <w:rsid w:val="00E12E00"/>
    <w:rsid w:val="00E14EAA"/>
    <w:rsid w:val="00E15790"/>
    <w:rsid w:val="00E15969"/>
    <w:rsid w:val="00E15D5D"/>
    <w:rsid w:val="00E16D1C"/>
    <w:rsid w:val="00E214B6"/>
    <w:rsid w:val="00E2322D"/>
    <w:rsid w:val="00E23736"/>
    <w:rsid w:val="00E237A5"/>
    <w:rsid w:val="00E23F79"/>
    <w:rsid w:val="00E243E0"/>
    <w:rsid w:val="00E269EC"/>
    <w:rsid w:val="00E271C3"/>
    <w:rsid w:val="00E27554"/>
    <w:rsid w:val="00E279D3"/>
    <w:rsid w:val="00E3001E"/>
    <w:rsid w:val="00E30953"/>
    <w:rsid w:val="00E327FC"/>
    <w:rsid w:val="00E32F19"/>
    <w:rsid w:val="00E339A5"/>
    <w:rsid w:val="00E3520A"/>
    <w:rsid w:val="00E366D4"/>
    <w:rsid w:val="00E37C59"/>
    <w:rsid w:val="00E4226F"/>
    <w:rsid w:val="00E43025"/>
    <w:rsid w:val="00E444D1"/>
    <w:rsid w:val="00E44ABD"/>
    <w:rsid w:val="00E45975"/>
    <w:rsid w:val="00E45E3D"/>
    <w:rsid w:val="00E4631B"/>
    <w:rsid w:val="00E50B8A"/>
    <w:rsid w:val="00E5243A"/>
    <w:rsid w:val="00E52E1F"/>
    <w:rsid w:val="00E5347F"/>
    <w:rsid w:val="00E54651"/>
    <w:rsid w:val="00E5524B"/>
    <w:rsid w:val="00E559E8"/>
    <w:rsid w:val="00E55ECE"/>
    <w:rsid w:val="00E55ED2"/>
    <w:rsid w:val="00E561C4"/>
    <w:rsid w:val="00E56A63"/>
    <w:rsid w:val="00E5759C"/>
    <w:rsid w:val="00E608BB"/>
    <w:rsid w:val="00E627F9"/>
    <w:rsid w:val="00E630DB"/>
    <w:rsid w:val="00E64067"/>
    <w:rsid w:val="00E65D8F"/>
    <w:rsid w:val="00E65FE1"/>
    <w:rsid w:val="00E6630B"/>
    <w:rsid w:val="00E67054"/>
    <w:rsid w:val="00E7055F"/>
    <w:rsid w:val="00E70C25"/>
    <w:rsid w:val="00E7135B"/>
    <w:rsid w:val="00E71D06"/>
    <w:rsid w:val="00E729D7"/>
    <w:rsid w:val="00E730CB"/>
    <w:rsid w:val="00E731FB"/>
    <w:rsid w:val="00E74040"/>
    <w:rsid w:val="00E74628"/>
    <w:rsid w:val="00E748E3"/>
    <w:rsid w:val="00E7496D"/>
    <w:rsid w:val="00E757C1"/>
    <w:rsid w:val="00E75FF3"/>
    <w:rsid w:val="00E772A8"/>
    <w:rsid w:val="00E77E9E"/>
    <w:rsid w:val="00E80B15"/>
    <w:rsid w:val="00E812E3"/>
    <w:rsid w:val="00E81A92"/>
    <w:rsid w:val="00E81BDD"/>
    <w:rsid w:val="00E81C45"/>
    <w:rsid w:val="00E830C9"/>
    <w:rsid w:val="00E846F5"/>
    <w:rsid w:val="00E8505E"/>
    <w:rsid w:val="00E851D1"/>
    <w:rsid w:val="00E85778"/>
    <w:rsid w:val="00E865AC"/>
    <w:rsid w:val="00E91623"/>
    <w:rsid w:val="00E9170A"/>
    <w:rsid w:val="00E919E8"/>
    <w:rsid w:val="00E91C4D"/>
    <w:rsid w:val="00E92A3B"/>
    <w:rsid w:val="00E92D37"/>
    <w:rsid w:val="00E9348D"/>
    <w:rsid w:val="00E941CE"/>
    <w:rsid w:val="00E942DB"/>
    <w:rsid w:val="00E95602"/>
    <w:rsid w:val="00E96ECD"/>
    <w:rsid w:val="00E97A83"/>
    <w:rsid w:val="00EA0479"/>
    <w:rsid w:val="00EA3A4C"/>
    <w:rsid w:val="00EA3F47"/>
    <w:rsid w:val="00EA52AA"/>
    <w:rsid w:val="00EA7365"/>
    <w:rsid w:val="00EA79C0"/>
    <w:rsid w:val="00EA7D1C"/>
    <w:rsid w:val="00EB0C9D"/>
    <w:rsid w:val="00EB1A42"/>
    <w:rsid w:val="00EB1B18"/>
    <w:rsid w:val="00EB1D7C"/>
    <w:rsid w:val="00EB21A5"/>
    <w:rsid w:val="00EB492F"/>
    <w:rsid w:val="00EB4B83"/>
    <w:rsid w:val="00EB5902"/>
    <w:rsid w:val="00EB787F"/>
    <w:rsid w:val="00EB7CFF"/>
    <w:rsid w:val="00EC0ADF"/>
    <w:rsid w:val="00EC16BA"/>
    <w:rsid w:val="00EC16E0"/>
    <w:rsid w:val="00EC21C9"/>
    <w:rsid w:val="00EC3316"/>
    <w:rsid w:val="00EC3654"/>
    <w:rsid w:val="00EC3EB5"/>
    <w:rsid w:val="00EC75EB"/>
    <w:rsid w:val="00EC7F1A"/>
    <w:rsid w:val="00ED0018"/>
    <w:rsid w:val="00ED11ED"/>
    <w:rsid w:val="00ED34DD"/>
    <w:rsid w:val="00ED384B"/>
    <w:rsid w:val="00ED3EF4"/>
    <w:rsid w:val="00ED4349"/>
    <w:rsid w:val="00ED6991"/>
    <w:rsid w:val="00ED6E11"/>
    <w:rsid w:val="00ED7194"/>
    <w:rsid w:val="00EE0D5A"/>
    <w:rsid w:val="00EE2564"/>
    <w:rsid w:val="00EE315D"/>
    <w:rsid w:val="00EE3D0B"/>
    <w:rsid w:val="00EE49A9"/>
    <w:rsid w:val="00EE4CB6"/>
    <w:rsid w:val="00EE50E9"/>
    <w:rsid w:val="00EE5962"/>
    <w:rsid w:val="00EE5DC8"/>
    <w:rsid w:val="00EE66BA"/>
    <w:rsid w:val="00EF1707"/>
    <w:rsid w:val="00EF1B2A"/>
    <w:rsid w:val="00EF2BA8"/>
    <w:rsid w:val="00EF4578"/>
    <w:rsid w:val="00EF72C4"/>
    <w:rsid w:val="00F000FA"/>
    <w:rsid w:val="00F007B5"/>
    <w:rsid w:val="00F02411"/>
    <w:rsid w:val="00F02EDD"/>
    <w:rsid w:val="00F0372E"/>
    <w:rsid w:val="00F038D1"/>
    <w:rsid w:val="00F054EA"/>
    <w:rsid w:val="00F05BE8"/>
    <w:rsid w:val="00F05C0C"/>
    <w:rsid w:val="00F05D19"/>
    <w:rsid w:val="00F0685D"/>
    <w:rsid w:val="00F0790F"/>
    <w:rsid w:val="00F07960"/>
    <w:rsid w:val="00F10684"/>
    <w:rsid w:val="00F11AD9"/>
    <w:rsid w:val="00F12285"/>
    <w:rsid w:val="00F1375F"/>
    <w:rsid w:val="00F14016"/>
    <w:rsid w:val="00F14AA6"/>
    <w:rsid w:val="00F156DC"/>
    <w:rsid w:val="00F15776"/>
    <w:rsid w:val="00F15C08"/>
    <w:rsid w:val="00F168D5"/>
    <w:rsid w:val="00F21DA4"/>
    <w:rsid w:val="00F221A9"/>
    <w:rsid w:val="00F23A28"/>
    <w:rsid w:val="00F24C6E"/>
    <w:rsid w:val="00F2507F"/>
    <w:rsid w:val="00F26A01"/>
    <w:rsid w:val="00F312C9"/>
    <w:rsid w:val="00F31B4A"/>
    <w:rsid w:val="00F323A5"/>
    <w:rsid w:val="00F324E7"/>
    <w:rsid w:val="00F32E5A"/>
    <w:rsid w:val="00F32F4E"/>
    <w:rsid w:val="00F33F3B"/>
    <w:rsid w:val="00F3419E"/>
    <w:rsid w:val="00F349B0"/>
    <w:rsid w:val="00F35877"/>
    <w:rsid w:val="00F35AB1"/>
    <w:rsid w:val="00F37B60"/>
    <w:rsid w:val="00F414D5"/>
    <w:rsid w:val="00F4160A"/>
    <w:rsid w:val="00F41CA9"/>
    <w:rsid w:val="00F42501"/>
    <w:rsid w:val="00F427BA"/>
    <w:rsid w:val="00F42F73"/>
    <w:rsid w:val="00F43EFA"/>
    <w:rsid w:val="00F4456A"/>
    <w:rsid w:val="00F45AC3"/>
    <w:rsid w:val="00F45F2E"/>
    <w:rsid w:val="00F45FF0"/>
    <w:rsid w:val="00F51864"/>
    <w:rsid w:val="00F52F8D"/>
    <w:rsid w:val="00F53C71"/>
    <w:rsid w:val="00F559F1"/>
    <w:rsid w:val="00F56341"/>
    <w:rsid w:val="00F60268"/>
    <w:rsid w:val="00F60BC4"/>
    <w:rsid w:val="00F61931"/>
    <w:rsid w:val="00F61CEA"/>
    <w:rsid w:val="00F623DB"/>
    <w:rsid w:val="00F62C83"/>
    <w:rsid w:val="00F64B12"/>
    <w:rsid w:val="00F66211"/>
    <w:rsid w:val="00F6682D"/>
    <w:rsid w:val="00F66F66"/>
    <w:rsid w:val="00F67470"/>
    <w:rsid w:val="00F70DFF"/>
    <w:rsid w:val="00F70FD9"/>
    <w:rsid w:val="00F711B0"/>
    <w:rsid w:val="00F721E6"/>
    <w:rsid w:val="00F72C92"/>
    <w:rsid w:val="00F73202"/>
    <w:rsid w:val="00F74918"/>
    <w:rsid w:val="00F74A5D"/>
    <w:rsid w:val="00F75C32"/>
    <w:rsid w:val="00F76600"/>
    <w:rsid w:val="00F76E23"/>
    <w:rsid w:val="00F801B6"/>
    <w:rsid w:val="00F810F9"/>
    <w:rsid w:val="00F81CB6"/>
    <w:rsid w:val="00F823FB"/>
    <w:rsid w:val="00F82BED"/>
    <w:rsid w:val="00F83AD3"/>
    <w:rsid w:val="00F841E8"/>
    <w:rsid w:val="00F8530D"/>
    <w:rsid w:val="00F85DBA"/>
    <w:rsid w:val="00F85EAE"/>
    <w:rsid w:val="00F875CF"/>
    <w:rsid w:val="00F87CF0"/>
    <w:rsid w:val="00F90565"/>
    <w:rsid w:val="00F90D9C"/>
    <w:rsid w:val="00F91146"/>
    <w:rsid w:val="00F91886"/>
    <w:rsid w:val="00F92F0F"/>
    <w:rsid w:val="00F94169"/>
    <w:rsid w:val="00F9439D"/>
    <w:rsid w:val="00F9486F"/>
    <w:rsid w:val="00F94FCA"/>
    <w:rsid w:val="00F95267"/>
    <w:rsid w:val="00F961EC"/>
    <w:rsid w:val="00F9677C"/>
    <w:rsid w:val="00F96BB1"/>
    <w:rsid w:val="00F97EDC"/>
    <w:rsid w:val="00FA03DF"/>
    <w:rsid w:val="00FA09CD"/>
    <w:rsid w:val="00FA0C34"/>
    <w:rsid w:val="00FA0CAF"/>
    <w:rsid w:val="00FA0D58"/>
    <w:rsid w:val="00FA3399"/>
    <w:rsid w:val="00FA3946"/>
    <w:rsid w:val="00FA421C"/>
    <w:rsid w:val="00FA42FC"/>
    <w:rsid w:val="00FA51C3"/>
    <w:rsid w:val="00FA5535"/>
    <w:rsid w:val="00FA627C"/>
    <w:rsid w:val="00FA74AD"/>
    <w:rsid w:val="00FA7749"/>
    <w:rsid w:val="00FB0BC0"/>
    <w:rsid w:val="00FB1540"/>
    <w:rsid w:val="00FB2F30"/>
    <w:rsid w:val="00FB3067"/>
    <w:rsid w:val="00FB3AE4"/>
    <w:rsid w:val="00FB3EE0"/>
    <w:rsid w:val="00FB6A0F"/>
    <w:rsid w:val="00FC1333"/>
    <w:rsid w:val="00FC1B47"/>
    <w:rsid w:val="00FC1E28"/>
    <w:rsid w:val="00FC1F53"/>
    <w:rsid w:val="00FC202A"/>
    <w:rsid w:val="00FC4D31"/>
    <w:rsid w:val="00FC504A"/>
    <w:rsid w:val="00FC538F"/>
    <w:rsid w:val="00FC5991"/>
    <w:rsid w:val="00FC6AF1"/>
    <w:rsid w:val="00FD0009"/>
    <w:rsid w:val="00FD0BAE"/>
    <w:rsid w:val="00FD1077"/>
    <w:rsid w:val="00FD1EE2"/>
    <w:rsid w:val="00FD4FAD"/>
    <w:rsid w:val="00FD699F"/>
    <w:rsid w:val="00FD704D"/>
    <w:rsid w:val="00FD79CD"/>
    <w:rsid w:val="00FD7A72"/>
    <w:rsid w:val="00FE18A9"/>
    <w:rsid w:val="00FE2DA5"/>
    <w:rsid w:val="00FE4394"/>
    <w:rsid w:val="00FE6AA0"/>
    <w:rsid w:val="00FE7542"/>
    <w:rsid w:val="00FF00DE"/>
    <w:rsid w:val="00FF1DCF"/>
    <w:rsid w:val="00FF2BBC"/>
    <w:rsid w:val="00FF4325"/>
    <w:rsid w:val="00FF46BA"/>
    <w:rsid w:val="00FF52FD"/>
    <w:rsid w:val="00FF53B6"/>
    <w:rsid w:val="00FF7526"/>
    <w:rsid w:val="00FF7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42C1E"/>
  <w15:docId w15:val="{E1368F84-EF3C-44E9-92C0-73B574DF4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BA8"/>
    <w:rPr>
      <w:sz w:val="24"/>
      <w:szCs w:val="24"/>
    </w:rPr>
  </w:style>
  <w:style w:type="paragraph" w:styleId="Heading1">
    <w:name w:val="heading 1"/>
    <w:basedOn w:val="Normal"/>
    <w:next w:val="Normal"/>
    <w:qFormat/>
    <w:rsid w:val="00274BA8"/>
    <w:pPr>
      <w:keepNext/>
      <w:spacing w:line="480" w:lineRule="auto"/>
      <w:outlineLvl w:val="0"/>
    </w:pPr>
    <w:rPr>
      <w:b/>
    </w:rPr>
  </w:style>
  <w:style w:type="paragraph" w:styleId="Heading2">
    <w:name w:val="heading 2"/>
    <w:basedOn w:val="Normal"/>
    <w:next w:val="Normal"/>
    <w:qFormat/>
    <w:rsid w:val="00274BA8"/>
    <w:pPr>
      <w:keepNext/>
      <w:spacing w:line="480" w:lineRule="auto"/>
      <w:outlineLvl w:val="1"/>
    </w:pPr>
    <w:rPr>
      <w:b/>
      <w:u w:val="double"/>
    </w:rPr>
  </w:style>
  <w:style w:type="paragraph" w:styleId="Heading3">
    <w:name w:val="heading 3"/>
    <w:basedOn w:val="Normal"/>
    <w:next w:val="Normal"/>
    <w:qFormat/>
    <w:rsid w:val="00274BA8"/>
    <w:pPr>
      <w:keepNext/>
      <w:outlineLvl w:val="2"/>
    </w:pPr>
    <w:rPr>
      <w:b/>
      <w:color w:val="0000FF"/>
      <w:sz w:val="32"/>
      <w:u w:val="double"/>
    </w:rPr>
  </w:style>
  <w:style w:type="paragraph" w:styleId="Heading4">
    <w:name w:val="heading 4"/>
    <w:basedOn w:val="Normal"/>
    <w:next w:val="Normal"/>
    <w:qFormat/>
    <w:rsid w:val="00274BA8"/>
    <w:pPr>
      <w:keepNext/>
      <w:outlineLvl w:val="3"/>
    </w:pPr>
  </w:style>
  <w:style w:type="paragraph" w:styleId="Heading5">
    <w:name w:val="heading 5"/>
    <w:basedOn w:val="Normal"/>
    <w:next w:val="Normal"/>
    <w:qFormat/>
    <w:rsid w:val="00274BA8"/>
    <w:pPr>
      <w:keepNext/>
      <w:outlineLvl w:val="4"/>
    </w:pPr>
    <w:rPr>
      <w:b/>
    </w:rPr>
  </w:style>
  <w:style w:type="paragraph" w:styleId="Heading6">
    <w:name w:val="heading 6"/>
    <w:basedOn w:val="Normal"/>
    <w:next w:val="Normal"/>
    <w:qFormat/>
    <w:rsid w:val="00274BA8"/>
    <w:pPr>
      <w:keepNext/>
      <w:ind w:left="1800" w:hanging="360"/>
      <w:outlineLvl w:val="5"/>
    </w:pPr>
  </w:style>
  <w:style w:type="paragraph" w:styleId="Heading7">
    <w:name w:val="heading 7"/>
    <w:basedOn w:val="Normal"/>
    <w:next w:val="Normal"/>
    <w:qFormat/>
    <w:rsid w:val="00274BA8"/>
    <w:pPr>
      <w:keepNext/>
      <w:ind w:left="1440" w:hanging="1440"/>
      <w:outlineLvl w:val="6"/>
    </w:pPr>
  </w:style>
  <w:style w:type="paragraph" w:styleId="Heading8">
    <w:name w:val="heading 8"/>
    <w:basedOn w:val="Normal"/>
    <w:next w:val="Normal"/>
    <w:qFormat/>
    <w:rsid w:val="00274BA8"/>
    <w:pPr>
      <w:keepNext/>
      <w:tabs>
        <w:tab w:val="left" w:pos="1980"/>
      </w:tabs>
      <w:outlineLvl w:val="7"/>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74BA8"/>
    <w:pPr>
      <w:tabs>
        <w:tab w:val="center" w:pos="4320"/>
        <w:tab w:val="right" w:pos="8640"/>
      </w:tabs>
    </w:pPr>
  </w:style>
  <w:style w:type="paragraph" w:styleId="Footer">
    <w:name w:val="footer"/>
    <w:basedOn w:val="Normal"/>
    <w:rsid w:val="00274BA8"/>
    <w:pPr>
      <w:tabs>
        <w:tab w:val="center" w:pos="4320"/>
        <w:tab w:val="right" w:pos="8640"/>
      </w:tabs>
    </w:pPr>
  </w:style>
  <w:style w:type="character" w:styleId="PageNumber">
    <w:name w:val="page number"/>
    <w:basedOn w:val="DefaultParagraphFont"/>
    <w:rsid w:val="00274BA8"/>
  </w:style>
  <w:style w:type="character" w:styleId="Hyperlink">
    <w:name w:val="Hyperlink"/>
    <w:basedOn w:val="DefaultParagraphFont"/>
    <w:rsid w:val="00274BA8"/>
    <w:rPr>
      <w:color w:val="0000FF"/>
      <w:u w:val="single"/>
    </w:rPr>
  </w:style>
  <w:style w:type="character" w:styleId="CommentReference">
    <w:name w:val="annotation reference"/>
    <w:basedOn w:val="DefaultParagraphFont"/>
    <w:uiPriority w:val="99"/>
    <w:semiHidden/>
    <w:rsid w:val="00274BA8"/>
    <w:rPr>
      <w:sz w:val="16"/>
      <w:szCs w:val="16"/>
    </w:rPr>
  </w:style>
  <w:style w:type="paragraph" w:styleId="CommentText">
    <w:name w:val="annotation text"/>
    <w:basedOn w:val="Normal"/>
    <w:link w:val="CommentTextChar"/>
    <w:uiPriority w:val="99"/>
    <w:semiHidden/>
    <w:rsid w:val="00274BA8"/>
    <w:rPr>
      <w:sz w:val="20"/>
      <w:szCs w:val="20"/>
    </w:rPr>
  </w:style>
  <w:style w:type="paragraph" w:styleId="BodyText">
    <w:name w:val="Body Text"/>
    <w:basedOn w:val="Normal"/>
    <w:rsid w:val="00274BA8"/>
    <w:rPr>
      <w:color w:val="FF0000"/>
    </w:rPr>
  </w:style>
  <w:style w:type="character" w:styleId="FollowedHyperlink">
    <w:name w:val="FollowedHyperlink"/>
    <w:basedOn w:val="DefaultParagraphFont"/>
    <w:rsid w:val="00274BA8"/>
    <w:rPr>
      <w:color w:val="800080"/>
      <w:u w:val="single"/>
    </w:rPr>
  </w:style>
  <w:style w:type="paragraph" w:styleId="BodyText2">
    <w:name w:val="Body Text 2"/>
    <w:basedOn w:val="Normal"/>
    <w:rsid w:val="00274BA8"/>
  </w:style>
  <w:style w:type="paragraph" w:styleId="BodyTextIndent">
    <w:name w:val="Body Text Indent"/>
    <w:basedOn w:val="Normal"/>
    <w:rsid w:val="00274BA8"/>
    <w:pPr>
      <w:spacing w:after="120"/>
      <w:ind w:left="360"/>
    </w:pPr>
  </w:style>
  <w:style w:type="paragraph" w:styleId="BodyTextIndent2">
    <w:name w:val="Body Text Indent 2"/>
    <w:basedOn w:val="Normal"/>
    <w:rsid w:val="00274BA8"/>
    <w:pPr>
      <w:ind w:left="1800" w:hanging="360"/>
    </w:pPr>
  </w:style>
  <w:style w:type="paragraph" w:styleId="BodyTextIndent3">
    <w:name w:val="Body Text Indent 3"/>
    <w:basedOn w:val="Normal"/>
    <w:rsid w:val="00274BA8"/>
    <w:pPr>
      <w:ind w:left="1800" w:hanging="360"/>
    </w:pPr>
  </w:style>
  <w:style w:type="paragraph" w:styleId="BodyText3">
    <w:name w:val="Body Text 3"/>
    <w:basedOn w:val="Normal"/>
    <w:rsid w:val="00274BA8"/>
    <w:rPr>
      <w:b/>
      <w:u w:val="double"/>
    </w:rPr>
  </w:style>
  <w:style w:type="paragraph" w:styleId="CommentSubject">
    <w:name w:val="annotation subject"/>
    <w:basedOn w:val="CommentText"/>
    <w:next w:val="CommentText"/>
    <w:semiHidden/>
    <w:rsid w:val="00274BA8"/>
    <w:rPr>
      <w:b/>
      <w:bCs/>
    </w:rPr>
  </w:style>
  <w:style w:type="paragraph" w:styleId="BalloonText">
    <w:name w:val="Balloon Text"/>
    <w:basedOn w:val="Normal"/>
    <w:semiHidden/>
    <w:rsid w:val="00274BA8"/>
    <w:rPr>
      <w:rFonts w:ascii="Tahoma" w:hAnsi="Tahoma" w:cs="Tahoma"/>
      <w:sz w:val="16"/>
      <w:szCs w:val="16"/>
    </w:rPr>
  </w:style>
  <w:style w:type="paragraph" w:customStyle="1" w:styleId="PD">
    <w:name w:val="PD"/>
    <w:basedOn w:val="Normal"/>
    <w:rsid w:val="00274BA8"/>
    <w:pPr>
      <w:tabs>
        <w:tab w:val="left" w:pos="3420"/>
        <w:tab w:val="left" w:pos="3690"/>
        <w:tab w:val="left" w:pos="4860"/>
      </w:tabs>
      <w:spacing w:before="60" w:after="120" w:line="240" w:lineRule="atLeast"/>
    </w:pPr>
    <w:rPr>
      <w:rFonts w:ascii="Courier" w:hAnsi="Courier"/>
      <w:b/>
      <w:i/>
      <w:szCs w:val="20"/>
    </w:rPr>
  </w:style>
  <w:style w:type="paragraph" w:customStyle="1" w:styleId="FIGPD">
    <w:name w:val="FIGPD"/>
    <w:basedOn w:val="Normal"/>
    <w:rsid w:val="00274BA8"/>
    <w:pPr>
      <w:tabs>
        <w:tab w:val="left" w:pos="3690"/>
        <w:tab w:val="left" w:pos="4860"/>
      </w:tabs>
      <w:spacing w:before="120" w:after="120" w:line="240" w:lineRule="atLeast"/>
    </w:pPr>
    <w:rPr>
      <w:rFonts w:ascii="Courier" w:hAnsi="Courier"/>
      <w:b/>
      <w:bCs/>
      <w:i/>
      <w:iCs/>
      <w:szCs w:val="20"/>
    </w:rPr>
  </w:style>
  <w:style w:type="paragraph" w:customStyle="1" w:styleId="CFNUM">
    <w:name w:val="CF_NUM"/>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CFTTL">
    <w:name w:val="CF_TTL"/>
    <w:basedOn w:val="Normal"/>
    <w:rsid w:val="00274BA8"/>
    <w:pPr>
      <w:tabs>
        <w:tab w:val="left" w:pos="720"/>
      </w:tabs>
      <w:spacing w:after="120"/>
      <w:outlineLvl w:val="0"/>
    </w:pPr>
    <w:rPr>
      <w:rFonts w:ascii="GillSans-Bold" w:hAnsi="GillSans-Bold"/>
      <w:b/>
      <w:color w:val="008000"/>
      <w:sz w:val="32"/>
      <w:szCs w:val="20"/>
    </w:rPr>
  </w:style>
  <w:style w:type="paragraph" w:customStyle="1" w:styleId="CFKTSETTTL">
    <w:name w:val="CF_KTSET_TTL"/>
    <w:basedOn w:val="Normal"/>
    <w:rsid w:val="00274BA8"/>
    <w:pPr>
      <w:spacing w:before="240" w:after="120"/>
    </w:pPr>
    <w:rPr>
      <w:b/>
      <w:color w:val="800080"/>
      <w:sz w:val="28"/>
    </w:rPr>
  </w:style>
  <w:style w:type="paragraph" w:customStyle="1" w:styleId="CFKT">
    <w:name w:val="CF_KT"/>
    <w:basedOn w:val="Normal"/>
    <w:rsid w:val="00274BA8"/>
    <w:rPr>
      <w:rFonts w:ascii="Times" w:eastAsia="Times" w:hAnsi="Times"/>
      <w:szCs w:val="20"/>
    </w:rPr>
  </w:style>
  <w:style w:type="paragraph" w:customStyle="1" w:styleId="CFOBJSET">
    <w:name w:val="CF_OBJSET"/>
    <w:basedOn w:val="Normal"/>
    <w:rsid w:val="00274BA8"/>
    <w:pPr>
      <w:spacing w:before="120" w:after="240" w:line="240" w:lineRule="atLeast"/>
    </w:pPr>
    <w:rPr>
      <w:rFonts w:eastAsia="Times"/>
      <w:b/>
      <w:szCs w:val="20"/>
    </w:rPr>
  </w:style>
  <w:style w:type="paragraph" w:customStyle="1" w:styleId="CFOBJSETH1">
    <w:name w:val="CF_OBJSET_H1"/>
    <w:basedOn w:val="Normal"/>
    <w:rsid w:val="00274BA8"/>
    <w:pPr>
      <w:spacing w:before="120" w:line="240" w:lineRule="atLeast"/>
    </w:pPr>
    <w:rPr>
      <w:rFonts w:eastAsia="Times"/>
      <w:b/>
      <w:szCs w:val="20"/>
    </w:rPr>
  </w:style>
  <w:style w:type="paragraph" w:customStyle="1" w:styleId="CFOBJSETH2">
    <w:name w:val="CF_OBJSET_H2"/>
    <w:basedOn w:val="CFOBJSETH1"/>
    <w:rsid w:val="00274BA8"/>
    <w:pPr>
      <w:spacing w:before="0" w:after="120"/>
    </w:pPr>
  </w:style>
  <w:style w:type="paragraph" w:customStyle="1" w:styleId="CFOBJ">
    <w:name w:val="CF_OBJ"/>
    <w:basedOn w:val="Normal"/>
    <w:rsid w:val="00274BA8"/>
    <w:rPr>
      <w:rFonts w:ascii="GillSans-Bold" w:hAnsi="GillSans-Bold"/>
      <w:color w:val="000000"/>
      <w:sz w:val="26"/>
      <w:szCs w:val="20"/>
    </w:rPr>
  </w:style>
  <w:style w:type="paragraph" w:customStyle="1" w:styleId="CFINTROH1">
    <w:name w:val="CF_INTRO_H1"/>
    <w:basedOn w:val="Normal"/>
    <w:rsid w:val="00274BA8"/>
    <w:pPr>
      <w:spacing w:before="240" w:after="120" w:line="240" w:lineRule="atLeast"/>
      <w:outlineLvl w:val="1"/>
    </w:pPr>
    <w:rPr>
      <w:rFonts w:eastAsia="Times"/>
      <w:b/>
      <w:color w:val="000080"/>
      <w:sz w:val="28"/>
      <w:szCs w:val="20"/>
    </w:rPr>
  </w:style>
  <w:style w:type="paragraph" w:customStyle="1" w:styleId="CFINTROHEADFIRST">
    <w:name w:val="CF_INTRO_HEADFIRST"/>
    <w:basedOn w:val="Normal"/>
    <w:rsid w:val="00274BA8"/>
    <w:pPr>
      <w:spacing w:after="240" w:line="360" w:lineRule="auto"/>
    </w:pPr>
    <w:rPr>
      <w:rFonts w:eastAsia="Times"/>
      <w:szCs w:val="20"/>
    </w:rPr>
  </w:style>
  <w:style w:type="paragraph" w:customStyle="1" w:styleId="CFINTRO">
    <w:name w:val="CF_INTRO"/>
    <w:basedOn w:val="Normal"/>
    <w:rsid w:val="00274BA8"/>
    <w:pPr>
      <w:tabs>
        <w:tab w:val="left" w:pos="720"/>
        <w:tab w:val="left" w:pos="4320"/>
        <w:tab w:val="left" w:pos="5040"/>
        <w:tab w:val="left" w:pos="5760"/>
        <w:tab w:val="left" w:pos="6480"/>
        <w:tab w:val="left" w:pos="7200"/>
        <w:tab w:val="left" w:pos="7920"/>
        <w:tab w:val="left" w:pos="8640"/>
        <w:tab w:val="left" w:pos="9360"/>
      </w:tabs>
      <w:spacing w:line="360" w:lineRule="auto"/>
    </w:pPr>
    <w:rPr>
      <w:snapToGrid w:val="0"/>
      <w:color w:val="000000"/>
      <w:szCs w:val="20"/>
    </w:rPr>
  </w:style>
  <w:style w:type="paragraph" w:customStyle="1" w:styleId="CFINTROBX1SUPTTL">
    <w:name w:val="CF_INTRO_BX1_SUPTTL"/>
    <w:basedOn w:val="CFINTROH1"/>
    <w:rsid w:val="00274BA8"/>
  </w:style>
  <w:style w:type="paragraph" w:customStyle="1" w:styleId="CFINTROBX1TTL">
    <w:name w:val="CF_INTRO_BX1_TTL"/>
    <w:basedOn w:val="Normal"/>
    <w:rsid w:val="00274BA8"/>
    <w:pPr>
      <w:spacing w:after="120"/>
      <w:outlineLvl w:val="2"/>
    </w:pPr>
    <w:rPr>
      <w:rFonts w:eastAsia="Times"/>
      <w:b/>
      <w:color w:val="800080"/>
      <w:sz w:val="28"/>
      <w:szCs w:val="20"/>
    </w:rPr>
  </w:style>
  <w:style w:type="paragraph" w:customStyle="1" w:styleId="CFINTROBX1FIRST">
    <w:name w:val="CF_INTRO_BX1_FIRST"/>
    <w:basedOn w:val="Normal"/>
    <w:rsid w:val="00274BA8"/>
    <w:pPr>
      <w:spacing w:before="120" w:line="360" w:lineRule="auto"/>
    </w:pPr>
  </w:style>
  <w:style w:type="paragraph" w:customStyle="1" w:styleId="CFINTROBX1">
    <w:name w:val="CF_INTRO_BX1"/>
    <w:basedOn w:val="Normal"/>
    <w:rsid w:val="00274BA8"/>
    <w:pPr>
      <w:spacing w:before="120" w:line="360" w:lineRule="auto"/>
    </w:pPr>
    <w:rPr>
      <w:rFonts w:eastAsia="Times"/>
      <w:szCs w:val="20"/>
    </w:rPr>
  </w:style>
  <w:style w:type="paragraph" w:customStyle="1" w:styleId="SECTTL">
    <w:name w:val="SEC_TTL"/>
    <w:basedOn w:val="Normal"/>
    <w:rsid w:val="00274BA8"/>
    <w:pPr>
      <w:tabs>
        <w:tab w:val="left" w:pos="720"/>
      </w:tabs>
      <w:spacing w:before="240" w:after="120"/>
      <w:outlineLvl w:val="1"/>
    </w:pPr>
    <w:rPr>
      <w:b/>
      <w:color w:val="000080"/>
      <w:sz w:val="28"/>
      <w:szCs w:val="20"/>
    </w:rPr>
  </w:style>
  <w:style w:type="paragraph" w:customStyle="1" w:styleId="QQ">
    <w:name w:val="QQ"/>
    <w:basedOn w:val="SEC"/>
    <w:rsid w:val="00274BA8"/>
    <w:pPr>
      <w:pBdr>
        <w:top w:val="single" w:sz="4" w:space="1" w:color="0000FF"/>
        <w:left w:val="single" w:sz="4" w:space="4" w:color="0000FF"/>
        <w:bottom w:val="single" w:sz="4" w:space="1" w:color="0000FF"/>
        <w:right w:val="single" w:sz="4" w:space="4" w:color="0000FF"/>
      </w:pBdr>
    </w:pPr>
    <w:rPr>
      <w:b/>
      <w:color w:val="0000FF"/>
    </w:rPr>
  </w:style>
  <w:style w:type="paragraph" w:customStyle="1" w:styleId="SEC">
    <w:name w:val="SEC"/>
    <w:basedOn w:val="Normal"/>
    <w:rsid w:val="00274BA8"/>
    <w:pPr>
      <w:spacing w:line="360" w:lineRule="auto"/>
    </w:pPr>
    <w:rPr>
      <w:rFonts w:eastAsia="Times"/>
      <w:bCs/>
      <w:color w:val="000000"/>
      <w:szCs w:val="20"/>
    </w:rPr>
  </w:style>
  <w:style w:type="paragraph" w:customStyle="1" w:styleId="EXR">
    <w:name w:val="EXR"/>
    <w:basedOn w:val="Normal"/>
    <w:rsid w:val="00274BA8"/>
    <w:pPr>
      <w:tabs>
        <w:tab w:val="left" w:pos="990"/>
      </w:tabs>
      <w:spacing w:after="240"/>
      <w:outlineLvl w:val="2"/>
    </w:pPr>
    <w:rPr>
      <w:b/>
      <w:color w:val="000080"/>
      <w:sz w:val="28"/>
    </w:rPr>
  </w:style>
  <w:style w:type="paragraph" w:customStyle="1" w:styleId="EXRSLFIRST">
    <w:name w:val="EXR_SL_FIRST"/>
    <w:basedOn w:val="Normal"/>
    <w:rsid w:val="00274BA8"/>
    <w:pPr>
      <w:tabs>
        <w:tab w:val="left" w:pos="720"/>
      </w:tabs>
      <w:spacing w:after="120"/>
      <w:ind w:left="720" w:hanging="274"/>
    </w:pPr>
  </w:style>
  <w:style w:type="paragraph" w:customStyle="1" w:styleId="EXRSLMIDLP">
    <w:name w:val="EXR_SL_MID_LP"/>
    <w:basedOn w:val="Normal"/>
    <w:rsid w:val="00274BA8"/>
    <w:pPr>
      <w:spacing w:after="120"/>
      <w:ind w:left="720"/>
    </w:pPr>
  </w:style>
  <w:style w:type="paragraph" w:customStyle="1" w:styleId="EXRSLMID">
    <w:name w:val="EXR_SL_MID"/>
    <w:basedOn w:val="Normal"/>
    <w:rsid w:val="00274BA8"/>
    <w:pPr>
      <w:tabs>
        <w:tab w:val="left" w:pos="720"/>
      </w:tabs>
      <w:spacing w:before="120" w:after="120"/>
      <w:ind w:left="720" w:hanging="274"/>
    </w:pPr>
  </w:style>
  <w:style w:type="paragraph" w:customStyle="1" w:styleId="EXRSLLAST">
    <w:name w:val="EXR_SL_LAST"/>
    <w:basedOn w:val="Normal"/>
    <w:rsid w:val="00274BA8"/>
    <w:pPr>
      <w:tabs>
        <w:tab w:val="left" w:pos="720"/>
      </w:tabs>
      <w:spacing w:before="120" w:after="120"/>
      <w:ind w:left="720" w:hanging="274"/>
    </w:pPr>
  </w:style>
  <w:style w:type="paragraph" w:customStyle="1" w:styleId="EXRSLLASTLP">
    <w:name w:val="EXR_SL_LAST_LP"/>
    <w:basedOn w:val="Normal"/>
    <w:rsid w:val="00274BA8"/>
    <w:pPr>
      <w:spacing w:after="120"/>
      <w:ind w:left="720"/>
    </w:pPr>
  </w:style>
  <w:style w:type="paragraph" w:customStyle="1" w:styleId="EXRINTROH1">
    <w:name w:val="EXR_INTRO_H1"/>
    <w:basedOn w:val="Normal"/>
    <w:rsid w:val="00274BA8"/>
    <w:pPr>
      <w:spacing w:after="240" w:line="240" w:lineRule="atLeast"/>
      <w:outlineLvl w:val="3"/>
    </w:pPr>
    <w:rPr>
      <w:color w:val="008000"/>
      <w:sz w:val="28"/>
    </w:rPr>
  </w:style>
  <w:style w:type="paragraph" w:customStyle="1" w:styleId="EXRSUPTTL">
    <w:name w:val="EXR_SUPTTL"/>
    <w:basedOn w:val="Normal"/>
    <w:rsid w:val="00274BA8"/>
    <w:pPr>
      <w:spacing w:before="360" w:after="240" w:line="240" w:lineRule="atLeast"/>
      <w:outlineLvl w:val="3"/>
    </w:pPr>
    <w:rPr>
      <w:b/>
      <w:color w:val="008000"/>
      <w:sz w:val="28"/>
    </w:rPr>
  </w:style>
  <w:style w:type="paragraph" w:customStyle="1" w:styleId="EXRINTROHEADFIRST">
    <w:name w:val="EXR_INTRO_HEADFIRST"/>
    <w:basedOn w:val="Normal"/>
    <w:rsid w:val="00274BA8"/>
    <w:pPr>
      <w:spacing w:line="360" w:lineRule="auto"/>
    </w:pPr>
  </w:style>
  <w:style w:type="paragraph" w:customStyle="1" w:styleId="EXRINTRO">
    <w:name w:val="EXR_INTRO"/>
    <w:basedOn w:val="Normal"/>
    <w:rsid w:val="00274BA8"/>
    <w:pPr>
      <w:spacing w:line="360" w:lineRule="auto"/>
    </w:pPr>
  </w:style>
  <w:style w:type="paragraph" w:customStyle="1" w:styleId="BX1TTL">
    <w:name w:val="BX1_TTL"/>
    <w:basedOn w:val="Normal"/>
    <w:rsid w:val="00274BA8"/>
    <w:pPr>
      <w:tabs>
        <w:tab w:val="left" w:pos="720"/>
      </w:tabs>
      <w:spacing w:after="120"/>
    </w:pPr>
    <w:rPr>
      <w:rFonts w:ascii="GillSans-Bold" w:hAnsi="GillSans-Bold"/>
      <w:b/>
      <w:color w:val="800000"/>
      <w:sz w:val="28"/>
      <w:szCs w:val="20"/>
    </w:rPr>
  </w:style>
  <w:style w:type="paragraph" w:customStyle="1" w:styleId="BX1H1">
    <w:name w:val="BX1_H1"/>
    <w:basedOn w:val="Normal"/>
    <w:rsid w:val="00274BA8"/>
    <w:rPr>
      <w:b/>
    </w:rPr>
  </w:style>
  <w:style w:type="paragraph" w:customStyle="1" w:styleId="BX1HEADFIRST">
    <w:name w:val="BX1_HEADFIRST"/>
    <w:basedOn w:val="Normal"/>
    <w:rsid w:val="00274BA8"/>
    <w:pPr>
      <w:spacing w:before="120"/>
    </w:pPr>
  </w:style>
  <w:style w:type="paragraph" w:customStyle="1" w:styleId="BX1">
    <w:name w:val="BX1"/>
    <w:basedOn w:val="Normal"/>
    <w:rsid w:val="00274BA8"/>
    <w:pPr>
      <w:spacing w:before="120" w:after="120"/>
    </w:pPr>
    <w:rPr>
      <w:rFonts w:ascii="Times" w:eastAsia="Times" w:hAnsi="Times"/>
      <w:szCs w:val="20"/>
    </w:rPr>
  </w:style>
  <w:style w:type="paragraph" w:customStyle="1" w:styleId="BX2SUPTTL">
    <w:name w:val="BX2_SUPTTL"/>
    <w:basedOn w:val="Normal"/>
    <w:rsid w:val="00274BA8"/>
    <w:pPr>
      <w:spacing w:line="360" w:lineRule="auto"/>
    </w:pPr>
    <w:rPr>
      <w:b/>
      <w:color w:val="808000"/>
      <w:sz w:val="28"/>
      <w:szCs w:val="20"/>
    </w:rPr>
  </w:style>
  <w:style w:type="paragraph" w:customStyle="1" w:styleId="BX2TTL">
    <w:name w:val="BX2_TTL"/>
    <w:basedOn w:val="Normal"/>
    <w:rsid w:val="00274BA8"/>
    <w:pPr>
      <w:spacing w:line="360" w:lineRule="auto"/>
    </w:pPr>
    <w:rPr>
      <w:b/>
      <w:color w:val="000080"/>
      <w:sz w:val="28"/>
      <w:szCs w:val="20"/>
    </w:rPr>
  </w:style>
  <w:style w:type="paragraph" w:customStyle="1" w:styleId="BX2H1">
    <w:name w:val="BX2_H1"/>
    <w:basedOn w:val="Normal"/>
    <w:rsid w:val="00274BA8"/>
    <w:pPr>
      <w:spacing w:after="240"/>
      <w:ind w:right="864"/>
      <w:outlineLvl w:val="3"/>
    </w:pPr>
    <w:rPr>
      <w:b/>
    </w:rPr>
  </w:style>
  <w:style w:type="paragraph" w:customStyle="1" w:styleId="BX2HEADFIRST">
    <w:name w:val="BX2_HEADFIRST"/>
    <w:basedOn w:val="Normal"/>
    <w:rsid w:val="00274BA8"/>
    <w:pPr>
      <w:spacing w:after="120"/>
    </w:pPr>
  </w:style>
  <w:style w:type="paragraph" w:customStyle="1" w:styleId="BX2">
    <w:name w:val="BX2"/>
    <w:basedOn w:val="Normal"/>
    <w:rsid w:val="00274BA8"/>
    <w:pPr>
      <w:spacing w:before="120" w:after="120"/>
    </w:pPr>
    <w:rPr>
      <w:szCs w:val="20"/>
    </w:rPr>
  </w:style>
  <w:style w:type="paragraph" w:customStyle="1" w:styleId="FIG2UNTBLCOLHD">
    <w:name w:val="FIG2_UNTBL_COLHD"/>
    <w:basedOn w:val="Normal"/>
    <w:rsid w:val="00274BA8"/>
    <w:pPr>
      <w:tabs>
        <w:tab w:val="left" w:pos="1530"/>
        <w:tab w:val="left" w:pos="3060"/>
      </w:tabs>
    </w:pPr>
    <w:rPr>
      <w:rFonts w:ascii="Times" w:eastAsia="Times" w:hAnsi="Times"/>
      <w:b/>
      <w:szCs w:val="20"/>
    </w:rPr>
  </w:style>
  <w:style w:type="paragraph" w:customStyle="1" w:styleId="FIG2UNTBL">
    <w:name w:val="FIG2_UNTBL"/>
    <w:basedOn w:val="BodyTextIndent"/>
    <w:rsid w:val="00274BA8"/>
    <w:pPr>
      <w:tabs>
        <w:tab w:val="left" w:pos="1530"/>
      </w:tabs>
      <w:spacing w:before="120" w:after="0"/>
      <w:ind w:left="0"/>
    </w:pPr>
    <w:rPr>
      <w:rFonts w:ascii="Times" w:eastAsia="Times" w:hAnsi="Times"/>
      <w:szCs w:val="20"/>
    </w:rPr>
  </w:style>
  <w:style w:type="paragraph" w:customStyle="1" w:styleId="FIG2UNTBLTTL">
    <w:name w:val="FIG2_UNTBL_TTL"/>
    <w:basedOn w:val="Normal"/>
    <w:rsid w:val="00274BA8"/>
    <w:pPr>
      <w:spacing w:after="120"/>
    </w:pPr>
    <w:rPr>
      <w:b/>
    </w:rPr>
  </w:style>
  <w:style w:type="paragraph" w:customStyle="1" w:styleId="FIG2NUM">
    <w:name w:val="FIG2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LBL">
    <w:name w:val="FIG1_LBL"/>
    <w:basedOn w:val="Normal"/>
    <w:rsid w:val="00274BA8"/>
    <w:pPr>
      <w:spacing w:after="60"/>
      <w:ind w:left="86"/>
    </w:pPr>
    <w:rPr>
      <w:rFonts w:ascii="Times" w:eastAsia="Times" w:hAnsi="Times"/>
      <w:szCs w:val="20"/>
    </w:rPr>
  </w:style>
  <w:style w:type="paragraph" w:customStyle="1" w:styleId="CRSUMTTL">
    <w:name w:val="CR_SUM_TTL"/>
    <w:basedOn w:val="Normal"/>
    <w:rsid w:val="00274BA8"/>
    <w:pPr>
      <w:tabs>
        <w:tab w:val="left" w:pos="720"/>
      </w:tabs>
      <w:spacing w:before="240" w:after="120"/>
      <w:outlineLvl w:val="1"/>
    </w:pPr>
    <w:rPr>
      <w:rFonts w:ascii="Arial" w:hAnsi="Arial"/>
      <w:b/>
      <w:color w:val="008080"/>
      <w:sz w:val="28"/>
      <w:szCs w:val="20"/>
    </w:rPr>
  </w:style>
  <w:style w:type="paragraph" w:customStyle="1" w:styleId="CRSUMFIRST">
    <w:name w:val="CR_SUM_FIRST"/>
    <w:basedOn w:val="Normal"/>
    <w:rsid w:val="00274BA8"/>
    <w:pPr>
      <w:spacing w:line="360" w:lineRule="auto"/>
    </w:pPr>
  </w:style>
  <w:style w:type="paragraph" w:customStyle="1" w:styleId="CRSUM">
    <w:name w:val="CR_SUM"/>
    <w:basedOn w:val="Normal"/>
    <w:rsid w:val="00274BA8"/>
    <w:pPr>
      <w:tabs>
        <w:tab w:val="left" w:pos="990"/>
      </w:tabs>
      <w:spacing w:line="360" w:lineRule="auto"/>
    </w:pPr>
    <w:rPr>
      <w:szCs w:val="20"/>
    </w:rPr>
  </w:style>
  <w:style w:type="paragraph" w:customStyle="1" w:styleId="CRSETMATCHTTL">
    <w:name w:val="CR_SET_MATCH_TTL"/>
    <w:basedOn w:val="Normal"/>
    <w:rsid w:val="00274BA8"/>
    <w:pPr>
      <w:spacing w:before="120" w:after="240" w:line="240" w:lineRule="atLeast"/>
      <w:outlineLvl w:val="2"/>
    </w:pPr>
    <w:rPr>
      <w:rFonts w:eastAsia="Times"/>
      <w:b/>
      <w:color w:val="000080"/>
      <w:szCs w:val="20"/>
    </w:rPr>
  </w:style>
  <w:style w:type="paragraph" w:customStyle="1" w:styleId="CRSETMATCHINSTRFIRST">
    <w:name w:val="CR_SET_MATCH_INSTR_FIRST"/>
    <w:basedOn w:val="Normal"/>
    <w:rsid w:val="00274BA8"/>
    <w:pPr>
      <w:spacing w:after="120"/>
    </w:pPr>
    <w:rPr>
      <w:rFonts w:ascii="Courier" w:eastAsia="Times" w:hAnsi="Courier"/>
      <w:szCs w:val="20"/>
    </w:rPr>
  </w:style>
  <w:style w:type="paragraph" w:customStyle="1" w:styleId="CRMATCHNLFIRST">
    <w:name w:val="CR_MATCH_NL_FIRST"/>
    <w:basedOn w:val="Normal"/>
    <w:rsid w:val="00274BA8"/>
    <w:pPr>
      <w:tabs>
        <w:tab w:val="left" w:pos="288"/>
      </w:tabs>
      <w:spacing w:after="240" w:line="240" w:lineRule="atLeast"/>
      <w:ind w:left="1260" w:hanging="1260"/>
    </w:pPr>
    <w:rPr>
      <w:rFonts w:ascii="Courier" w:hAnsi="Courier"/>
    </w:rPr>
  </w:style>
  <w:style w:type="paragraph" w:customStyle="1" w:styleId="CRMATCHNLMID">
    <w:name w:val="CR_MATCH_NL_MID"/>
    <w:basedOn w:val="Normal"/>
    <w:rsid w:val="00274BA8"/>
    <w:pPr>
      <w:tabs>
        <w:tab w:val="left" w:pos="288"/>
        <w:tab w:val="left" w:pos="1260"/>
      </w:tabs>
      <w:spacing w:after="240" w:line="240" w:lineRule="atLeast"/>
      <w:ind w:left="1260" w:hanging="1260"/>
    </w:pPr>
    <w:rPr>
      <w:rFonts w:ascii="Courier" w:hAnsi="Courier"/>
    </w:rPr>
  </w:style>
  <w:style w:type="paragraph" w:customStyle="1" w:styleId="CRMATCHNLLAST">
    <w:name w:val="CR_MATCH_NL_LAST"/>
    <w:basedOn w:val="Normal"/>
    <w:rsid w:val="00274BA8"/>
    <w:pPr>
      <w:tabs>
        <w:tab w:val="left" w:pos="288"/>
      </w:tabs>
      <w:spacing w:after="240" w:line="240" w:lineRule="atLeast"/>
      <w:ind w:left="1260" w:hanging="1260"/>
    </w:pPr>
    <w:rPr>
      <w:rFonts w:ascii="Courier" w:hAnsi="Courier"/>
    </w:rPr>
  </w:style>
  <w:style w:type="paragraph" w:customStyle="1" w:styleId="CRMATCHLLFIRST">
    <w:name w:val="CR_MATCH_LL_FIRST"/>
    <w:basedOn w:val="Normal"/>
    <w:rsid w:val="00274BA8"/>
    <w:pPr>
      <w:tabs>
        <w:tab w:val="left" w:pos="450"/>
      </w:tabs>
      <w:spacing w:before="120" w:after="240" w:line="240" w:lineRule="atLeast"/>
      <w:ind w:left="446" w:hanging="446"/>
    </w:pPr>
    <w:rPr>
      <w:rFonts w:ascii="Courier" w:hAnsi="Courier"/>
    </w:rPr>
  </w:style>
  <w:style w:type="paragraph" w:customStyle="1" w:styleId="CRMATCHLLMID">
    <w:name w:val="CR_MATCH_LL_MID"/>
    <w:basedOn w:val="Normal"/>
    <w:rsid w:val="00274BA8"/>
    <w:pPr>
      <w:tabs>
        <w:tab w:val="left" w:pos="450"/>
      </w:tabs>
      <w:spacing w:after="240" w:line="240" w:lineRule="atLeast"/>
      <w:ind w:left="446" w:hanging="446"/>
    </w:pPr>
    <w:rPr>
      <w:rFonts w:ascii="Courier" w:hAnsi="Courier"/>
    </w:rPr>
  </w:style>
  <w:style w:type="paragraph" w:customStyle="1" w:styleId="CRMATCHLLLAST">
    <w:name w:val="CR_MATCH_LL_LAST"/>
    <w:basedOn w:val="Normal"/>
    <w:rsid w:val="00274BA8"/>
    <w:pPr>
      <w:tabs>
        <w:tab w:val="left" w:pos="450"/>
      </w:tabs>
      <w:spacing w:after="240" w:line="240" w:lineRule="atLeast"/>
      <w:ind w:left="446" w:hanging="446"/>
    </w:pPr>
    <w:rPr>
      <w:rFonts w:ascii="Courier" w:hAnsi="Courier"/>
    </w:rPr>
  </w:style>
  <w:style w:type="paragraph" w:customStyle="1" w:styleId="CRFIBTTL">
    <w:name w:val="CR_FIB_TTL"/>
    <w:basedOn w:val="Normal"/>
    <w:rsid w:val="00274BA8"/>
    <w:pPr>
      <w:tabs>
        <w:tab w:val="left" w:pos="1728"/>
        <w:tab w:val="left" w:pos="5328"/>
      </w:tabs>
      <w:spacing w:before="120" w:after="240"/>
      <w:outlineLvl w:val="2"/>
    </w:pPr>
    <w:rPr>
      <w:b/>
      <w:color w:val="000080"/>
    </w:rPr>
  </w:style>
  <w:style w:type="paragraph" w:customStyle="1" w:styleId="CRFIBINSTRFIRST">
    <w:name w:val="CR_FIB_INSTR_FIRST"/>
    <w:basedOn w:val="CRSETMATCHINSTRFIRST"/>
    <w:rsid w:val="00274BA8"/>
  </w:style>
  <w:style w:type="paragraph" w:customStyle="1" w:styleId="CRFIBQFIRST">
    <w:name w:val="CR_FIB_Q_FIRST"/>
    <w:basedOn w:val="Normal"/>
    <w:rsid w:val="00274BA8"/>
    <w:pPr>
      <w:tabs>
        <w:tab w:val="left" w:pos="540"/>
        <w:tab w:val="left" w:pos="5328"/>
      </w:tabs>
      <w:spacing w:before="120" w:after="120"/>
      <w:ind w:left="547" w:hanging="547"/>
    </w:pPr>
    <w:rPr>
      <w:rFonts w:ascii="Courier" w:hAnsi="Courier"/>
    </w:rPr>
  </w:style>
  <w:style w:type="paragraph" w:customStyle="1" w:styleId="CRSETFIBQ">
    <w:name w:val="CR_SET_FIB_Q"/>
    <w:basedOn w:val="Normal"/>
    <w:rsid w:val="00274BA8"/>
    <w:pPr>
      <w:tabs>
        <w:tab w:val="left" w:pos="1728"/>
        <w:tab w:val="left" w:pos="5328"/>
      </w:tabs>
      <w:spacing w:after="120"/>
      <w:ind w:left="540" w:hanging="540"/>
    </w:pPr>
    <w:rPr>
      <w:rFonts w:ascii="Courier" w:hAnsi="Courier"/>
    </w:rPr>
  </w:style>
  <w:style w:type="paragraph" w:customStyle="1" w:styleId="CRACTSLFIRST">
    <w:name w:val="CR_ACT_SL_FIRST"/>
    <w:basedOn w:val="Normal"/>
    <w:rsid w:val="00274BA8"/>
    <w:pPr>
      <w:tabs>
        <w:tab w:val="left" w:pos="1080"/>
      </w:tabs>
      <w:spacing w:after="240" w:line="240" w:lineRule="atLeast"/>
      <w:ind w:left="1080" w:hanging="936"/>
    </w:pPr>
  </w:style>
  <w:style w:type="paragraph" w:customStyle="1" w:styleId="CRACTSETH1">
    <w:name w:val="CR_ACTSET_H1"/>
    <w:basedOn w:val="Normal"/>
    <w:rsid w:val="00274BA8"/>
    <w:pPr>
      <w:spacing w:before="120" w:after="240" w:line="240" w:lineRule="atLeast"/>
      <w:outlineLvl w:val="2"/>
    </w:pPr>
    <w:rPr>
      <w:b/>
      <w:color w:val="0000FF"/>
      <w:szCs w:val="20"/>
    </w:rPr>
  </w:style>
  <w:style w:type="paragraph" w:customStyle="1" w:styleId="CRACTSETTTL">
    <w:name w:val="CR_ACTSET_TTL"/>
    <w:basedOn w:val="Normal"/>
    <w:rsid w:val="00274BA8"/>
    <w:pPr>
      <w:spacing w:before="240" w:after="120" w:line="240" w:lineRule="atLeast"/>
      <w:outlineLvl w:val="1"/>
    </w:pPr>
    <w:rPr>
      <w:rFonts w:eastAsia="Times"/>
      <w:b/>
      <w:color w:val="008080"/>
      <w:sz w:val="28"/>
      <w:szCs w:val="20"/>
    </w:rPr>
  </w:style>
  <w:style w:type="paragraph" w:customStyle="1" w:styleId="CRACTSET">
    <w:name w:val="CR_ACTSET"/>
    <w:basedOn w:val="Normal"/>
    <w:rsid w:val="00274BA8"/>
    <w:pPr>
      <w:spacing w:line="360" w:lineRule="auto"/>
    </w:pPr>
    <w:rPr>
      <w:color w:val="000000"/>
    </w:rPr>
  </w:style>
  <w:style w:type="paragraph" w:customStyle="1" w:styleId="CRACT">
    <w:name w:val="CR_ACT"/>
    <w:basedOn w:val="Normal"/>
    <w:rsid w:val="00274BA8"/>
    <w:pPr>
      <w:spacing w:before="120"/>
      <w:ind w:left="720" w:hanging="720"/>
    </w:pPr>
    <w:rPr>
      <w:rFonts w:eastAsia="Times"/>
      <w:color w:val="000000"/>
      <w:szCs w:val="20"/>
    </w:rPr>
  </w:style>
  <w:style w:type="paragraph" w:customStyle="1" w:styleId="CRACTSLMID">
    <w:name w:val="CR_ACT_SL_MID"/>
    <w:basedOn w:val="Normal"/>
    <w:rsid w:val="00274BA8"/>
    <w:pPr>
      <w:tabs>
        <w:tab w:val="left" w:pos="1080"/>
      </w:tabs>
      <w:spacing w:after="240" w:line="240" w:lineRule="atLeast"/>
      <w:ind w:left="1080" w:hanging="936"/>
    </w:pPr>
  </w:style>
  <w:style w:type="paragraph" w:customStyle="1" w:styleId="CRACTSLLAST">
    <w:name w:val="CR_ACT_SL_LAST"/>
    <w:basedOn w:val="Normal"/>
    <w:rsid w:val="00274BA8"/>
    <w:pPr>
      <w:tabs>
        <w:tab w:val="left" w:pos="1080"/>
      </w:tabs>
      <w:spacing w:after="240" w:line="240" w:lineRule="atLeast"/>
      <w:ind w:left="1080" w:hanging="936"/>
    </w:pPr>
  </w:style>
  <w:style w:type="paragraph" w:customStyle="1" w:styleId="CRACTSLLP">
    <w:name w:val="CR_ACT_SL_LP"/>
    <w:basedOn w:val="Normal"/>
    <w:rsid w:val="00274BA8"/>
    <w:pPr>
      <w:tabs>
        <w:tab w:val="left" w:pos="1080"/>
      </w:tabs>
      <w:spacing w:after="240" w:line="240" w:lineRule="atLeast"/>
      <w:ind w:left="1080"/>
    </w:pPr>
    <w:rPr>
      <w:szCs w:val="20"/>
    </w:rPr>
  </w:style>
  <w:style w:type="paragraph" w:styleId="TOC1">
    <w:name w:val="toc 1"/>
    <w:basedOn w:val="Normal"/>
    <w:next w:val="Normal"/>
    <w:autoRedefine/>
    <w:semiHidden/>
    <w:rsid w:val="00274BA8"/>
    <w:pPr>
      <w:spacing w:before="120" w:after="120"/>
    </w:pPr>
    <w:rPr>
      <w:b/>
      <w:caps/>
    </w:rPr>
  </w:style>
  <w:style w:type="paragraph" w:styleId="TOC2">
    <w:name w:val="toc 2"/>
    <w:basedOn w:val="Normal"/>
    <w:next w:val="Normal"/>
    <w:autoRedefine/>
    <w:semiHidden/>
    <w:rsid w:val="00274BA8"/>
    <w:pPr>
      <w:ind w:left="240"/>
    </w:pPr>
    <w:rPr>
      <w:smallCaps/>
    </w:rPr>
  </w:style>
  <w:style w:type="paragraph" w:styleId="TOC3">
    <w:name w:val="toc 3"/>
    <w:basedOn w:val="Normal"/>
    <w:next w:val="Normal"/>
    <w:autoRedefine/>
    <w:semiHidden/>
    <w:rsid w:val="00274BA8"/>
    <w:pPr>
      <w:ind w:left="480"/>
    </w:pPr>
    <w:rPr>
      <w:i/>
    </w:rPr>
  </w:style>
  <w:style w:type="paragraph" w:customStyle="1" w:styleId="CRSUMBL">
    <w:name w:val="CR_SUM_BL"/>
    <w:basedOn w:val="CRSUM"/>
    <w:rsid w:val="00274BA8"/>
    <w:pPr>
      <w:tabs>
        <w:tab w:val="num" w:pos="720"/>
      </w:tabs>
      <w:ind w:left="720" w:hanging="360"/>
    </w:pPr>
  </w:style>
  <w:style w:type="paragraph" w:customStyle="1" w:styleId="CFSUPTTL">
    <w:name w:val="CF_SUPTTL"/>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FIGTTL">
    <w:name w:val="FIG_TTL"/>
    <w:basedOn w:val="Normal"/>
    <w:rsid w:val="00274BA8"/>
    <w:pPr>
      <w:tabs>
        <w:tab w:val="left" w:pos="3420"/>
        <w:tab w:val="left" w:pos="3690"/>
        <w:tab w:val="left" w:pos="4860"/>
      </w:tabs>
      <w:spacing w:before="60" w:after="120" w:line="240" w:lineRule="atLeast"/>
    </w:pPr>
    <w:rPr>
      <w:rFonts w:ascii="Times" w:hAnsi="Times"/>
      <w:bCs/>
      <w:iCs/>
      <w:szCs w:val="20"/>
    </w:rPr>
  </w:style>
  <w:style w:type="paragraph" w:customStyle="1" w:styleId="BX1SUPTTL">
    <w:name w:val="BX1_SUPTTL"/>
    <w:basedOn w:val="Normal"/>
    <w:rsid w:val="00274BA8"/>
    <w:pPr>
      <w:tabs>
        <w:tab w:val="left" w:pos="720"/>
      </w:tabs>
      <w:spacing w:after="120"/>
    </w:pPr>
    <w:rPr>
      <w:rFonts w:ascii="GillSans-Bold" w:hAnsi="GillSans-Bold"/>
      <w:b/>
      <w:color w:val="808000"/>
      <w:sz w:val="28"/>
      <w:szCs w:val="20"/>
    </w:rPr>
  </w:style>
  <w:style w:type="paragraph" w:customStyle="1" w:styleId="BX3SUPTTL">
    <w:name w:val="BX3_SUPTTL"/>
    <w:basedOn w:val="Normal"/>
    <w:rsid w:val="00274BA8"/>
    <w:pPr>
      <w:spacing w:line="360" w:lineRule="auto"/>
    </w:pPr>
    <w:rPr>
      <w:b/>
      <w:color w:val="808000"/>
      <w:sz w:val="28"/>
      <w:szCs w:val="20"/>
    </w:rPr>
  </w:style>
  <w:style w:type="paragraph" w:customStyle="1" w:styleId="BX3TTL">
    <w:name w:val="BX3_TTL"/>
    <w:basedOn w:val="Normal"/>
    <w:rsid w:val="00274BA8"/>
    <w:pPr>
      <w:spacing w:line="360" w:lineRule="auto"/>
    </w:pPr>
    <w:rPr>
      <w:b/>
      <w:color w:val="000080"/>
      <w:sz w:val="28"/>
      <w:szCs w:val="20"/>
    </w:rPr>
  </w:style>
  <w:style w:type="paragraph" w:customStyle="1" w:styleId="BX3H1">
    <w:name w:val="BX3_H1"/>
    <w:basedOn w:val="BX2H1"/>
    <w:rsid w:val="00274BA8"/>
    <w:pPr>
      <w:outlineLvl w:val="9"/>
    </w:pPr>
  </w:style>
  <w:style w:type="paragraph" w:customStyle="1" w:styleId="BX3HEADFIRST">
    <w:name w:val="BX3_HEADFIRST"/>
    <w:basedOn w:val="BX2HEADFIRST"/>
    <w:rsid w:val="00274BA8"/>
  </w:style>
  <w:style w:type="paragraph" w:customStyle="1" w:styleId="BX3">
    <w:name w:val="BX3"/>
    <w:basedOn w:val="Normal"/>
    <w:rsid w:val="00274BA8"/>
    <w:pPr>
      <w:spacing w:before="120" w:after="120"/>
    </w:pPr>
    <w:rPr>
      <w:szCs w:val="20"/>
    </w:rPr>
  </w:style>
  <w:style w:type="paragraph" w:customStyle="1" w:styleId="BX4SUPTTL">
    <w:name w:val="BX4_SUPTTL"/>
    <w:basedOn w:val="Normal"/>
    <w:link w:val="BX4SUPTTLChar"/>
    <w:rsid w:val="00274BA8"/>
    <w:pPr>
      <w:spacing w:line="360" w:lineRule="auto"/>
    </w:pPr>
    <w:rPr>
      <w:b/>
      <w:color w:val="808000"/>
      <w:sz w:val="28"/>
      <w:szCs w:val="20"/>
    </w:rPr>
  </w:style>
  <w:style w:type="paragraph" w:customStyle="1" w:styleId="BX4TTL">
    <w:name w:val="BX4_TTL"/>
    <w:basedOn w:val="Normal"/>
    <w:rsid w:val="00274BA8"/>
    <w:pPr>
      <w:spacing w:line="360" w:lineRule="auto"/>
    </w:pPr>
    <w:rPr>
      <w:b/>
      <w:color w:val="000080"/>
      <w:sz w:val="28"/>
      <w:szCs w:val="20"/>
    </w:rPr>
  </w:style>
  <w:style w:type="paragraph" w:customStyle="1" w:styleId="BX4H1">
    <w:name w:val="BX4_H1"/>
    <w:basedOn w:val="BX2H1"/>
    <w:rsid w:val="00274BA8"/>
    <w:pPr>
      <w:outlineLvl w:val="9"/>
    </w:pPr>
  </w:style>
  <w:style w:type="paragraph" w:customStyle="1" w:styleId="BX4HEADFIRST">
    <w:name w:val="BX4_HEADFIRST"/>
    <w:basedOn w:val="BX2HEADFIRST"/>
    <w:rsid w:val="00274BA8"/>
  </w:style>
  <w:style w:type="paragraph" w:customStyle="1" w:styleId="BX4">
    <w:name w:val="BX4"/>
    <w:basedOn w:val="Normal"/>
    <w:rsid w:val="00274BA8"/>
    <w:pPr>
      <w:spacing w:before="120" w:after="120"/>
    </w:pPr>
    <w:rPr>
      <w:szCs w:val="20"/>
    </w:rPr>
  </w:style>
  <w:style w:type="paragraph" w:customStyle="1" w:styleId="SECLAST">
    <w:name w:val="SEC_LAST"/>
    <w:basedOn w:val="Normal"/>
    <w:rsid w:val="00274BA8"/>
    <w:pPr>
      <w:tabs>
        <w:tab w:val="left" w:pos="720"/>
      </w:tabs>
      <w:spacing w:before="120" w:after="120"/>
      <w:ind w:left="274" w:hanging="274"/>
    </w:pPr>
    <w:rPr>
      <w:rFonts w:ascii="Arial" w:eastAsia="Times" w:hAnsi="Arial"/>
      <w:b/>
      <w:sz w:val="28"/>
      <w:szCs w:val="20"/>
    </w:rPr>
  </w:style>
  <w:style w:type="paragraph" w:customStyle="1" w:styleId="CRSUMH1">
    <w:name w:val="CR_SUM_H1"/>
    <w:basedOn w:val="CRSUMTTL"/>
    <w:rsid w:val="00274BA8"/>
  </w:style>
  <w:style w:type="paragraph" w:customStyle="1" w:styleId="CRSETTTL">
    <w:name w:val="CR_SET_TTL"/>
    <w:basedOn w:val="CRACTSETTTL"/>
    <w:rsid w:val="00274BA8"/>
  </w:style>
  <w:style w:type="paragraph" w:customStyle="1" w:styleId="CRSETMATCHNL">
    <w:name w:val="CR_SET_MATCH_NL"/>
    <w:basedOn w:val="CRMATCHNLFIRST"/>
    <w:rsid w:val="00274BA8"/>
  </w:style>
  <w:style w:type="paragraph" w:customStyle="1" w:styleId="CRSETMATCHLL">
    <w:name w:val="CR_SET_MATCH_LL"/>
    <w:basedOn w:val="CRMATCHLLFIRST"/>
    <w:rsid w:val="00274BA8"/>
  </w:style>
  <w:style w:type="paragraph" w:customStyle="1" w:styleId="CRSETFIBQSETTTL">
    <w:name w:val="CR_SET_FIBQSET_TTL"/>
    <w:basedOn w:val="Normal"/>
    <w:rsid w:val="00274BA8"/>
    <w:pPr>
      <w:tabs>
        <w:tab w:val="left" w:pos="1728"/>
        <w:tab w:val="left" w:pos="5328"/>
      </w:tabs>
      <w:spacing w:before="120" w:after="240"/>
      <w:outlineLvl w:val="2"/>
    </w:pPr>
    <w:rPr>
      <w:rFonts w:eastAsia="Times"/>
      <w:b/>
      <w:szCs w:val="20"/>
    </w:rPr>
  </w:style>
  <w:style w:type="paragraph" w:customStyle="1" w:styleId="CRSETFIBQSETINSTRFIRST">
    <w:name w:val="CR_SET_FIBQSET_INSTR_FIRST"/>
    <w:basedOn w:val="CRFIBINSTRFIRST"/>
    <w:rsid w:val="00274BA8"/>
  </w:style>
  <w:style w:type="paragraph" w:customStyle="1" w:styleId="CRACTSET1TTL">
    <w:name w:val="CR_ACTSET1_TTL"/>
    <w:basedOn w:val="Normal"/>
    <w:rsid w:val="00274BA8"/>
    <w:pPr>
      <w:tabs>
        <w:tab w:val="left" w:pos="720"/>
      </w:tabs>
      <w:spacing w:after="120"/>
    </w:pPr>
    <w:rPr>
      <w:rFonts w:ascii="GillSans-Bold" w:hAnsi="GillSans-Bold"/>
      <w:b/>
      <w:color w:val="800000"/>
      <w:sz w:val="28"/>
      <w:szCs w:val="20"/>
    </w:rPr>
  </w:style>
  <w:style w:type="paragraph" w:customStyle="1" w:styleId="CRACTH1">
    <w:name w:val="CR_ACT_H1"/>
    <w:basedOn w:val="CRACTSETH1"/>
    <w:rsid w:val="00274BA8"/>
    <w:rPr>
      <w:b w:val="0"/>
    </w:rPr>
  </w:style>
  <w:style w:type="paragraph" w:customStyle="1" w:styleId="CRACTFIRST">
    <w:name w:val="CR_ACT_FIRST"/>
    <w:basedOn w:val="CRACTSET"/>
    <w:rsid w:val="00274BA8"/>
  </w:style>
  <w:style w:type="paragraph" w:customStyle="1" w:styleId="CRACTLAST">
    <w:name w:val="CR_ACT_LAST"/>
    <w:basedOn w:val="SECLAST"/>
    <w:rsid w:val="00274BA8"/>
  </w:style>
  <w:style w:type="paragraph" w:customStyle="1" w:styleId="CRACTSET2TTL">
    <w:name w:val="CR_ACTSET2_TTL"/>
    <w:basedOn w:val="CRACTSETTTL"/>
    <w:rsid w:val="00274BA8"/>
  </w:style>
  <w:style w:type="paragraph" w:customStyle="1" w:styleId="CRACTSET3TTL">
    <w:name w:val="CR_ACTSET3_TTL"/>
    <w:basedOn w:val="CRACTSETTTL"/>
    <w:rsid w:val="00274BA8"/>
  </w:style>
  <w:style w:type="paragraph" w:customStyle="1" w:styleId="CRACTSET4TTL">
    <w:name w:val="CR_ACTSET4_TTL"/>
    <w:basedOn w:val="CRPROBTTL"/>
    <w:rsid w:val="00274BA8"/>
  </w:style>
  <w:style w:type="paragraph" w:customStyle="1" w:styleId="CRWWWTTL">
    <w:name w:val="CR_WWW_TTL"/>
    <w:basedOn w:val="CRACTSETTTL"/>
    <w:rsid w:val="00274BA8"/>
  </w:style>
  <w:style w:type="paragraph" w:customStyle="1" w:styleId="CRWWW">
    <w:name w:val="CR_WWW"/>
    <w:basedOn w:val="CRACT"/>
    <w:rsid w:val="00274BA8"/>
  </w:style>
  <w:style w:type="paragraph" w:customStyle="1" w:styleId="CREXRTTL">
    <w:name w:val="CR_EXR_TTL"/>
    <w:basedOn w:val="CRACTSETTTL"/>
    <w:rsid w:val="00274BA8"/>
  </w:style>
  <w:style w:type="paragraph" w:customStyle="1" w:styleId="CREXRSLFIRST">
    <w:name w:val="CR_EXR_SL_FIRST"/>
    <w:basedOn w:val="CRACTSLFIRST"/>
    <w:rsid w:val="00274BA8"/>
  </w:style>
  <w:style w:type="paragraph" w:customStyle="1" w:styleId="CREXRSLMID">
    <w:name w:val="CR_EXR_SL_MID"/>
    <w:basedOn w:val="CRACTSLMID"/>
    <w:rsid w:val="00274BA8"/>
  </w:style>
  <w:style w:type="paragraph" w:customStyle="1" w:styleId="CREXRSLLAST">
    <w:name w:val="CR_EXR_SL_LAST"/>
    <w:basedOn w:val="CRACTSLLAST"/>
    <w:rsid w:val="00274BA8"/>
  </w:style>
  <w:style w:type="paragraph" w:customStyle="1" w:styleId="EXRINTROBL">
    <w:name w:val="EXR_INTRO_BL"/>
    <w:basedOn w:val="Normal"/>
    <w:rsid w:val="00274BA8"/>
    <w:pPr>
      <w:numPr>
        <w:numId w:val="1"/>
      </w:numPr>
      <w:tabs>
        <w:tab w:val="left" w:pos="1080"/>
      </w:tabs>
      <w:spacing w:after="120"/>
    </w:pPr>
    <w:rPr>
      <w:rFonts w:ascii="Palatino" w:hAnsi="Palatino"/>
    </w:rPr>
  </w:style>
  <w:style w:type="paragraph" w:customStyle="1" w:styleId="EXRINTROBLLAST">
    <w:name w:val="EXR_INTRO_BL_LAST"/>
    <w:basedOn w:val="Normal"/>
    <w:rsid w:val="00274BA8"/>
    <w:pPr>
      <w:numPr>
        <w:numId w:val="2"/>
      </w:numPr>
      <w:tabs>
        <w:tab w:val="left" w:pos="1080"/>
      </w:tabs>
      <w:spacing w:after="240"/>
    </w:pPr>
    <w:rPr>
      <w:rFonts w:ascii="Palatino" w:hAnsi="Palatino"/>
    </w:rPr>
  </w:style>
  <w:style w:type="paragraph" w:customStyle="1" w:styleId="EXRINTROBLFIRST">
    <w:name w:val="EXR_INTRO_BL_FIRST"/>
    <w:basedOn w:val="Normal"/>
    <w:autoRedefine/>
    <w:rsid w:val="00274BA8"/>
    <w:pPr>
      <w:tabs>
        <w:tab w:val="left" w:pos="1080"/>
      </w:tabs>
      <w:spacing w:before="240" w:after="120"/>
    </w:pPr>
    <w:rPr>
      <w:rFonts w:ascii="Palatino" w:hAnsi="Palatino"/>
    </w:rPr>
  </w:style>
  <w:style w:type="paragraph" w:customStyle="1" w:styleId="EXRINTROBLMID">
    <w:name w:val="EXR_INTRO_BL_MID"/>
    <w:basedOn w:val="EXRINTROBL"/>
    <w:rsid w:val="00274BA8"/>
  </w:style>
  <w:style w:type="paragraph" w:customStyle="1" w:styleId="EXRML1FIRST">
    <w:name w:val="EXR_ML1_FIRST"/>
    <w:basedOn w:val="EXRML1MID"/>
    <w:rsid w:val="00274BA8"/>
    <w:pPr>
      <w:spacing w:before="240"/>
      <w:ind w:left="547"/>
    </w:pPr>
  </w:style>
  <w:style w:type="paragraph" w:customStyle="1" w:styleId="EXRML1MID">
    <w:name w:val="EXR_ML1_MID"/>
    <w:basedOn w:val="Normal"/>
    <w:rsid w:val="00274BA8"/>
    <w:pPr>
      <w:tabs>
        <w:tab w:val="left" w:pos="2160"/>
        <w:tab w:val="left" w:pos="4896"/>
      </w:tabs>
      <w:spacing w:after="120"/>
      <w:ind w:left="540"/>
    </w:pPr>
    <w:rPr>
      <w:rFonts w:ascii="Palatino" w:hAnsi="Palatino"/>
    </w:rPr>
  </w:style>
  <w:style w:type="paragraph" w:customStyle="1" w:styleId="EXRML1LAST">
    <w:name w:val="EXR_ML1_LAST"/>
    <w:basedOn w:val="Normal"/>
    <w:rsid w:val="00274BA8"/>
    <w:pPr>
      <w:tabs>
        <w:tab w:val="left" w:pos="2160"/>
        <w:tab w:val="left" w:pos="4896"/>
      </w:tabs>
      <w:spacing w:after="240"/>
      <w:ind w:left="547"/>
    </w:pPr>
    <w:rPr>
      <w:rFonts w:ascii="Palatino" w:hAnsi="Palatino"/>
    </w:rPr>
  </w:style>
  <w:style w:type="paragraph" w:customStyle="1" w:styleId="CRACTINTRO">
    <w:name w:val="CR_ACT_INTRO"/>
    <w:basedOn w:val="CRACT"/>
    <w:rsid w:val="00274BA8"/>
    <w:pPr>
      <w:spacing w:after="120"/>
    </w:pPr>
    <w:rPr>
      <w:rFonts w:eastAsia="Times New Roman"/>
    </w:rPr>
  </w:style>
  <w:style w:type="paragraph" w:customStyle="1" w:styleId="CRWWWH1">
    <w:name w:val="CR_WWW_H1"/>
    <w:basedOn w:val="CRACTSETH1"/>
    <w:rsid w:val="00274BA8"/>
  </w:style>
  <w:style w:type="character" w:customStyle="1" w:styleId="BOLD">
    <w:name w:val="BOLD"/>
    <w:rsid w:val="00274BA8"/>
    <w:rPr>
      <w:rFonts w:ascii="B Bookman Demi" w:hAnsi="B Bookman Demi"/>
    </w:rPr>
  </w:style>
  <w:style w:type="paragraph" w:customStyle="1" w:styleId="SECNUM">
    <w:name w:val="SEC_NUM"/>
    <w:basedOn w:val="SECTTL"/>
    <w:rsid w:val="00274BA8"/>
    <w:pPr>
      <w:spacing w:after="0"/>
    </w:pPr>
  </w:style>
  <w:style w:type="paragraph" w:customStyle="1" w:styleId="SECFIRST">
    <w:name w:val="SEC_FIRST"/>
    <w:basedOn w:val="Normal"/>
    <w:rsid w:val="00274BA8"/>
    <w:pPr>
      <w:spacing w:line="360" w:lineRule="auto"/>
    </w:pPr>
    <w:rPr>
      <w:rFonts w:eastAsia="Times"/>
      <w:color w:val="000000"/>
      <w:szCs w:val="20"/>
    </w:rPr>
  </w:style>
  <w:style w:type="paragraph" w:customStyle="1" w:styleId="FIG1NUM">
    <w:name w:val="FIG1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TTL">
    <w:name w:val="FIG1_TTL"/>
    <w:basedOn w:val="Normal"/>
    <w:rsid w:val="00274BA8"/>
    <w:pPr>
      <w:tabs>
        <w:tab w:val="left" w:pos="3420"/>
        <w:tab w:val="left" w:pos="3690"/>
        <w:tab w:val="left" w:pos="4860"/>
      </w:tabs>
      <w:spacing w:before="60" w:after="120" w:line="240" w:lineRule="atLeast"/>
    </w:pPr>
    <w:rPr>
      <w:rFonts w:ascii="Times" w:hAnsi="Times"/>
      <w:szCs w:val="20"/>
    </w:rPr>
  </w:style>
  <w:style w:type="paragraph" w:customStyle="1" w:styleId="SECH1">
    <w:name w:val="SEC_H1"/>
    <w:basedOn w:val="Normal"/>
    <w:rsid w:val="00274BA8"/>
    <w:pPr>
      <w:spacing w:before="360" w:after="240" w:line="240" w:lineRule="atLeast"/>
      <w:outlineLvl w:val="3"/>
    </w:pPr>
    <w:rPr>
      <w:rFonts w:eastAsia="Times"/>
      <w:b/>
      <w:color w:val="008000"/>
      <w:sz w:val="28"/>
      <w:szCs w:val="20"/>
    </w:rPr>
  </w:style>
  <w:style w:type="paragraph" w:customStyle="1" w:styleId="SECH2">
    <w:name w:val="SEC_H2"/>
    <w:basedOn w:val="Normal"/>
    <w:rsid w:val="00274BA8"/>
    <w:pPr>
      <w:spacing w:after="240" w:line="240" w:lineRule="atLeast"/>
      <w:outlineLvl w:val="3"/>
    </w:pPr>
    <w:rPr>
      <w:rFonts w:eastAsia="Times"/>
      <w:color w:val="008000"/>
      <w:sz w:val="28"/>
      <w:szCs w:val="20"/>
    </w:rPr>
  </w:style>
  <w:style w:type="paragraph" w:customStyle="1" w:styleId="EXRSLLP">
    <w:name w:val="EXR_SL_LP"/>
    <w:basedOn w:val="ACT"/>
    <w:rsid w:val="00274BA8"/>
    <w:rPr>
      <w:sz w:val="20"/>
    </w:rPr>
  </w:style>
  <w:style w:type="paragraph" w:customStyle="1" w:styleId="CREXRNUM">
    <w:name w:val="CR_EXR_NUM"/>
    <w:basedOn w:val="Normal"/>
    <w:autoRedefine/>
    <w:rsid w:val="00274BA8"/>
    <w:pPr>
      <w:spacing w:after="240" w:line="240" w:lineRule="atLeast"/>
      <w:outlineLvl w:val="2"/>
    </w:pPr>
    <w:rPr>
      <w:b/>
    </w:rPr>
  </w:style>
  <w:style w:type="paragraph" w:customStyle="1" w:styleId="CREXRH1">
    <w:name w:val="CR_EXR_H1"/>
    <w:basedOn w:val="CRWWWH1"/>
    <w:rsid w:val="00274BA8"/>
  </w:style>
  <w:style w:type="paragraph" w:customStyle="1" w:styleId="CREXR">
    <w:name w:val="CR_EXR"/>
    <w:basedOn w:val="Normal"/>
    <w:autoRedefine/>
    <w:rsid w:val="00274BA8"/>
    <w:pPr>
      <w:spacing w:after="240" w:line="360" w:lineRule="auto"/>
    </w:pPr>
    <w:rPr>
      <w:rFonts w:ascii="Times" w:hAnsi="Times"/>
      <w:szCs w:val="20"/>
    </w:rPr>
  </w:style>
  <w:style w:type="paragraph" w:customStyle="1" w:styleId="CREXROBJ">
    <w:name w:val="CR_EXR_OBJ"/>
    <w:basedOn w:val="CREXR"/>
    <w:rsid w:val="00274BA8"/>
    <w:rPr>
      <w:b/>
    </w:rPr>
  </w:style>
  <w:style w:type="paragraph" w:customStyle="1" w:styleId="CREXRSLLP">
    <w:name w:val="CR_EXR_SL_LP"/>
    <w:basedOn w:val="CREXRSLFIRST"/>
    <w:rsid w:val="00274BA8"/>
    <w:pPr>
      <w:ind w:firstLine="0"/>
    </w:pPr>
  </w:style>
  <w:style w:type="paragraph" w:customStyle="1" w:styleId="CRWWWOBJ">
    <w:name w:val="CR_WWW_OBJ"/>
    <w:basedOn w:val="CREXROBJ"/>
    <w:rsid w:val="00274BA8"/>
    <w:rPr>
      <w:rFonts w:ascii="Times New Roman" w:hAnsi="Times New Roman"/>
    </w:rPr>
  </w:style>
  <w:style w:type="paragraph" w:customStyle="1" w:styleId="CRACTOBJ">
    <w:name w:val="CR_ACT_OBJ"/>
    <w:basedOn w:val="Normal"/>
    <w:rsid w:val="00274BA8"/>
    <w:pPr>
      <w:spacing w:before="120" w:line="360" w:lineRule="auto"/>
    </w:pPr>
    <w:rPr>
      <w:rFonts w:eastAsia="Times"/>
      <w:szCs w:val="20"/>
    </w:rPr>
  </w:style>
  <w:style w:type="paragraph" w:customStyle="1" w:styleId="CRACTSLULFIRST">
    <w:name w:val="CR_ACT_SL_UL_FIRST"/>
    <w:basedOn w:val="CRACTSLLP"/>
    <w:rsid w:val="00274BA8"/>
  </w:style>
  <w:style w:type="paragraph" w:customStyle="1" w:styleId="CRACTSLULMID">
    <w:name w:val="CR_ACT_SL_UL_MID"/>
    <w:basedOn w:val="CRACTSLLP"/>
    <w:rsid w:val="00274BA8"/>
  </w:style>
  <w:style w:type="paragraph" w:customStyle="1" w:styleId="CRACTSLULLAST">
    <w:name w:val="CR_ACT_SL_UL_LAST"/>
    <w:basedOn w:val="CRACTSLLP"/>
    <w:rsid w:val="00274BA8"/>
  </w:style>
  <w:style w:type="paragraph" w:customStyle="1" w:styleId="CRWWWLAST">
    <w:name w:val="CR_WWW_LAST"/>
    <w:basedOn w:val="CRACTLAST"/>
    <w:rsid w:val="00274BA8"/>
    <w:rPr>
      <w:rFonts w:eastAsia="Times New Roman"/>
    </w:rPr>
  </w:style>
  <w:style w:type="character" w:customStyle="1" w:styleId="Style1">
    <w:name w:val="Style1"/>
    <w:rsid w:val="00274BA8"/>
    <w:rPr>
      <w:b/>
      <w:color w:val="800000"/>
    </w:rPr>
  </w:style>
  <w:style w:type="paragraph" w:customStyle="1" w:styleId="CREXRLAST">
    <w:name w:val="CR_EXR_LAST"/>
    <w:basedOn w:val="CRWWWLAST"/>
    <w:rsid w:val="00274BA8"/>
  </w:style>
  <w:style w:type="paragraph" w:customStyle="1" w:styleId="SECBLFIRST">
    <w:name w:val="SEC_BL_FIRST"/>
    <w:basedOn w:val="EXRINTROBLFIRST"/>
    <w:rsid w:val="00274BA8"/>
    <w:rPr>
      <w:rFonts w:ascii="Times New Roman" w:hAnsi="Times New Roman"/>
    </w:rPr>
  </w:style>
  <w:style w:type="paragraph" w:customStyle="1" w:styleId="SECBLMID">
    <w:name w:val="SEC_BL_MID"/>
    <w:basedOn w:val="EXRINTROBLMID"/>
    <w:rsid w:val="00274BA8"/>
    <w:pPr>
      <w:numPr>
        <w:numId w:val="0"/>
      </w:numPr>
      <w:tabs>
        <w:tab w:val="num" w:pos="360"/>
      </w:tabs>
      <w:ind w:left="360" w:hanging="360"/>
    </w:pPr>
    <w:rPr>
      <w:rFonts w:ascii="Times New Roman" w:hAnsi="Times New Roman"/>
    </w:rPr>
  </w:style>
  <w:style w:type="paragraph" w:customStyle="1" w:styleId="SECBLLAST">
    <w:name w:val="SEC_BL_LAST"/>
    <w:basedOn w:val="EXRINTROBLLAST"/>
    <w:rsid w:val="00274BA8"/>
    <w:pPr>
      <w:numPr>
        <w:numId w:val="3"/>
      </w:numPr>
    </w:pPr>
    <w:rPr>
      <w:rFonts w:ascii="Times New Roman" w:hAnsi="Times New Roman"/>
    </w:rPr>
  </w:style>
  <w:style w:type="paragraph" w:customStyle="1" w:styleId="FIG1CAP">
    <w:name w:val="FIG1_CAP"/>
    <w:basedOn w:val="SECFIRST"/>
    <w:rsid w:val="00274BA8"/>
  </w:style>
  <w:style w:type="paragraph" w:customStyle="1" w:styleId="AuNote">
    <w:name w:val="Au_Note"/>
    <w:basedOn w:val="CRACTSETTTL"/>
    <w:rsid w:val="00274BA8"/>
    <w:rPr>
      <w:color w:val="FF0000"/>
      <w:sz w:val="24"/>
    </w:rPr>
  </w:style>
  <w:style w:type="paragraph" w:customStyle="1" w:styleId="BX2BL">
    <w:name w:val="BX2_BL"/>
    <w:basedOn w:val="BX2"/>
    <w:rsid w:val="00274BA8"/>
  </w:style>
  <w:style w:type="character" w:customStyle="1" w:styleId="PDChar">
    <w:name w:val="PD Char"/>
    <w:basedOn w:val="DefaultParagraphFont"/>
    <w:rsid w:val="00274BA8"/>
    <w:rPr>
      <w:rFonts w:ascii="Courier" w:hAnsi="Courier"/>
      <w:b/>
      <w:i/>
      <w:noProof w:val="0"/>
      <w:sz w:val="24"/>
      <w:lang w:val="en-US"/>
    </w:rPr>
  </w:style>
  <w:style w:type="paragraph" w:customStyle="1" w:styleId="qqT">
    <w:name w:val="qqT"/>
    <w:basedOn w:val="CRACTFIRST"/>
    <w:rsid w:val="00274BA8"/>
  </w:style>
  <w:style w:type="character" w:customStyle="1" w:styleId="SECChar">
    <w:name w:val="SEC Char"/>
    <w:basedOn w:val="DefaultParagraphFont"/>
    <w:rsid w:val="00274BA8"/>
    <w:rPr>
      <w:rFonts w:eastAsia="Times"/>
      <w:color w:val="000000"/>
      <w:sz w:val="24"/>
      <w:lang w:val="en-US" w:eastAsia="en-US" w:bidi="ar-SA"/>
    </w:rPr>
  </w:style>
  <w:style w:type="character" w:customStyle="1" w:styleId="QQChar">
    <w:name w:val="QQ Char"/>
    <w:basedOn w:val="SECChar"/>
    <w:rsid w:val="00274BA8"/>
    <w:rPr>
      <w:rFonts w:eastAsia="Times"/>
      <w:b/>
      <w:color w:val="0000FF"/>
      <w:sz w:val="24"/>
      <w:lang w:val="en-US" w:eastAsia="en-US" w:bidi="ar-SA"/>
    </w:rPr>
  </w:style>
  <w:style w:type="paragraph" w:customStyle="1" w:styleId="CFOBJSETTTL">
    <w:name w:val="CF_OBJSET_TTL"/>
    <w:basedOn w:val="Normal"/>
    <w:rsid w:val="00274BA8"/>
    <w:pPr>
      <w:tabs>
        <w:tab w:val="left" w:pos="720"/>
      </w:tabs>
      <w:spacing w:after="120"/>
    </w:pPr>
    <w:rPr>
      <w:rFonts w:ascii="GillSans-Bold" w:hAnsi="GillSans-Bold"/>
      <w:b/>
      <w:color w:val="800000"/>
      <w:sz w:val="28"/>
      <w:szCs w:val="20"/>
    </w:rPr>
  </w:style>
  <w:style w:type="character" w:customStyle="1" w:styleId="CFOBJNUM">
    <w:name w:val="CF_OBJ_NUM"/>
    <w:rsid w:val="00274BA8"/>
    <w:rPr>
      <w:b/>
    </w:rPr>
  </w:style>
  <w:style w:type="paragraph" w:customStyle="1" w:styleId="SECDTH1">
    <w:name w:val="SEC_DT_H1"/>
    <w:basedOn w:val="Normal"/>
    <w:rsid w:val="00274BA8"/>
    <w:pPr>
      <w:spacing w:before="240" w:after="120" w:line="240" w:lineRule="atLeast"/>
      <w:outlineLvl w:val="1"/>
    </w:pPr>
    <w:rPr>
      <w:rFonts w:eastAsia="Times"/>
      <w:b/>
      <w:color w:val="000080"/>
      <w:sz w:val="28"/>
      <w:szCs w:val="20"/>
    </w:rPr>
  </w:style>
  <w:style w:type="paragraph" w:customStyle="1" w:styleId="SECDTONLY">
    <w:name w:val="SEC_DT_ONLY"/>
    <w:basedOn w:val="Normal"/>
    <w:rsid w:val="00274BA8"/>
    <w:pPr>
      <w:spacing w:before="120" w:line="360" w:lineRule="auto"/>
    </w:pPr>
    <w:rPr>
      <w:rFonts w:eastAsia="Times"/>
      <w:szCs w:val="20"/>
    </w:rPr>
  </w:style>
  <w:style w:type="paragraph" w:customStyle="1" w:styleId="SECINSTR">
    <w:name w:val="SEC_INSTR"/>
    <w:basedOn w:val="Normal"/>
    <w:rsid w:val="00274BA8"/>
    <w:pPr>
      <w:spacing w:before="120" w:line="360" w:lineRule="auto"/>
    </w:pPr>
    <w:rPr>
      <w:rFonts w:eastAsia="Times"/>
      <w:szCs w:val="20"/>
    </w:rPr>
  </w:style>
  <w:style w:type="character" w:customStyle="1" w:styleId="ACTSETNUM">
    <w:name w:val="ACTSET_NUM"/>
    <w:rsid w:val="00274BA8"/>
    <w:rPr>
      <w:b/>
    </w:rPr>
  </w:style>
  <w:style w:type="paragraph" w:customStyle="1" w:styleId="ACTSETTTL">
    <w:name w:val="ACTSET_TTL"/>
    <w:basedOn w:val="Normal"/>
    <w:rsid w:val="00274BA8"/>
    <w:pPr>
      <w:tabs>
        <w:tab w:val="left" w:pos="720"/>
      </w:tabs>
      <w:spacing w:after="120"/>
    </w:pPr>
    <w:rPr>
      <w:rFonts w:ascii="GillSans-Bold" w:hAnsi="GillSans-Bold"/>
      <w:b/>
      <w:color w:val="0000FF"/>
      <w:sz w:val="28"/>
      <w:szCs w:val="20"/>
    </w:rPr>
  </w:style>
  <w:style w:type="paragraph" w:customStyle="1" w:styleId="ACT">
    <w:name w:val="ACT"/>
    <w:basedOn w:val="Normal"/>
    <w:link w:val="ACTChar"/>
    <w:rsid w:val="00274BA8"/>
    <w:pPr>
      <w:spacing w:before="120"/>
      <w:ind w:left="720"/>
    </w:pPr>
    <w:rPr>
      <w:rFonts w:eastAsia="Times"/>
      <w:szCs w:val="20"/>
    </w:rPr>
  </w:style>
  <w:style w:type="paragraph" w:customStyle="1" w:styleId="ACTSETFIRST">
    <w:name w:val="ACTSET_FIRST"/>
    <w:basedOn w:val="Normal"/>
    <w:rsid w:val="00274BA8"/>
    <w:pPr>
      <w:spacing w:before="120" w:line="360" w:lineRule="auto"/>
    </w:pPr>
    <w:rPr>
      <w:rFonts w:eastAsia="Times"/>
      <w:szCs w:val="20"/>
    </w:rPr>
  </w:style>
  <w:style w:type="paragraph" w:customStyle="1" w:styleId="SECHEADFIRST">
    <w:name w:val="SEC_HEADFIRST"/>
    <w:basedOn w:val="Normal"/>
    <w:rsid w:val="00274BA8"/>
    <w:pPr>
      <w:spacing w:line="360" w:lineRule="auto"/>
    </w:pPr>
    <w:rPr>
      <w:rFonts w:eastAsia="Times"/>
      <w:color w:val="000000"/>
      <w:szCs w:val="20"/>
    </w:rPr>
  </w:style>
  <w:style w:type="paragraph" w:customStyle="1" w:styleId="ACTNUM">
    <w:name w:val="ACT_NUM"/>
    <w:basedOn w:val="StyleACTNUM"/>
    <w:rsid w:val="00274BA8"/>
  </w:style>
  <w:style w:type="paragraph" w:customStyle="1" w:styleId="FIG2TTL">
    <w:name w:val="FIG2_TTL"/>
    <w:basedOn w:val="Normal"/>
    <w:rsid w:val="00274BA8"/>
    <w:pPr>
      <w:spacing w:before="120" w:line="360" w:lineRule="auto"/>
    </w:pPr>
    <w:rPr>
      <w:rFonts w:eastAsia="Times"/>
      <w:b/>
      <w:sz w:val="28"/>
      <w:szCs w:val="20"/>
    </w:rPr>
  </w:style>
  <w:style w:type="paragraph" w:customStyle="1" w:styleId="ACTUNTBLCOLHD">
    <w:name w:val="ACT_UNTBL_COLHD"/>
    <w:basedOn w:val="Normal"/>
    <w:rsid w:val="00274BA8"/>
    <w:pPr>
      <w:spacing w:before="120" w:line="360" w:lineRule="auto"/>
    </w:pPr>
    <w:rPr>
      <w:rFonts w:eastAsia="Times"/>
      <w:szCs w:val="20"/>
    </w:rPr>
  </w:style>
  <w:style w:type="paragraph" w:customStyle="1" w:styleId="ACTUNTBL">
    <w:name w:val="ACT_UNTBL"/>
    <w:basedOn w:val="Normal"/>
    <w:link w:val="ACTUNTBLChar"/>
    <w:rsid w:val="00274BA8"/>
    <w:pPr>
      <w:spacing w:before="120" w:line="360" w:lineRule="auto"/>
    </w:pPr>
    <w:rPr>
      <w:rFonts w:eastAsia="Times"/>
      <w:szCs w:val="20"/>
    </w:rPr>
  </w:style>
  <w:style w:type="paragraph" w:customStyle="1" w:styleId="ACTSETDTONLY">
    <w:name w:val="ACTSET_DT_ONLY"/>
    <w:basedOn w:val="Normal"/>
    <w:rsid w:val="00274BA8"/>
    <w:pPr>
      <w:spacing w:before="120" w:line="360" w:lineRule="auto"/>
    </w:pPr>
    <w:rPr>
      <w:rFonts w:eastAsia="Times"/>
      <w:szCs w:val="20"/>
    </w:rPr>
  </w:style>
  <w:style w:type="paragraph" w:customStyle="1" w:styleId="BX5SUPTTL">
    <w:name w:val="BX5_SUPTTL"/>
    <w:basedOn w:val="Normal"/>
    <w:rsid w:val="00274BA8"/>
    <w:pPr>
      <w:tabs>
        <w:tab w:val="left" w:pos="720"/>
      </w:tabs>
      <w:spacing w:after="120"/>
    </w:pPr>
    <w:rPr>
      <w:rFonts w:ascii="GillSans-Bold" w:hAnsi="GillSans-Bold"/>
      <w:b/>
      <w:color w:val="808000"/>
      <w:sz w:val="28"/>
      <w:szCs w:val="20"/>
    </w:rPr>
  </w:style>
  <w:style w:type="paragraph" w:customStyle="1" w:styleId="BX5">
    <w:name w:val="BX5"/>
    <w:basedOn w:val="Normal"/>
    <w:rsid w:val="00274BA8"/>
    <w:pPr>
      <w:spacing w:before="120" w:line="360" w:lineRule="auto"/>
    </w:pPr>
    <w:rPr>
      <w:rFonts w:eastAsia="Times"/>
      <w:szCs w:val="20"/>
    </w:rPr>
  </w:style>
  <w:style w:type="paragraph" w:customStyle="1" w:styleId="BX5EXR">
    <w:name w:val="BX5_EXR"/>
    <w:basedOn w:val="Normal"/>
    <w:rsid w:val="00274BA8"/>
    <w:pPr>
      <w:spacing w:before="120" w:line="360" w:lineRule="auto"/>
    </w:pPr>
    <w:rPr>
      <w:rFonts w:eastAsia="Times"/>
      <w:szCs w:val="20"/>
    </w:rPr>
  </w:style>
  <w:style w:type="paragraph" w:customStyle="1" w:styleId="BX5EXRTTL">
    <w:name w:val="BX5_EXR_TTL"/>
    <w:basedOn w:val="BX2TTL"/>
    <w:rsid w:val="00274BA8"/>
  </w:style>
  <w:style w:type="character" w:customStyle="1" w:styleId="BX5EXRNUM">
    <w:name w:val="BX5_EXR_NUM"/>
    <w:rsid w:val="00274BA8"/>
  </w:style>
  <w:style w:type="paragraph" w:customStyle="1" w:styleId="CRSUPTTL">
    <w:name w:val="CR_SUPTTL"/>
    <w:basedOn w:val="Normal"/>
    <w:rsid w:val="00274BA8"/>
    <w:pPr>
      <w:tabs>
        <w:tab w:val="left" w:pos="720"/>
      </w:tabs>
      <w:spacing w:after="120"/>
    </w:pPr>
    <w:rPr>
      <w:rFonts w:ascii="GillSans-Bold" w:hAnsi="GillSans-Bold"/>
      <w:b/>
      <w:color w:val="808000"/>
      <w:sz w:val="28"/>
      <w:szCs w:val="20"/>
    </w:rPr>
  </w:style>
  <w:style w:type="paragraph" w:customStyle="1" w:styleId="CRKTSETTTL">
    <w:name w:val="CR_KTSET_TTL"/>
    <w:basedOn w:val="CFINTRO"/>
    <w:rsid w:val="00274BA8"/>
    <w:rPr>
      <w:color w:val="0000FF"/>
      <w:sz w:val="28"/>
    </w:rPr>
  </w:style>
  <w:style w:type="paragraph" w:customStyle="1" w:styleId="CRKT">
    <w:name w:val="CR_KT"/>
    <w:basedOn w:val="CFINTRO"/>
    <w:rsid w:val="00274BA8"/>
  </w:style>
  <w:style w:type="paragraph" w:customStyle="1" w:styleId="CRTTL">
    <w:name w:val="CR_TTL"/>
    <w:basedOn w:val="Normal"/>
    <w:rsid w:val="00274BA8"/>
    <w:pPr>
      <w:tabs>
        <w:tab w:val="left" w:pos="720"/>
      </w:tabs>
      <w:spacing w:after="120"/>
    </w:pPr>
    <w:rPr>
      <w:rFonts w:ascii="GillSans-Bold" w:hAnsi="GillSans-Bold"/>
      <w:b/>
      <w:color w:val="800000"/>
      <w:sz w:val="28"/>
      <w:szCs w:val="20"/>
    </w:rPr>
  </w:style>
  <w:style w:type="character" w:customStyle="1" w:styleId="CRKTPG">
    <w:name w:val="CR_KT_PG"/>
    <w:rsid w:val="00274BA8"/>
  </w:style>
  <w:style w:type="paragraph" w:customStyle="1" w:styleId="CRSETMATCHINSTR">
    <w:name w:val="CR_SET_MATCH_INSTR"/>
    <w:basedOn w:val="Normal"/>
    <w:rsid w:val="00274BA8"/>
    <w:pPr>
      <w:spacing w:before="120" w:line="360" w:lineRule="auto"/>
    </w:pPr>
    <w:rPr>
      <w:rFonts w:eastAsia="Times"/>
      <w:szCs w:val="20"/>
    </w:rPr>
  </w:style>
  <w:style w:type="paragraph" w:customStyle="1" w:styleId="CRSETMATCHLLFIRST">
    <w:name w:val="CR_SET_MATCH_LL_FIRST"/>
    <w:basedOn w:val="Normal"/>
    <w:rsid w:val="00274BA8"/>
    <w:pPr>
      <w:tabs>
        <w:tab w:val="left" w:pos="450"/>
      </w:tabs>
      <w:spacing w:before="120" w:after="240" w:line="240" w:lineRule="atLeast"/>
      <w:ind w:left="446" w:hanging="446"/>
    </w:pPr>
    <w:rPr>
      <w:rFonts w:eastAsia="Times"/>
      <w:szCs w:val="20"/>
    </w:rPr>
  </w:style>
  <w:style w:type="paragraph" w:customStyle="1" w:styleId="CRSETMATCHLLMID">
    <w:name w:val="CR_SET_MATCH_LL_MID"/>
    <w:basedOn w:val="Normal"/>
    <w:rsid w:val="00274BA8"/>
    <w:pPr>
      <w:tabs>
        <w:tab w:val="left" w:pos="450"/>
      </w:tabs>
      <w:spacing w:before="120" w:after="240" w:line="240" w:lineRule="atLeast"/>
      <w:ind w:left="446" w:hanging="446"/>
    </w:pPr>
    <w:rPr>
      <w:rFonts w:eastAsia="Times"/>
      <w:szCs w:val="20"/>
    </w:rPr>
  </w:style>
  <w:style w:type="paragraph" w:customStyle="1" w:styleId="CRSETMATCHLLLTR">
    <w:name w:val="CR_SET_MATCH_LL_LTR"/>
    <w:basedOn w:val="Normal"/>
    <w:rsid w:val="00274BA8"/>
    <w:pPr>
      <w:tabs>
        <w:tab w:val="left" w:pos="450"/>
      </w:tabs>
      <w:spacing w:before="120" w:after="240" w:line="240" w:lineRule="atLeast"/>
      <w:ind w:left="446" w:hanging="446"/>
    </w:pPr>
    <w:rPr>
      <w:rFonts w:eastAsia="Times"/>
      <w:szCs w:val="20"/>
    </w:rPr>
  </w:style>
  <w:style w:type="paragraph" w:customStyle="1" w:styleId="CRSETMATCHLLLAST">
    <w:name w:val="CR_SET_MATCH_LL_LAST"/>
    <w:basedOn w:val="Normal"/>
    <w:rsid w:val="00274BA8"/>
    <w:pPr>
      <w:tabs>
        <w:tab w:val="left" w:pos="450"/>
      </w:tabs>
      <w:spacing w:before="120" w:after="240" w:line="240" w:lineRule="atLeast"/>
      <w:ind w:left="446" w:hanging="446"/>
    </w:pPr>
    <w:rPr>
      <w:rFonts w:eastAsia="Times"/>
      <w:szCs w:val="20"/>
    </w:rPr>
  </w:style>
  <w:style w:type="paragraph" w:customStyle="1" w:styleId="CRSETMATCHNLFIRST">
    <w:name w:val="CR_SET_MATCH_NL_FIRST"/>
    <w:basedOn w:val="Normal"/>
    <w:rsid w:val="00274BA8"/>
    <w:pPr>
      <w:tabs>
        <w:tab w:val="left" w:pos="288"/>
      </w:tabs>
      <w:spacing w:after="240" w:line="240" w:lineRule="atLeast"/>
      <w:ind w:left="1260" w:hanging="1260"/>
    </w:pPr>
    <w:rPr>
      <w:rFonts w:eastAsia="Times"/>
      <w:szCs w:val="20"/>
    </w:rPr>
  </w:style>
  <w:style w:type="paragraph" w:customStyle="1" w:styleId="CRSETMATCHNLMID">
    <w:name w:val="CR_SET_MATCH_NL_MID"/>
    <w:basedOn w:val="Normal"/>
    <w:rsid w:val="00274BA8"/>
    <w:pPr>
      <w:tabs>
        <w:tab w:val="left" w:pos="288"/>
      </w:tabs>
      <w:spacing w:after="240" w:line="240" w:lineRule="atLeast"/>
      <w:ind w:left="1260" w:hanging="1260"/>
    </w:pPr>
    <w:rPr>
      <w:rFonts w:eastAsia="Times"/>
      <w:szCs w:val="20"/>
    </w:rPr>
  </w:style>
  <w:style w:type="paragraph" w:customStyle="1" w:styleId="CRSETMATCHNLLAST">
    <w:name w:val="CR_SET_MATCH_NL_LAST"/>
    <w:basedOn w:val="Normal"/>
    <w:rsid w:val="00274BA8"/>
    <w:pPr>
      <w:tabs>
        <w:tab w:val="left" w:pos="288"/>
      </w:tabs>
      <w:spacing w:after="240" w:line="240" w:lineRule="atLeast"/>
      <w:ind w:left="1260" w:hanging="1260"/>
    </w:pPr>
    <w:rPr>
      <w:rFonts w:eastAsia="Times"/>
      <w:szCs w:val="20"/>
    </w:rPr>
  </w:style>
  <w:style w:type="paragraph" w:customStyle="1" w:styleId="CRSETFIBQSETINSTR">
    <w:name w:val="CR_SET_FIBQSET_INSTR"/>
    <w:basedOn w:val="Normal"/>
    <w:rsid w:val="00274BA8"/>
    <w:pPr>
      <w:spacing w:after="120"/>
    </w:pPr>
    <w:rPr>
      <w:rFonts w:eastAsia="Times"/>
      <w:szCs w:val="20"/>
    </w:rPr>
  </w:style>
  <w:style w:type="paragraph" w:customStyle="1" w:styleId="CRSETFIBQ0">
    <w:name w:val="CR_SET_FIBQ"/>
    <w:basedOn w:val="Normal"/>
    <w:rsid w:val="00274BA8"/>
    <w:pPr>
      <w:tabs>
        <w:tab w:val="left" w:pos="1728"/>
        <w:tab w:val="left" w:pos="5328"/>
      </w:tabs>
      <w:spacing w:after="120"/>
      <w:ind w:left="540" w:hanging="540"/>
    </w:pPr>
    <w:rPr>
      <w:rFonts w:eastAsia="Times"/>
      <w:szCs w:val="20"/>
    </w:rPr>
  </w:style>
  <w:style w:type="paragraph" w:customStyle="1" w:styleId="CRSETRQSETTTL">
    <w:name w:val="CR_SET_RQSET_TTL"/>
    <w:basedOn w:val="Normal"/>
    <w:rsid w:val="00274BA8"/>
    <w:pPr>
      <w:tabs>
        <w:tab w:val="left" w:pos="720"/>
      </w:tabs>
      <w:spacing w:after="120"/>
    </w:pPr>
    <w:rPr>
      <w:rFonts w:ascii="GillSans-Bold" w:hAnsi="GillSans-Bold"/>
      <w:b/>
      <w:color w:val="800000"/>
      <w:sz w:val="28"/>
      <w:szCs w:val="20"/>
    </w:rPr>
  </w:style>
  <w:style w:type="paragraph" w:customStyle="1" w:styleId="CRSETRQSETH1">
    <w:name w:val="CR_SET_RQSET_H1"/>
    <w:basedOn w:val="Normal"/>
    <w:rsid w:val="00274BA8"/>
    <w:pPr>
      <w:spacing w:before="240" w:after="120" w:line="240" w:lineRule="atLeast"/>
      <w:outlineLvl w:val="1"/>
    </w:pPr>
    <w:rPr>
      <w:rFonts w:eastAsia="Times"/>
      <w:b/>
      <w:color w:val="000080"/>
      <w:sz w:val="28"/>
      <w:szCs w:val="20"/>
    </w:rPr>
  </w:style>
  <w:style w:type="paragraph" w:customStyle="1" w:styleId="CRSETRQSETFIRST">
    <w:name w:val="CR_SET_RQSET_FIRST"/>
    <w:basedOn w:val="Normal"/>
    <w:rsid w:val="00274BA8"/>
    <w:pPr>
      <w:spacing w:before="120" w:line="360" w:lineRule="auto"/>
    </w:pPr>
    <w:rPr>
      <w:rFonts w:eastAsia="Times"/>
      <w:szCs w:val="20"/>
    </w:rPr>
  </w:style>
  <w:style w:type="paragraph" w:customStyle="1" w:styleId="CRSETRQSET">
    <w:name w:val="CR_SET_RQSET"/>
    <w:basedOn w:val="Normal"/>
    <w:rsid w:val="00274BA8"/>
    <w:pPr>
      <w:spacing w:before="120" w:line="360" w:lineRule="auto"/>
    </w:pPr>
    <w:rPr>
      <w:rFonts w:eastAsia="Times"/>
      <w:szCs w:val="20"/>
    </w:rPr>
  </w:style>
  <w:style w:type="paragraph" w:customStyle="1" w:styleId="CRSETRQSETDTH1">
    <w:name w:val="CR_SET_RQSET_DT_H1"/>
    <w:basedOn w:val="Normal"/>
    <w:rsid w:val="00274BA8"/>
    <w:pPr>
      <w:spacing w:before="240" w:after="120" w:line="240" w:lineRule="atLeast"/>
      <w:outlineLvl w:val="1"/>
    </w:pPr>
    <w:rPr>
      <w:rFonts w:eastAsia="Times"/>
      <w:b/>
      <w:color w:val="000080"/>
      <w:sz w:val="28"/>
      <w:szCs w:val="20"/>
    </w:rPr>
  </w:style>
  <w:style w:type="paragraph" w:customStyle="1" w:styleId="CRSETRQSETDT">
    <w:name w:val="CR_SET_RQSET_DT"/>
    <w:basedOn w:val="Normal"/>
    <w:rsid w:val="00274BA8"/>
    <w:pPr>
      <w:spacing w:before="120" w:line="360" w:lineRule="auto"/>
    </w:pPr>
    <w:rPr>
      <w:rFonts w:eastAsia="Times"/>
      <w:szCs w:val="20"/>
    </w:rPr>
  </w:style>
  <w:style w:type="paragraph" w:customStyle="1" w:styleId="CRSETRQSETINSTR">
    <w:name w:val="CR_SET_RQSET_INSTR"/>
    <w:basedOn w:val="Normal"/>
    <w:rsid w:val="00274BA8"/>
    <w:pPr>
      <w:spacing w:before="120" w:line="360" w:lineRule="auto"/>
    </w:pPr>
    <w:rPr>
      <w:rFonts w:eastAsia="Times"/>
      <w:szCs w:val="20"/>
    </w:rPr>
  </w:style>
  <w:style w:type="paragraph" w:customStyle="1" w:styleId="CRSETRQ">
    <w:name w:val="CR_SET_RQ"/>
    <w:basedOn w:val="Normal"/>
    <w:rsid w:val="00274BA8"/>
    <w:pPr>
      <w:spacing w:before="120"/>
      <w:ind w:left="720" w:hanging="720"/>
    </w:pPr>
    <w:rPr>
      <w:rFonts w:eastAsia="Times"/>
      <w:szCs w:val="20"/>
    </w:rPr>
  </w:style>
  <w:style w:type="paragraph" w:customStyle="1" w:styleId="CRSETRQSETUNTBLCOLHD">
    <w:name w:val="CR_SET_RQSET_UNTBL_COLHD"/>
    <w:basedOn w:val="Normal"/>
    <w:rsid w:val="00274BA8"/>
    <w:pPr>
      <w:spacing w:before="120" w:line="360" w:lineRule="auto"/>
    </w:pPr>
    <w:rPr>
      <w:rFonts w:eastAsia="Times"/>
      <w:szCs w:val="20"/>
    </w:rPr>
  </w:style>
  <w:style w:type="paragraph" w:customStyle="1" w:styleId="CRSETRQSETUNTBL">
    <w:name w:val="CR_SET_RQSET_UNTBL"/>
    <w:basedOn w:val="Normal"/>
    <w:rsid w:val="00274BA8"/>
    <w:pPr>
      <w:spacing w:before="120" w:line="360" w:lineRule="auto"/>
    </w:pPr>
    <w:rPr>
      <w:rFonts w:eastAsia="Times"/>
      <w:szCs w:val="20"/>
    </w:rPr>
  </w:style>
  <w:style w:type="paragraph" w:customStyle="1" w:styleId="CRACTSETDTH1">
    <w:name w:val="CR_ACTSET_DT_H1"/>
    <w:basedOn w:val="Normal"/>
    <w:rsid w:val="00274BA8"/>
    <w:pPr>
      <w:spacing w:before="240" w:after="120" w:line="240" w:lineRule="atLeast"/>
      <w:outlineLvl w:val="1"/>
    </w:pPr>
    <w:rPr>
      <w:rFonts w:eastAsia="Times"/>
      <w:b/>
      <w:color w:val="000080"/>
      <w:sz w:val="28"/>
      <w:szCs w:val="20"/>
    </w:rPr>
  </w:style>
  <w:style w:type="paragraph" w:customStyle="1" w:styleId="CRACTSETDTFIRST">
    <w:name w:val="CR_ACTSET_DT_FIRST"/>
    <w:basedOn w:val="Normal"/>
    <w:rsid w:val="00274BA8"/>
    <w:pPr>
      <w:spacing w:before="120" w:line="360" w:lineRule="auto"/>
    </w:pPr>
    <w:rPr>
      <w:rFonts w:eastAsia="Times"/>
      <w:szCs w:val="20"/>
    </w:rPr>
  </w:style>
  <w:style w:type="paragraph" w:customStyle="1" w:styleId="CRACTSETINSTR">
    <w:name w:val="CR_ACTSET_INSTR"/>
    <w:basedOn w:val="Normal"/>
    <w:rsid w:val="00274BA8"/>
    <w:pPr>
      <w:spacing w:before="120" w:line="360" w:lineRule="auto"/>
    </w:pPr>
    <w:rPr>
      <w:rFonts w:eastAsia="Times"/>
      <w:szCs w:val="20"/>
    </w:rPr>
  </w:style>
  <w:style w:type="paragraph" w:customStyle="1" w:styleId="CRACTSETDTONLY">
    <w:name w:val="CR_ACTSET_DT_ONLY"/>
    <w:basedOn w:val="Normal"/>
    <w:rsid w:val="00274BA8"/>
    <w:pPr>
      <w:spacing w:before="120" w:line="360" w:lineRule="auto"/>
    </w:pPr>
    <w:rPr>
      <w:rFonts w:eastAsia="Times"/>
      <w:szCs w:val="20"/>
    </w:rPr>
  </w:style>
  <w:style w:type="paragraph" w:customStyle="1" w:styleId="CRCS1TTL">
    <w:name w:val="CR_CS1_TTL"/>
    <w:basedOn w:val="Normal"/>
    <w:rsid w:val="00274BA8"/>
    <w:pPr>
      <w:tabs>
        <w:tab w:val="left" w:pos="720"/>
      </w:tabs>
      <w:spacing w:after="120"/>
    </w:pPr>
    <w:rPr>
      <w:rFonts w:ascii="GillSans-Bold" w:hAnsi="GillSans-Bold"/>
      <w:b/>
      <w:color w:val="800000"/>
      <w:sz w:val="28"/>
      <w:szCs w:val="20"/>
    </w:rPr>
  </w:style>
  <w:style w:type="paragraph" w:customStyle="1" w:styleId="CRCS1FIRST">
    <w:name w:val="CR_CS1_FIRST"/>
    <w:basedOn w:val="Normal"/>
    <w:rsid w:val="00274BA8"/>
    <w:pPr>
      <w:spacing w:before="120" w:line="360" w:lineRule="auto"/>
    </w:pPr>
    <w:rPr>
      <w:rFonts w:eastAsia="Times"/>
      <w:szCs w:val="20"/>
    </w:rPr>
  </w:style>
  <w:style w:type="paragraph" w:customStyle="1" w:styleId="CRCS1">
    <w:name w:val="CR_CS1"/>
    <w:basedOn w:val="Normal"/>
    <w:rsid w:val="00274BA8"/>
    <w:pPr>
      <w:spacing w:before="120" w:line="360" w:lineRule="auto"/>
    </w:pPr>
    <w:rPr>
      <w:rFonts w:eastAsia="Times"/>
      <w:szCs w:val="20"/>
    </w:rPr>
  </w:style>
  <w:style w:type="paragraph" w:customStyle="1" w:styleId="CREXRFIRST">
    <w:name w:val="CR_EXR_FIRST"/>
    <w:basedOn w:val="Normal"/>
    <w:rsid w:val="00274BA8"/>
    <w:pPr>
      <w:spacing w:before="120" w:line="360" w:lineRule="auto"/>
    </w:pPr>
    <w:rPr>
      <w:rFonts w:eastAsia="Times"/>
      <w:szCs w:val="20"/>
    </w:rPr>
  </w:style>
  <w:style w:type="paragraph" w:customStyle="1" w:styleId="CREXRNLFIRST">
    <w:name w:val="CR_EXR_NL_FIRST"/>
    <w:basedOn w:val="Normal"/>
    <w:rsid w:val="00274BA8"/>
    <w:pPr>
      <w:tabs>
        <w:tab w:val="left" w:pos="1080"/>
      </w:tabs>
      <w:spacing w:before="120"/>
      <w:ind w:left="720" w:hanging="720"/>
    </w:pPr>
    <w:rPr>
      <w:rFonts w:eastAsia="Times"/>
      <w:szCs w:val="20"/>
    </w:rPr>
  </w:style>
  <w:style w:type="paragraph" w:customStyle="1" w:styleId="CREXRNLLAST">
    <w:name w:val="CR_EXR_NL_LAST"/>
    <w:basedOn w:val="Normal"/>
    <w:rsid w:val="00274BA8"/>
    <w:pPr>
      <w:tabs>
        <w:tab w:val="left" w:pos="1080"/>
      </w:tabs>
      <w:spacing w:before="240" w:after="120"/>
    </w:pPr>
    <w:rPr>
      <w:rFonts w:eastAsia="Times"/>
      <w:szCs w:val="20"/>
    </w:rPr>
  </w:style>
  <w:style w:type="paragraph" w:customStyle="1" w:styleId="CREXRNLMID">
    <w:name w:val="CR_EXR_NL_MID"/>
    <w:basedOn w:val="Normal"/>
    <w:rsid w:val="00274BA8"/>
    <w:pPr>
      <w:tabs>
        <w:tab w:val="left" w:pos="1080"/>
      </w:tabs>
      <w:spacing w:before="120"/>
      <w:ind w:left="720" w:hanging="720"/>
    </w:pPr>
    <w:rPr>
      <w:rFonts w:eastAsia="Times"/>
      <w:szCs w:val="20"/>
    </w:rPr>
  </w:style>
  <w:style w:type="paragraph" w:customStyle="1" w:styleId="CREXRNLNUM">
    <w:name w:val="CR_EXR_NL_NUM"/>
    <w:basedOn w:val="Normal"/>
    <w:autoRedefine/>
    <w:rsid w:val="00274BA8"/>
    <w:pPr>
      <w:spacing w:after="240" w:line="240" w:lineRule="atLeast"/>
      <w:outlineLvl w:val="2"/>
    </w:pPr>
    <w:rPr>
      <w:rFonts w:ascii="Times" w:hAnsi="Times"/>
      <w:b/>
      <w:color w:val="FF6600"/>
      <w:sz w:val="28"/>
      <w:szCs w:val="20"/>
    </w:rPr>
  </w:style>
  <w:style w:type="paragraph" w:customStyle="1" w:styleId="CREXRSUPTTL">
    <w:name w:val="CR_EXR_SUPTTL"/>
    <w:basedOn w:val="CRACTSETTTL"/>
    <w:rsid w:val="00274BA8"/>
  </w:style>
  <w:style w:type="paragraph" w:customStyle="1" w:styleId="CRRBRCTTL">
    <w:name w:val="CR_RBRC_TTL"/>
    <w:basedOn w:val="Normal"/>
    <w:rsid w:val="00274BA8"/>
    <w:pPr>
      <w:tabs>
        <w:tab w:val="left" w:pos="720"/>
      </w:tabs>
      <w:spacing w:after="120"/>
    </w:pPr>
    <w:rPr>
      <w:rFonts w:ascii="GillSans-Bold" w:hAnsi="GillSans-Bold"/>
      <w:b/>
      <w:color w:val="800000"/>
      <w:sz w:val="28"/>
      <w:szCs w:val="20"/>
    </w:rPr>
  </w:style>
  <w:style w:type="paragraph" w:customStyle="1" w:styleId="CRRBRCFIRST">
    <w:name w:val="CR_RBRC_FIRST"/>
    <w:basedOn w:val="Normal"/>
    <w:rsid w:val="00274BA8"/>
    <w:pPr>
      <w:spacing w:before="120" w:line="360" w:lineRule="auto"/>
    </w:pPr>
    <w:rPr>
      <w:rFonts w:eastAsia="Times"/>
      <w:szCs w:val="20"/>
    </w:rPr>
  </w:style>
  <w:style w:type="paragraph" w:customStyle="1" w:styleId="CRRBRC">
    <w:name w:val="CR_RBRC"/>
    <w:basedOn w:val="Normal"/>
    <w:rsid w:val="00274BA8"/>
    <w:pPr>
      <w:spacing w:before="120" w:line="360" w:lineRule="auto"/>
    </w:pPr>
    <w:rPr>
      <w:rFonts w:eastAsia="Times"/>
      <w:szCs w:val="20"/>
    </w:rPr>
  </w:style>
  <w:style w:type="paragraph" w:customStyle="1" w:styleId="CRRBRCUNTBLCOLHD">
    <w:name w:val="CR_RBRC_UNTBL_COLHD"/>
    <w:basedOn w:val="Normal"/>
    <w:rsid w:val="00274BA8"/>
    <w:pPr>
      <w:spacing w:before="120" w:line="360" w:lineRule="auto"/>
    </w:pPr>
    <w:rPr>
      <w:rFonts w:eastAsia="Times"/>
      <w:szCs w:val="20"/>
    </w:rPr>
  </w:style>
  <w:style w:type="paragraph" w:customStyle="1" w:styleId="CRRBRCUNTBL">
    <w:name w:val="CR_RBRC_UNTBL"/>
    <w:basedOn w:val="Normal"/>
    <w:rsid w:val="00274BA8"/>
    <w:pPr>
      <w:spacing w:before="120" w:line="360" w:lineRule="auto"/>
    </w:pPr>
    <w:rPr>
      <w:rFonts w:eastAsia="Times"/>
      <w:szCs w:val="20"/>
    </w:rPr>
  </w:style>
  <w:style w:type="paragraph" w:customStyle="1" w:styleId="CRRBRCUNTBLSH">
    <w:name w:val="CR_RBRC_UNTBL_SH"/>
    <w:basedOn w:val="Normal"/>
    <w:rsid w:val="00274BA8"/>
    <w:pPr>
      <w:spacing w:before="120" w:line="360" w:lineRule="auto"/>
    </w:pPr>
    <w:rPr>
      <w:rFonts w:eastAsia="Times"/>
      <w:szCs w:val="20"/>
    </w:rPr>
  </w:style>
  <w:style w:type="paragraph" w:customStyle="1" w:styleId="CRPROBTTL">
    <w:name w:val="CR_PROB_TTL"/>
    <w:basedOn w:val="Normal"/>
    <w:rsid w:val="00274BA8"/>
    <w:pPr>
      <w:tabs>
        <w:tab w:val="left" w:pos="720"/>
      </w:tabs>
      <w:spacing w:after="120"/>
    </w:pPr>
    <w:rPr>
      <w:rFonts w:ascii="GillSans-Bold" w:hAnsi="GillSans-Bold"/>
      <w:b/>
      <w:color w:val="800000"/>
      <w:sz w:val="28"/>
      <w:szCs w:val="20"/>
    </w:rPr>
  </w:style>
  <w:style w:type="paragraph" w:customStyle="1" w:styleId="CRPROBH1">
    <w:name w:val="CR_PROB_H1"/>
    <w:basedOn w:val="Normal"/>
    <w:rsid w:val="00274BA8"/>
    <w:pPr>
      <w:spacing w:before="240" w:after="120" w:line="240" w:lineRule="atLeast"/>
      <w:outlineLvl w:val="1"/>
    </w:pPr>
    <w:rPr>
      <w:rFonts w:eastAsia="Times"/>
      <w:b/>
      <w:color w:val="000080"/>
      <w:sz w:val="28"/>
      <w:szCs w:val="20"/>
    </w:rPr>
  </w:style>
  <w:style w:type="paragraph" w:customStyle="1" w:styleId="CRPROBFIRST">
    <w:name w:val="CR_PROB_FIRST"/>
    <w:basedOn w:val="Normal"/>
    <w:rsid w:val="00274BA8"/>
    <w:pPr>
      <w:spacing w:before="120" w:line="360" w:lineRule="auto"/>
    </w:pPr>
    <w:rPr>
      <w:rFonts w:eastAsia="Times"/>
      <w:szCs w:val="20"/>
    </w:rPr>
  </w:style>
  <w:style w:type="paragraph" w:customStyle="1" w:styleId="CRPROBDTH1">
    <w:name w:val="CR_PROB_DT_H1"/>
    <w:basedOn w:val="Normal"/>
    <w:rsid w:val="00274BA8"/>
    <w:pPr>
      <w:spacing w:before="240" w:after="120" w:line="240" w:lineRule="atLeast"/>
      <w:outlineLvl w:val="1"/>
    </w:pPr>
    <w:rPr>
      <w:rFonts w:eastAsia="Times"/>
      <w:b/>
      <w:color w:val="000080"/>
      <w:sz w:val="28"/>
      <w:szCs w:val="20"/>
    </w:rPr>
  </w:style>
  <w:style w:type="paragraph" w:customStyle="1" w:styleId="CRPROBDTFIRST">
    <w:name w:val="CR_PROB_DT_FIRST"/>
    <w:basedOn w:val="Normal"/>
    <w:rsid w:val="00274BA8"/>
    <w:pPr>
      <w:spacing w:before="120" w:line="360" w:lineRule="auto"/>
    </w:pPr>
    <w:rPr>
      <w:rFonts w:eastAsia="Times"/>
      <w:szCs w:val="20"/>
    </w:rPr>
  </w:style>
  <w:style w:type="paragraph" w:customStyle="1" w:styleId="CRPROB">
    <w:name w:val="CR_PROB"/>
    <w:basedOn w:val="CFINTRO"/>
    <w:rsid w:val="00274BA8"/>
  </w:style>
  <w:style w:type="paragraph" w:customStyle="1" w:styleId="CRPROBDTONLY">
    <w:name w:val="CR_PROB_DT_ONLY"/>
    <w:basedOn w:val="Normal"/>
    <w:rsid w:val="00274BA8"/>
    <w:pPr>
      <w:spacing w:before="120" w:line="360" w:lineRule="auto"/>
    </w:pPr>
    <w:rPr>
      <w:rFonts w:eastAsia="Times"/>
      <w:szCs w:val="20"/>
    </w:rPr>
  </w:style>
  <w:style w:type="paragraph" w:customStyle="1" w:styleId="CRPROBDTINSTR">
    <w:name w:val="CR_PROB_DT_INSTR"/>
    <w:basedOn w:val="Normal"/>
    <w:rsid w:val="00274BA8"/>
    <w:pPr>
      <w:spacing w:before="120" w:line="360" w:lineRule="auto"/>
    </w:pPr>
    <w:rPr>
      <w:rFonts w:eastAsia="Times"/>
      <w:szCs w:val="20"/>
    </w:rPr>
  </w:style>
  <w:style w:type="paragraph" w:customStyle="1" w:styleId="DG1">
    <w:name w:val="DG1"/>
    <w:basedOn w:val="CRSUPTTL"/>
    <w:rsid w:val="00274BA8"/>
    <w:rPr>
      <w:b w:val="0"/>
      <w:color w:val="800000"/>
      <w:szCs w:val="28"/>
    </w:rPr>
  </w:style>
  <w:style w:type="paragraph" w:customStyle="1" w:styleId="DG2">
    <w:name w:val="DG2"/>
    <w:basedOn w:val="DG1"/>
    <w:rsid w:val="00274BA8"/>
    <w:rPr>
      <w:color w:val="FF6600"/>
    </w:rPr>
  </w:style>
  <w:style w:type="paragraph" w:customStyle="1" w:styleId="DG3">
    <w:name w:val="DG3"/>
    <w:basedOn w:val="DG2"/>
    <w:rsid w:val="00274BA8"/>
    <w:rPr>
      <w:color w:val="FF00FF"/>
    </w:rPr>
  </w:style>
  <w:style w:type="paragraph" w:customStyle="1" w:styleId="DG4">
    <w:name w:val="DG4"/>
    <w:basedOn w:val="DG3"/>
    <w:rsid w:val="00274BA8"/>
    <w:rPr>
      <w:color w:val="008000"/>
    </w:rPr>
  </w:style>
  <w:style w:type="paragraph" w:customStyle="1" w:styleId="DG5">
    <w:name w:val="DG5"/>
    <w:basedOn w:val="DG4"/>
    <w:rsid w:val="00274BA8"/>
    <w:rPr>
      <w:color w:val="800080"/>
    </w:rPr>
  </w:style>
  <w:style w:type="paragraph" w:customStyle="1" w:styleId="DG6">
    <w:name w:val="DG6"/>
    <w:basedOn w:val="DG5"/>
    <w:rsid w:val="00274BA8"/>
    <w:rPr>
      <w:color w:val="333399"/>
    </w:rPr>
  </w:style>
  <w:style w:type="paragraph" w:customStyle="1" w:styleId="DG7">
    <w:name w:val="DG7"/>
    <w:basedOn w:val="DG6"/>
    <w:rsid w:val="00274BA8"/>
    <w:rPr>
      <w:rFonts w:ascii="Times New Roman" w:hAnsi="Times New Roman"/>
      <w:color w:val="808000"/>
    </w:rPr>
  </w:style>
  <w:style w:type="paragraph" w:customStyle="1" w:styleId="DG8">
    <w:name w:val="DG8"/>
    <w:basedOn w:val="DG7"/>
    <w:rsid w:val="00274BA8"/>
    <w:rPr>
      <w:color w:val="333333"/>
    </w:rPr>
  </w:style>
  <w:style w:type="paragraph" w:customStyle="1" w:styleId="DG9">
    <w:name w:val="DG9"/>
    <w:basedOn w:val="DG8"/>
    <w:rsid w:val="00274BA8"/>
    <w:rPr>
      <w:color w:val="993366"/>
    </w:rPr>
  </w:style>
  <w:style w:type="paragraph" w:customStyle="1" w:styleId="EXRNUM">
    <w:name w:val="EXR_NUM"/>
    <w:basedOn w:val="ACTSETTTL"/>
    <w:rsid w:val="00274BA8"/>
  </w:style>
  <w:style w:type="paragraph" w:customStyle="1" w:styleId="EXRFIRST">
    <w:name w:val="EXR_FIRST"/>
    <w:basedOn w:val="ACTSETFIRST"/>
    <w:rsid w:val="00274BA8"/>
  </w:style>
  <w:style w:type="paragraph" w:customStyle="1" w:styleId="EXERSLFIRST">
    <w:name w:val="EXER_SL_FIRST"/>
    <w:basedOn w:val="ACTNUM"/>
    <w:rsid w:val="00274BA8"/>
  </w:style>
  <w:style w:type="paragraph" w:customStyle="1" w:styleId="ML1COLHD">
    <w:name w:val="ML1_COLHD"/>
    <w:basedOn w:val="ACT"/>
    <w:rsid w:val="00274BA8"/>
    <w:rPr>
      <w:rFonts w:ascii="Arial" w:hAnsi="Arial"/>
      <w:b/>
    </w:rPr>
  </w:style>
  <w:style w:type="paragraph" w:customStyle="1" w:styleId="ML1FIRST">
    <w:name w:val="ML1_FIRST"/>
    <w:basedOn w:val="ACTUNTBL"/>
    <w:rsid w:val="00274BA8"/>
    <w:rPr>
      <w:rFonts w:ascii="Arial" w:hAnsi="Arial"/>
      <w:sz w:val="22"/>
    </w:rPr>
  </w:style>
  <w:style w:type="paragraph" w:customStyle="1" w:styleId="ML1MIDDLE">
    <w:name w:val="ML1_MIDDLE"/>
    <w:basedOn w:val="ACTUNTBL"/>
    <w:rsid w:val="00274BA8"/>
    <w:rPr>
      <w:rFonts w:ascii="Arial" w:hAnsi="Arial"/>
      <w:sz w:val="22"/>
    </w:rPr>
  </w:style>
  <w:style w:type="paragraph" w:customStyle="1" w:styleId="ML1LAST">
    <w:name w:val="ML1_LAST"/>
    <w:basedOn w:val="ACTUNTBL"/>
    <w:rsid w:val="00274BA8"/>
    <w:rPr>
      <w:rFonts w:ascii="Arial" w:hAnsi="Arial"/>
      <w:sz w:val="22"/>
    </w:rPr>
  </w:style>
  <w:style w:type="paragraph" w:customStyle="1" w:styleId="CRACTSET1H1">
    <w:name w:val="CR_ACTSET1_H1"/>
    <w:basedOn w:val="Normal"/>
    <w:rsid w:val="00274BA8"/>
    <w:pPr>
      <w:spacing w:before="240" w:after="120" w:line="240" w:lineRule="atLeast"/>
      <w:outlineLvl w:val="1"/>
    </w:pPr>
    <w:rPr>
      <w:rFonts w:eastAsia="Times"/>
      <w:b/>
      <w:color w:val="000080"/>
      <w:sz w:val="28"/>
      <w:szCs w:val="20"/>
    </w:rPr>
  </w:style>
  <w:style w:type="paragraph" w:customStyle="1" w:styleId="CRACTSET1FIRST">
    <w:name w:val="CR_ACTSET1_FIRST"/>
    <w:basedOn w:val="Normal"/>
    <w:rsid w:val="00274BA8"/>
    <w:pPr>
      <w:spacing w:before="120" w:line="360" w:lineRule="auto"/>
    </w:pPr>
    <w:rPr>
      <w:rFonts w:eastAsia="Times"/>
      <w:szCs w:val="20"/>
    </w:rPr>
  </w:style>
  <w:style w:type="paragraph" w:customStyle="1" w:styleId="CRACTSETOBJ">
    <w:name w:val="CR_ACTSET_OBJ"/>
    <w:basedOn w:val="Normal"/>
    <w:rsid w:val="00274BA8"/>
    <w:pPr>
      <w:spacing w:before="120" w:line="360" w:lineRule="auto"/>
    </w:pPr>
    <w:rPr>
      <w:rFonts w:eastAsia="Times"/>
      <w:szCs w:val="20"/>
    </w:rPr>
  </w:style>
  <w:style w:type="paragraph" w:customStyle="1" w:styleId="CRACTSETSL">
    <w:name w:val="CR_ACTSET_SL"/>
    <w:basedOn w:val="CRSETRQ"/>
    <w:rsid w:val="00274BA8"/>
    <w:rPr>
      <w:b/>
      <w:sz w:val="22"/>
    </w:rPr>
  </w:style>
  <w:style w:type="paragraph" w:customStyle="1" w:styleId="CRACTSETUNTBLCOLHD">
    <w:name w:val="CR_ACTSET_UNTBL_COLHD"/>
    <w:basedOn w:val="CRSETRQSETUNTBLCOLHD"/>
    <w:rsid w:val="00274BA8"/>
    <w:rPr>
      <w:rFonts w:ascii="Arial" w:hAnsi="Arial"/>
      <w:sz w:val="22"/>
    </w:rPr>
  </w:style>
  <w:style w:type="paragraph" w:customStyle="1" w:styleId="CRACTSETUNTBL">
    <w:name w:val="CR_ACTSET_UNTBL"/>
    <w:basedOn w:val="CRSETRQSETUNTBL"/>
    <w:rsid w:val="00274BA8"/>
    <w:rPr>
      <w:rFonts w:ascii="Arial" w:hAnsi="Arial"/>
      <w:sz w:val="20"/>
    </w:rPr>
  </w:style>
  <w:style w:type="paragraph" w:customStyle="1" w:styleId="CRACTSETDT">
    <w:name w:val="CR_ACTSET_DT"/>
    <w:basedOn w:val="CRSETRQSETDT"/>
    <w:rsid w:val="00274BA8"/>
  </w:style>
  <w:style w:type="paragraph" w:customStyle="1" w:styleId="CRACTSET4H1">
    <w:name w:val="CR_ACTSET4_H1"/>
    <w:basedOn w:val="Normal"/>
    <w:rsid w:val="00274BA8"/>
    <w:pPr>
      <w:spacing w:before="240" w:after="120" w:line="240" w:lineRule="atLeast"/>
      <w:outlineLvl w:val="1"/>
    </w:pPr>
    <w:rPr>
      <w:rFonts w:eastAsia="Times"/>
      <w:b/>
      <w:color w:val="000080"/>
      <w:sz w:val="28"/>
      <w:szCs w:val="20"/>
    </w:rPr>
  </w:style>
  <w:style w:type="paragraph" w:customStyle="1" w:styleId="CIT">
    <w:name w:val="CIT"/>
    <w:basedOn w:val="Normal"/>
    <w:rsid w:val="00274BA8"/>
    <w:pPr>
      <w:autoSpaceDE w:val="0"/>
      <w:autoSpaceDN w:val="0"/>
      <w:adjustRightInd w:val="0"/>
    </w:pPr>
    <w:rPr>
      <w:rFonts w:ascii="Frutiger-Black" w:hAnsi="Frutiger-Black"/>
      <w:b/>
      <w:bCs/>
      <w:color w:val="4D4D4D"/>
      <w:sz w:val="20"/>
      <w:szCs w:val="20"/>
    </w:rPr>
  </w:style>
  <w:style w:type="paragraph" w:customStyle="1" w:styleId="StyleACTNUM">
    <w:name w:val="Style ACT_NUM"/>
    <w:basedOn w:val="Normal"/>
    <w:rsid w:val="00274BA8"/>
    <w:pPr>
      <w:spacing w:before="120"/>
      <w:ind w:left="720" w:hanging="720"/>
    </w:pPr>
    <w:rPr>
      <w:rFonts w:eastAsia="Times"/>
      <w:szCs w:val="20"/>
    </w:rPr>
  </w:style>
  <w:style w:type="paragraph" w:customStyle="1" w:styleId="ACTBL">
    <w:name w:val="ACT_BL"/>
    <w:basedOn w:val="ACT"/>
    <w:rsid w:val="00274BA8"/>
    <w:pPr>
      <w:numPr>
        <w:numId w:val="4"/>
      </w:numPr>
    </w:pPr>
  </w:style>
  <w:style w:type="character" w:customStyle="1" w:styleId="ACTNUMChar">
    <w:name w:val="ACT_NUM Char"/>
    <w:basedOn w:val="DefaultParagraphFont"/>
    <w:rsid w:val="00274BA8"/>
    <w:rPr>
      <w:rFonts w:eastAsia="Times"/>
      <w:sz w:val="24"/>
      <w:lang w:val="en-US" w:eastAsia="en-US" w:bidi="ar-SA"/>
    </w:rPr>
  </w:style>
  <w:style w:type="paragraph" w:customStyle="1" w:styleId="Style2">
    <w:name w:val="Style2"/>
    <w:basedOn w:val="EXR"/>
    <w:rsid w:val="00274BA8"/>
  </w:style>
  <w:style w:type="table" w:styleId="TableGrid">
    <w:name w:val="Table Grid"/>
    <w:basedOn w:val="TableNormal"/>
    <w:rsid w:val="00387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q0">
    <w:name w:val="qq"/>
    <w:basedOn w:val="SEC"/>
    <w:rsid w:val="00274BA8"/>
    <w:pPr>
      <w:pBdr>
        <w:top w:val="single" w:sz="8" w:space="1" w:color="0000FF"/>
        <w:left w:val="single" w:sz="8" w:space="4" w:color="0000FF"/>
        <w:bottom w:val="single" w:sz="8" w:space="1" w:color="0000FF"/>
        <w:right w:val="single" w:sz="8" w:space="4" w:color="0000FF"/>
      </w:pBdr>
    </w:pPr>
    <w:rPr>
      <w:b/>
      <w:bCs w:val="0"/>
      <w:color w:val="0000FF"/>
    </w:rPr>
  </w:style>
  <w:style w:type="paragraph" w:customStyle="1" w:styleId="Points">
    <w:name w:val="Points"/>
    <w:basedOn w:val="Normal"/>
    <w:rsid w:val="00274BA8"/>
    <w:pPr>
      <w:numPr>
        <w:numId w:val="5"/>
      </w:numPr>
    </w:pPr>
    <w:rPr>
      <w:rFonts w:ascii="Times" w:eastAsia="Times" w:hAnsi="Times"/>
      <w:szCs w:val="20"/>
    </w:rPr>
  </w:style>
  <w:style w:type="character" w:customStyle="1" w:styleId="CRSETRQChar">
    <w:name w:val="CR_SET_RQ Char"/>
    <w:basedOn w:val="DefaultParagraphFont"/>
    <w:rsid w:val="00274BA8"/>
    <w:rPr>
      <w:rFonts w:eastAsia="Times"/>
      <w:sz w:val="24"/>
      <w:lang w:val="en-US" w:eastAsia="en-US" w:bidi="ar-SA"/>
    </w:rPr>
  </w:style>
  <w:style w:type="paragraph" w:customStyle="1" w:styleId="act0">
    <w:name w:val="act"/>
    <w:basedOn w:val="Normal"/>
    <w:rsid w:val="00274BA8"/>
    <w:pPr>
      <w:spacing w:before="100" w:beforeAutospacing="1" w:after="100" w:afterAutospacing="1"/>
    </w:pPr>
  </w:style>
  <w:style w:type="character" w:customStyle="1" w:styleId="StyleACTNUMChar">
    <w:name w:val="Style ACT_NUM Char"/>
    <w:basedOn w:val="DefaultParagraphFont"/>
    <w:rsid w:val="00274BA8"/>
    <w:rPr>
      <w:rFonts w:eastAsia="Times"/>
      <w:sz w:val="24"/>
      <w:lang w:val="en-US" w:eastAsia="en-US" w:bidi="ar-SA"/>
    </w:rPr>
  </w:style>
  <w:style w:type="paragraph" w:customStyle="1" w:styleId="FIGNUM">
    <w:name w:val="FIG_NUM"/>
    <w:basedOn w:val="FIGPD"/>
    <w:rsid w:val="00274BA8"/>
    <w:pPr>
      <w:tabs>
        <w:tab w:val="left" w:pos="3420"/>
      </w:tabs>
      <w:spacing w:before="60"/>
    </w:pPr>
    <w:rPr>
      <w:rFonts w:ascii="Times" w:hAnsi="Times"/>
    </w:rPr>
  </w:style>
  <w:style w:type="character" w:customStyle="1" w:styleId="SECTTLChar">
    <w:name w:val="SEC_TTL Char"/>
    <w:basedOn w:val="DefaultParagraphFont"/>
    <w:rsid w:val="00274BA8"/>
    <w:rPr>
      <w:b/>
      <w:color w:val="000080"/>
      <w:sz w:val="28"/>
      <w:lang w:val="en-US" w:eastAsia="en-US" w:bidi="ar-SA"/>
    </w:rPr>
  </w:style>
  <w:style w:type="character" w:customStyle="1" w:styleId="SECNUMChar">
    <w:name w:val="SEC_NUM Char"/>
    <w:basedOn w:val="SECTTLChar"/>
    <w:rsid w:val="00274BA8"/>
    <w:rPr>
      <w:b/>
      <w:color w:val="000080"/>
      <w:sz w:val="28"/>
      <w:lang w:val="en-US" w:eastAsia="en-US" w:bidi="ar-SA"/>
    </w:rPr>
  </w:style>
  <w:style w:type="character" w:customStyle="1" w:styleId="notlocalizable">
    <w:name w:val="notlocalizable"/>
    <w:basedOn w:val="DefaultParagraphFont"/>
    <w:rsid w:val="00387B9A"/>
  </w:style>
  <w:style w:type="paragraph" w:customStyle="1" w:styleId="para">
    <w:name w:val="para"/>
    <w:basedOn w:val="Normal"/>
    <w:rsid w:val="00897C44"/>
    <w:pPr>
      <w:spacing w:before="100" w:beforeAutospacing="1" w:after="100" w:afterAutospacing="1"/>
    </w:pPr>
  </w:style>
  <w:style w:type="character" w:customStyle="1" w:styleId="BX4SUPTTLChar">
    <w:name w:val="BX4_SUPTTL Char"/>
    <w:basedOn w:val="DefaultParagraphFont"/>
    <w:link w:val="BX4SUPTTL"/>
    <w:rsid w:val="00126984"/>
    <w:rPr>
      <w:b/>
      <w:color w:val="808000"/>
      <w:sz w:val="28"/>
    </w:rPr>
  </w:style>
  <w:style w:type="paragraph" w:styleId="Revision">
    <w:name w:val="Revision"/>
    <w:hidden/>
    <w:uiPriority w:val="99"/>
    <w:semiHidden/>
    <w:rsid w:val="00842E8E"/>
    <w:rPr>
      <w:sz w:val="24"/>
      <w:szCs w:val="24"/>
    </w:rPr>
  </w:style>
  <w:style w:type="character" w:customStyle="1" w:styleId="ACTChar">
    <w:name w:val="ACT Char"/>
    <w:basedOn w:val="DefaultParagraphFont"/>
    <w:link w:val="ACT"/>
    <w:rsid w:val="00BA379A"/>
    <w:rPr>
      <w:rFonts w:eastAsia="Times"/>
      <w:sz w:val="24"/>
    </w:rPr>
  </w:style>
  <w:style w:type="character" w:customStyle="1" w:styleId="newterm">
    <w:name w:val="newterm"/>
    <w:basedOn w:val="DefaultParagraphFont"/>
    <w:rsid w:val="00D10B57"/>
  </w:style>
  <w:style w:type="paragraph" w:styleId="NoSpacing">
    <w:name w:val="No Spacing"/>
    <w:uiPriority w:val="1"/>
    <w:qFormat/>
    <w:rsid w:val="00063194"/>
    <w:rPr>
      <w:rFonts w:ascii="Calibri" w:hAnsi="Calibri"/>
      <w:sz w:val="22"/>
      <w:szCs w:val="22"/>
    </w:rPr>
  </w:style>
  <w:style w:type="character" w:customStyle="1" w:styleId="ACTUNTBLChar">
    <w:name w:val="ACT_UNTBL Char"/>
    <w:basedOn w:val="DefaultParagraphFont"/>
    <w:link w:val="ACTUNTBL"/>
    <w:rsid w:val="00E608BB"/>
    <w:rPr>
      <w:rFonts w:eastAsia="Times"/>
      <w:sz w:val="24"/>
      <w:lang w:val="en-US" w:eastAsia="en-US" w:bidi="ar-SA"/>
    </w:rPr>
  </w:style>
  <w:style w:type="character" w:customStyle="1" w:styleId="CommentTextChar">
    <w:name w:val="Comment Text Char"/>
    <w:basedOn w:val="DefaultParagraphFont"/>
    <w:link w:val="CommentText"/>
    <w:uiPriority w:val="99"/>
    <w:semiHidden/>
    <w:rsid w:val="006D1EFB"/>
  </w:style>
  <w:style w:type="paragraph" w:customStyle="1" w:styleId="CRPROBSET1MATCHANS">
    <w:name w:val="CR_PROBSET1_MATCH_ANS"/>
    <w:basedOn w:val="Normal"/>
    <w:rsid w:val="00076630"/>
    <w:pPr>
      <w:numPr>
        <w:numId w:val="20"/>
      </w:numPr>
      <w:tabs>
        <w:tab w:val="left" w:pos="576"/>
      </w:tabs>
      <w:spacing w:before="120" w:after="240" w:line="256" w:lineRule="auto"/>
    </w:pPr>
    <w:rPr>
      <w:rFonts w:asciiTheme="minorHAnsi" w:eastAsia="Times" w:hAnsiTheme="minorHAnsi" w:cstheme="minorBidi"/>
      <w:bCs/>
      <w:sz w:val="22"/>
      <w:szCs w:val="20"/>
    </w:rPr>
  </w:style>
  <w:style w:type="paragraph" w:styleId="ListParagraph">
    <w:name w:val="List Paragraph"/>
    <w:basedOn w:val="Normal"/>
    <w:uiPriority w:val="34"/>
    <w:qFormat/>
    <w:rsid w:val="00076630"/>
    <w:pPr>
      <w:ind w:left="720"/>
      <w:contextualSpacing/>
    </w:pPr>
  </w:style>
  <w:style w:type="paragraph" w:customStyle="1" w:styleId="CRPROBSET1SUPTTL">
    <w:name w:val="CR_PROBSET1_SUPTTL"/>
    <w:basedOn w:val="Normal"/>
    <w:rsid w:val="004440BA"/>
    <w:pPr>
      <w:spacing w:before="480" w:after="240" w:line="240" w:lineRule="atLeast"/>
      <w:outlineLvl w:val="2"/>
    </w:pPr>
    <w:rPr>
      <w:rFonts w:eastAsia="Times"/>
      <w:b/>
      <w:color w:val="0070C0"/>
      <w:sz w:val="28"/>
      <w:szCs w:val="20"/>
    </w:rPr>
  </w:style>
  <w:style w:type="paragraph" w:customStyle="1" w:styleId="CRPROBSET1INSTR">
    <w:name w:val="CR_PROBSET1_INSTR"/>
    <w:basedOn w:val="Normal"/>
    <w:rsid w:val="004440BA"/>
    <w:pPr>
      <w:spacing w:before="240" w:after="240"/>
      <w:ind w:right="576"/>
    </w:pPr>
    <w:rPr>
      <w:rFonts w:eastAsia="Times"/>
      <w:sz w:val="20"/>
      <w:szCs w:val="20"/>
    </w:rPr>
  </w:style>
  <w:style w:type="paragraph" w:customStyle="1" w:styleId="CRPROBSET1MATCHNL">
    <w:name w:val="CR_PROBSET1_MATCH_NL"/>
    <w:basedOn w:val="Normal"/>
    <w:rsid w:val="004440BA"/>
    <w:pPr>
      <w:tabs>
        <w:tab w:val="left" w:pos="288"/>
      </w:tabs>
      <w:spacing w:after="120"/>
      <w:ind w:left="1267" w:hanging="1267"/>
    </w:pPr>
    <w:rPr>
      <w:rFonts w:eastAsia="Times"/>
      <w:sz w:val="20"/>
      <w:szCs w:val="20"/>
    </w:rPr>
  </w:style>
  <w:style w:type="paragraph" w:customStyle="1" w:styleId="CRPROBSET1MCQ">
    <w:name w:val="CR_PROBSET1_MCQ"/>
    <w:basedOn w:val="Normal"/>
    <w:rsid w:val="004440BA"/>
    <w:pPr>
      <w:tabs>
        <w:tab w:val="left" w:pos="1728"/>
        <w:tab w:val="left" w:pos="5328"/>
      </w:tabs>
      <w:spacing w:after="120"/>
      <w:ind w:left="547" w:hanging="547"/>
    </w:pPr>
    <w:rPr>
      <w:rFonts w:eastAsia="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72295">
      <w:bodyDiv w:val="1"/>
      <w:marLeft w:val="0"/>
      <w:marRight w:val="0"/>
      <w:marTop w:val="0"/>
      <w:marBottom w:val="0"/>
      <w:divBdr>
        <w:top w:val="none" w:sz="0" w:space="0" w:color="auto"/>
        <w:left w:val="none" w:sz="0" w:space="0" w:color="auto"/>
        <w:bottom w:val="none" w:sz="0" w:space="0" w:color="auto"/>
        <w:right w:val="none" w:sz="0" w:space="0" w:color="auto"/>
      </w:divBdr>
      <w:divsChild>
        <w:div w:id="1977562583">
          <w:marLeft w:val="0"/>
          <w:marRight w:val="0"/>
          <w:marTop w:val="0"/>
          <w:marBottom w:val="0"/>
          <w:divBdr>
            <w:top w:val="none" w:sz="0" w:space="0" w:color="auto"/>
            <w:left w:val="none" w:sz="0" w:space="0" w:color="auto"/>
            <w:bottom w:val="none" w:sz="0" w:space="0" w:color="auto"/>
            <w:right w:val="none" w:sz="0" w:space="0" w:color="auto"/>
          </w:divBdr>
          <w:divsChild>
            <w:div w:id="27822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0309">
      <w:bodyDiv w:val="1"/>
      <w:marLeft w:val="0"/>
      <w:marRight w:val="0"/>
      <w:marTop w:val="0"/>
      <w:marBottom w:val="0"/>
      <w:divBdr>
        <w:top w:val="none" w:sz="0" w:space="0" w:color="auto"/>
        <w:left w:val="none" w:sz="0" w:space="0" w:color="auto"/>
        <w:bottom w:val="none" w:sz="0" w:space="0" w:color="auto"/>
        <w:right w:val="none" w:sz="0" w:space="0" w:color="auto"/>
      </w:divBdr>
    </w:div>
    <w:div w:id="382213082">
      <w:bodyDiv w:val="1"/>
      <w:marLeft w:val="0"/>
      <w:marRight w:val="0"/>
      <w:marTop w:val="0"/>
      <w:marBottom w:val="0"/>
      <w:divBdr>
        <w:top w:val="none" w:sz="0" w:space="0" w:color="auto"/>
        <w:left w:val="none" w:sz="0" w:space="0" w:color="auto"/>
        <w:bottom w:val="none" w:sz="0" w:space="0" w:color="auto"/>
        <w:right w:val="none" w:sz="0" w:space="0" w:color="auto"/>
      </w:divBdr>
    </w:div>
    <w:div w:id="480463981">
      <w:bodyDiv w:val="1"/>
      <w:marLeft w:val="0"/>
      <w:marRight w:val="0"/>
      <w:marTop w:val="0"/>
      <w:marBottom w:val="0"/>
      <w:divBdr>
        <w:top w:val="none" w:sz="0" w:space="0" w:color="auto"/>
        <w:left w:val="none" w:sz="0" w:space="0" w:color="auto"/>
        <w:bottom w:val="none" w:sz="0" w:space="0" w:color="auto"/>
        <w:right w:val="none" w:sz="0" w:space="0" w:color="auto"/>
      </w:divBdr>
    </w:div>
    <w:div w:id="1051998567">
      <w:bodyDiv w:val="1"/>
      <w:marLeft w:val="0"/>
      <w:marRight w:val="0"/>
      <w:marTop w:val="0"/>
      <w:marBottom w:val="0"/>
      <w:divBdr>
        <w:top w:val="none" w:sz="0" w:space="0" w:color="auto"/>
        <w:left w:val="none" w:sz="0" w:space="0" w:color="auto"/>
        <w:bottom w:val="none" w:sz="0" w:space="0" w:color="auto"/>
        <w:right w:val="none" w:sz="0" w:space="0" w:color="auto"/>
      </w:divBdr>
    </w:div>
    <w:div w:id="137064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ile:Anonymous_at_Scientology_in_Los_Angeles.jp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ty%20Parrish\Application%20Data\Microsoft\Templates\GO!Template_Fin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4C08B54-7147-4408-AF9F-DF86BC79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GO!Template_Final</Template>
  <TotalTime>33</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Vista -Chap1</vt:lpstr>
    </vt:vector>
  </TitlesOfParts>
  <Company>Hewlett-Packard Company</Company>
  <LinksUpToDate>false</LinksUpToDate>
  <CharactersWithSpaces>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Vista -Chap1</dc:title>
  <dc:subject/>
  <dc:creator>GO! Series</dc:creator>
  <cp:keywords/>
  <dc:description/>
  <cp:lastModifiedBy>David Sturm</cp:lastModifiedBy>
  <cp:revision>3</cp:revision>
  <cp:lastPrinted>2020-01-23T01:58:00Z</cp:lastPrinted>
  <dcterms:created xsi:type="dcterms:W3CDTF">2020-01-28T02:00:00Z</dcterms:created>
  <dcterms:modified xsi:type="dcterms:W3CDTF">2020-01-28T02:34:00Z</dcterms:modified>
</cp:coreProperties>
</file>