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F929C" w14:textId="393713DB" w:rsidR="004440BA" w:rsidRPr="005B3D89" w:rsidRDefault="004440BA" w:rsidP="004440BA">
      <w:pPr>
        <w:pStyle w:val="CRSETMATCHTTL"/>
        <w:rPr>
          <w:b w:val="0"/>
          <w:color w:val="auto"/>
        </w:rPr>
      </w:pPr>
      <w:r w:rsidRPr="004440BA">
        <w:rPr>
          <w:noProof/>
          <w:szCs w:val="24"/>
        </w:rPr>
        <mc:AlternateContent>
          <mc:Choice Requires="wps">
            <w:drawing>
              <wp:anchor distT="0" distB="0" distL="114300" distR="114300" simplePos="0" relativeHeight="251661312" behindDoc="0" locked="0" layoutInCell="1" allowOverlap="1" wp14:anchorId="2FB7E832" wp14:editId="578CA200">
                <wp:simplePos x="0" y="0"/>
                <wp:positionH relativeFrom="page">
                  <wp:posOffset>5641340</wp:posOffset>
                </wp:positionH>
                <wp:positionV relativeFrom="paragraph">
                  <wp:posOffset>309245</wp:posOffset>
                </wp:positionV>
                <wp:extent cx="1858010" cy="3642360"/>
                <wp:effectExtent l="0" t="0" r="27940" b="15240"/>
                <wp:wrapSquare wrapText="bothSides"/>
                <wp:docPr id="1" name="Text Box 1"/>
                <wp:cNvGraphicFramePr/>
                <a:graphic xmlns:a="http://schemas.openxmlformats.org/drawingml/2006/main">
                  <a:graphicData uri="http://schemas.microsoft.com/office/word/2010/wordprocessingShape">
                    <wps:wsp>
                      <wps:cNvSpPr txBox="1"/>
                      <wps:spPr>
                        <a:xfrm>
                          <a:off x="0" y="0"/>
                          <a:ext cx="1858010" cy="3642360"/>
                        </a:xfrm>
                        <a:prstGeom prst="rect">
                          <a:avLst/>
                        </a:prstGeom>
                        <a:noFill/>
                        <a:ln w="6350">
                          <a:solidFill>
                            <a:prstClr val="black"/>
                          </a:solidFill>
                        </a:ln>
                        <a:effectLst/>
                      </wps:spPr>
                      <wps:txbx>
                        <w:txbxContent>
                          <w:p w14:paraId="571A4D5E" w14:textId="461800E1" w:rsidR="004440BA" w:rsidRDefault="004440BA" w:rsidP="004440BA">
                            <w:pPr>
                              <w:pStyle w:val="ListParagraph"/>
                              <w:numPr>
                                <w:ilvl w:val="0"/>
                                <w:numId w:val="35"/>
                              </w:numPr>
                            </w:pPr>
                            <w:r w:rsidRPr="007F7B17">
                              <w:t>Algorithm</w:t>
                            </w:r>
                          </w:p>
                          <w:p w14:paraId="6F6BA4FC" w14:textId="77777777" w:rsidR="004440BA" w:rsidRDefault="004440BA" w:rsidP="004440BA">
                            <w:pPr>
                              <w:pStyle w:val="ListParagraph"/>
                            </w:pPr>
                          </w:p>
                          <w:p w14:paraId="2716FC05" w14:textId="77777777" w:rsidR="004440BA" w:rsidRDefault="004440BA" w:rsidP="004440BA">
                            <w:pPr>
                              <w:pStyle w:val="ListParagraph"/>
                              <w:numPr>
                                <w:ilvl w:val="0"/>
                                <w:numId w:val="35"/>
                              </w:numPr>
                            </w:pPr>
                            <w:r w:rsidRPr="007F7B17">
                              <w:t>Android</w:t>
                            </w:r>
                          </w:p>
                          <w:p w14:paraId="0FA54445" w14:textId="77777777" w:rsidR="004440BA" w:rsidRDefault="004440BA" w:rsidP="004440BA">
                            <w:pPr>
                              <w:pStyle w:val="ListParagraph"/>
                            </w:pPr>
                          </w:p>
                          <w:p w14:paraId="37CF22BC" w14:textId="77777777" w:rsidR="004440BA" w:rsidRDefault="004440BA" w:rsidP="004440BA">
                            <w:pPr>
                              <w:pStyle w:val="ListParagraph"/>
                              <w:numPr>
                                <w:ilvl w:val="0"/>
                                <w:numId w:val="35"/>
                              </w:numPr>
                            </w:pPr>
                            <w:r w:rsidRPr="007F7B17">
                              <w:t>Cloud storage</w:t>
                            </w:r>
                          </w:p>
                          <w:p w14:paraId="5238D41F" w14:textId="77777777" w:rsidR="004440BA" w:rsidRDefault="004440BA" w:rsidP="004440BA">
                            <w:pPr>
                              <w:pStyle w:val="ListParagraph"/>
                            </w:pPr>
                          </w:p>
                          <w:p w14:paraId="207454C0" w14:textId="66269C7D" w:rsidR="004440BA" w:rsidRDefault="004440BA" w:rsidP="004440BA">
                            <w:pPr>
                              <w:pStyle w:val="ListParagraph"/>
                              <w:numPr>
                                <w:ilvl w:val="0"/>
                                <w:numId w:val="35"/>
                              </w:numPr>
                            </w:pPr>
                            <w:r w:rsidRPr="007F7B17">
                              <w:t>Device driver</w:t>
                            </w:r>
                          </w:p>
                          <w:p w14:paraId="692E86EB" w14:textId="77777777" w:rsidR="004440BA" w:rsidRDefault="004440BA" w:rsidP="004440BA">
                            <w:pPr>
                              <w:pStyle w:val="ListParagraph"/>
                            </w:pPr>
                          </w:p>
                          <w:p w14:paraId="29E4040C" w14:textId="77777777" w:rsidR="004440BA" w:rsidRDefault="004440BA" w:rsidP="004440BA">
                            <w:pPr>
                              <w:pStyle w:val="ListParagraph"/>
                              <w:numPr>
                                <w:ilvl w:val="0"/>
                                <w:numId w:val="35"/>
                              </w:numPr>
                            </w:pPr>
                            <w:r w:rsidRPr="007F7B17">
                              <w:t>File</w:t>
                            </w:r>
                          </w:p>
                          <w:p w14:paraId="38FAE786" w14:textId="77777777" w:rsidR="004440BA" w:rsidRDefault="004440BA" w:rsidP="004440BA">
                            <w:pPr>
                              <w:pStyle w:val="ListParagraph"/>
                            </w:pPr>
                          </w:p>
                          <w:p w14:paraId="2B7BFFFA" w14:textId="77777777" w:rsidR="004440BA" w:rsidRDefault="004440BA" w:rsidP="004440BA">
                            <w:pPr>
                              <w:pStyle w:val="ListParagraph"/>
                              <w:numPr>
                                <w:ilvl w:val="0"/>
                                <w:numId w:val="35"/>
                              </w:numPr>
                            </w:pPr>
                            <w:r w:rsidRPr="007F7B17">
                              <w:t>File extension</w:t>
                            </w:r>
                          </w:p>
                          <w:p w14:paraId="0C90C6B7" w14:textId="77777777" w:rsidR="004440BA" w:rsidRDefault="004440BA" w:rsidP="004440BA">
                            <w:pPr>
                              <w:pStyle w:val="ListParagraph"/>
                            </w:pPr>
                          </w:p>
                          <w:p w14:paraId="4F17D576" w14:textId="77777777" w:rsidR="004440BA" w:rsidRDefault="004440BA" w:rsidP="004440BA">
                            <w:pPr>
                              <w:pStyle w:val="ListParagraph"/>
                              <w:numPr>
                                <w:ilvl w:val="0"/>
                                <w:numId w:val="35"/>
                              </w:numPr>
                            </w:pPr>
                            <w:r w:rsidRPr="007F7B17">
                              <w:t>iOS</w:t>
                            </w:r>
                          </w:p>
                          <w:p w14:paraId="29241573" w14:textId="77777777" w:rsidR="004440BA" w:rsidRDefault="004440BA" w:rsidP="004440BA">
                            <w:pPr>
                              <w:pStyle w:val="ListParagraph"/>
                            </w:pPr>
                          </w:p>
                          <w:p w14:paraId="4F4C091C" w14:textId="77777777" w:rsidR="004440BA" w:rsidRDefault="004440BA" w:rsidP="004440BA">
                            <w:pPr>
                              <w:pStyle w:val="ListParagraph"/>
                              <w:numPr>
                                <w:ilvl w:val="0"/>
                                <w:numId w:val="35"/>
                              </w:numPr>
                            </w:pPr>
                            <w:r w:rsidRPr="007F7B17">
                              <w:t>Linux</w:t>
                            </w:r>
                          </w:p>
                          <w:p w14:paraId="15873DAA" w14:textId="77777777" w:rsidR="004440BA" w:rsidRDefault="004440BA" w:rsidP="004440BA">
                            <w:pPr>
                              <w:pStyle w:val="ListParagraph"/>
                            </w:pPr>
                          </w:p>
                          <w:p w14:paraId="1DC4EFA1" w14:textId="33064DDD" w:rsidR="004440BA" w:rsidRDefault="004440BA" w:rsidP="004440BA">
                            <w:pPr>
                              <w:pStyle w:val="ListParagraph"/>
                              <w:numPr>
                                <w:ilvl w:val="0"/>
                                <w:numId w:val="35"/>
                              </w:numPr>
                            </w:pPr>
                            <w:r w:rsidRPr="007F7B17">
                              <w:t>OneDrive</w:t>
                            </w:r>
                          </w:p>
                          <w:p w14:paraId="0055679F" w14:textId="77777777" w:rsidR="004440BA" w:rsidRDefault="004440BA" w:rsidP="004440BA">
                            <w:pPr>
                              <w:pStyle w:val="ListParagraph"/>
                            </w:pPr>
                          </w:p>
                          <w:p w14:paraId="2729C430" w14:textId="6E6D3A8A" w:rsidR="004440BA" w:rsidRDefault="004440BA" w:rsidP="004440BA">
                            <w:pPr>
                              <w:pStyle w:val="ListParagraph"/>
                              <w:numPr>
                                <w:ilvl w:val="0"/>
                                <w:numId w:val="35"/>
                              </w:numPr>
                            </w:pPr>
                            <w:r w:rsidRPr="007F7B17">
                              <w:t xml:space="preserve">Plug </w:t>
                            </w:r>
                            <w:r>
                              <w:t>&amp;</w:t>
                            </w:r>
                            <w:r w:rsidRPr="007F7B17">
                              <w:t xml:space="preserve"> Play (PnP</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B7E832" id="_x0000_t202" coordsize="21600,21600" o:spt="202" path="m,l,21600r21600,l21600,xe">
                <v:stroke joinstyle="miter"/>
                <v:path gradientshapeok="t" o:connecttype="rect"/>
              </v:shapetype>
              <v:shape id="Text Box 1" o:spid="_x0000_s1026" type="#_x0000_t202" style="position:absolute;margin-left:444.2pt;margin-top:24.35pt;width:146.3pt;height:286.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" filled="f" strokeweight=".5pt">
                <v:textbox>
                  <w:txbxContent>
                    <w:p w14:paraId="571A4D5E" w14:textId="461800E1" w:rsidR="004440BA" w:rsidRDefault="004440BA" w:rsidP="004440BA">
                      <w:pPr>
                        <w:pStyle w:val="ListParagraph"/>
                        <w:numPr>
                          <w:ilvl w:val="0"/>
                          <w:numId w:val="35"/>
                        </w:numPr>
                      </w:pPr>
                      <w:r w:rsidRPr="007F7B17">
                        <w:t>Algorithm</w:t>
                      </w:r>
                    </w:p>
                    <w:p w14:paraId="6F6BA4FC" w14:textId="77777777" w:rsidR="004440BA" w:rsidRDefault="004440BA" w:rsidP="004440BA">
                      <w:pPr>
                        <w:pStyle w:val="ListParagraph"/>
                      </w:pPr>
                    </w:p>
                    <w:p w14:paraId="2716FC05" w14:textId="77777777" w:rsidR="004440BA" w:rsidRDefault="004440BA" w:rsidP="004440BA">
                      <w:pPr>
                        <w:pStyle w:val="ListParagraph"/>
                        <w:numPr>
                          <w:ilvl w:val="0"/>
                          <w:numId w:val="35"/>
                        </w:numPr>
                      </w:pPr>
                      <w:r w:rsidRPr="007F7B17">
                        <w:t>Android</w:t>
                      </w:r>
                    </w:p>
                    <w:p w14:paraId="0FA54445" w14:textId="77777777" w:rsidR="004440BA" w:rsidRDefault="004440BA" w:rsidP="004440BA">
                      <w:pPr>
                        <w:pStyle w:val="ListParagraph"/>
                      </w:pPr>
                    </w:p>
                    <w:p w14:paraId="37CF22BC" w14:textId="77777777" w:rsidR="004440BA" w:rsidRDefault="004440BA" w:rsidP="004440BA">
                      <w:pPr>
                        <w:pStyle w:val="ListParagraph"/>
                        <w:numPr>
                          <w:ilvl w:val="0"/>
                          <w:numId w:val="35"/>
                        </w:numPr>
                      </w:pPr>
                      <w:r w:rsidRPr="007F7B17">
                        <w:t>Cloud storage</w:t>
                      </w:r>
                    </w:p>
                    <w:p w14:paraId="5238D41F" w14:textId="77777777" w:rsidR="004440BA" w:rsidRDefault="004440BA" w:rsidP="004440BA">
                      <w:pPr>
                        <w:pStyle w:val="ListParagraph"/>
                      </w:pPr>
                    </w:p>
                    <w:p w14:paraId="207454C0" w14:textId="66269C7D" w:rsidR="004440BA" w:rsidRDefault="004440BA" w:rsidP="004440BA">
                      <w:pPr>
                        <w:pStyle w:val="ListParagraph"/>
                        <w:numPr>
                          <w:ilvl w:val="0"/>
                          <w:numId w:val="35"/>
                        </w:numPr>
                      </w:pPr>
                      <w:r w:rsidRPr="007F7B17">
                        <w:t>Device driver</w:t>
                      </w:r>
                    </w:p>
                    <w:p w14:paraId="692E86EB" w14:textId="77777777" w:rsidR="004440BA" w:rsidRDefault="004440BA" w:rsidP="004440BA">
                      <w:pPr>
                        <w:pStyle w:val="ListParagraph"/>
                      </w:pPr>
                    </w:p>
                    <w:p w14:paraId="29E4040C" w14:textId="77777777" w:rsidR="004440BA" w:rsidRDefault="004440BA" w:rsidP="004440BA">
                      <w:pPr>
                        <w:pStyle w:val="ListParagraph"/>
                        <w:numPr>
                          <w:ilvl w:val="0"/>
                          <w:numId w:val="35"/>
                        </w:numPr>
                      </w:pPr>
                      <w:r w:rsidRPr="007F7B17">
                        <w:t>File</w:t>
                      </w:r>
                    </w:p>
                    <w:p w14:paraId="38FAE786" w14:textId="77777777" w:rsidR="004440BA" w:rsidRDefault="004440BA" w:rsidP="004440BA">
                      <w:pPr>
                        <w:pStyle w:val="ListParagraph"/>
                      </w:pPr>
                    </w:p>
                    <w:p w14:paraId="2B7BFFFA" w14:textId="77777777" w:rsidR="004440BA" w:rsidRDefault="004440BA" w:rsidP="004440BA">
                      <w:pPr>
                        <w:pStyle w:val="ListParagraph"/>
                        <w:numPr>
                          <w:ilvl w:val="0"/>
                          <w:numId w:val="35"/>
                        </w:numPr>
                      </w:pPr>
                      <w:r w:rsidRPr="007F7B17">
                        <w:t>File extension</w:t>
                      </w:r>
                    </w:p>
                    <w:p w14:paraId="0C90C6B7" w14:textId="77777777" w:rsidR="004440BA" w:rsidRDefault="004440BA" w:rsidP="004440BA">
                      <w:pPr>
                        <w:pStyle w:val="ListParagraph"/>
                      </w:pPr>
                    </w:p>
                    <w:p w14:paraId="4F17D576" w14:textId="77777777" w:rsidR="004440BA" w:rsidRDefault="004440BA" w:rsidP="004440BA">
                      <w:pPr>
                        <w:pStyle w:val="ListParagraph"/>
                        <w:numPr>
                          <w:ilvl w:val="0"/>
                          <w:numId w:val="35"/>
                        </w:numPr>
                      </w:pPr>
                      <w:r w:rsidRPr="007F7B17">
                        <w:t>iOS</w:t>
                      </w:r>
                    </w:p>
                    <w:p w14:paraId="29241573" w14:textId="77777777" w:rsidR="004440BA" w:rsidRDefault="004440BA" w:rsidP="004440BA">
                      <w:pPr>
                        <w:pStyle w:val="ListParagraph"/>
                      </w:pPr>
                    </w:p>
                    <w:p w14:paraId="4F4C091C" w14:textId="77777777" w:rsidR="004440BA" w:rsidRDefault="004440BA" w:rsidP="004440BA">
                      <w:pPr>
                        <w:pStyle w:val="ListParagraph"/>
                        <w:numPr>
                          <w:ilvl w:val="0"/>
                          <w:numId w:val="35"/>
                        </w:numPr>
                      </w:pPr>
                      <w:r w:rsidRPr="007F7B17">
                        <w:t>Linux</w:t>
                      </w:r>
                    </w:p>
                    <w:p w14:paraId="15873DAA" w14:textId="77777777" w:rsidR="004440BA" w:rsidRDefault="004440BA" w:rsidP="004440BA">
                      <w:pPr>
                        <w:pStyle w:val="ListParagraph"/>
                      </w:pPr>
                    </w:p>
                    <w:p w14:paraId="1DC4EFA1" w14:textId="33064DDD" w:rsidR="004440BA" w:rsidRDefault="004440BA" w:rsidP="004440BA">
                      <w:pPr>
                        <w:pStyle w:val="ListParagraph"/>
                        <w:numPr>
                          <w:ilvl w:val="0"/>
                          <w:numId w:val="35"/>
                        </w:numPr>
                      </w:pPr>
                      <w:r w:rsidRPr="007F7B17">
                        <w:t>OneDrive</w:t>
                      </w:r>
                    </w:p>
                    <w:p w14:paraId="0055679F" w14:textId="77777777" w:rsidR="004440BA" w:rsidRDefault="004440BA" w:rsidP="004440BA">
                      <w:pPr>
                        <w:pStyle w:val="ListParagraph"/>
                      </w:pPr>
                    </w:p>
                    <w:p w14:paraId="2729C430" w14:textId="6E6D3A8A" w:rsidR="004440BA" w:rsidRDefault="004440BA" w:rsidP="004440BA">
                      <w:pPr>
                        <w:pStyle w:val="ListParagraph"/>
                        <w:numPr>
                          <w:ilvl w:val="0"/>
                          <w:numId w:val="35"/>
                        </w:numPr>
                      </w:pPr>
                      <w:r w:rsidRPr="007F7B17">
                        <w:t xml:space="preserve">Plug </w:t>
                      </w:r>
                      <w:r>
                        <w:t>&amp;</w:t>
                      </w:r>
                      <w:r w:rsidRPr="007F7B17">
                        <w:t xml:space="preserve"> Play (PnP</w:t>
                      </w:r>
                      <w:r>
                        <w:t>)</w:t>
                      </w:r>
                    </w:p>
                  </w:txbxContent>
                </v:textbox>
                <w10:wrap type="square" anchorx="page"/>
              </v:shape>
            </w:pict>
          </mc:Fallback>
        </mc:AlternateContent>
      </w:r>
      <w:r w:rsidRPr="00531539">
        <w:rPr>
          <w:sz w:val="28"/>
          <w:szCs w:val="22"/>
        </w:rPr>
        <w:t xml:space="preserve">Chapter </w:t>
      </w:r>
      <w:r>
        <w:rPr>
          <w:sz w:val="28"/>
          <w:szCs w:val="22"/>
        </w:rPr>
        <w:t>3</w:t>
      </w:r>
      <w:r w:rsidRPr="00531539">
        <w:rPr>
          <w:sz w:val="28"/>
          <w:szCs w:val="22"/>
        </w:rPr>
        <w:t xml:space="preserve"> Matching</w:t>
      </w:r>
      <w:r w:rsidRPr="006454F7">
        <w:rPr>
          <w:b w:val="0"/>
          <w:color w:val="auto"/>
          <w:sz w:val="28"/>
          <w:szCs w:val="22"/>
        </w:rPr>
        <w:t xml:space="preserve">.  </w:t>
      </w:r>
      <w:r w:rsidRPr="006454F7">
        <w:rPr>
          <w:b w:val="0"/>
          <w:color w:val="auto"/>
        </w:rPr>
        <w:t>Match each term in the second column with its correct definition in the first column by writing the letter of the term on the blank line in front of the correct definition.</w:t>
      </w:r>
    </w:p>
    <w:p w14:paraId="76EB1941" w14:textId="4D470928" w:rsidR="004440BA" w:rsidRPr="004440BA" w:rsidRDefault="004440BA" w:rsidP="004440BA">
      <w:pPr>
        <w:pStyle w:val="CRPROBSET1MATCHNL"/>
        <w:rPr>
          <w:sz w:val="24"/>
          <w:szCs w:val="24"/>
        </w:rPr>
      </w:pPr>
      <w:r w:rsidRPr="004440BA">
        <w:rPr>
          <w:sz w:val="24"/>
          <w:szCs w:val="24"/>
        </w:rPr>
        <w:t>_____ 1. A free file storage and file sharing service provided by Microsoft when you sign up for a free Microsoft account.</w:t>
      </w:r>
    </w:p>
    <w:p w14:paraId="3434D92F" w14:textId="28958C6C" w:rsidR="004440BA" w:rsidRPr="004440BA" w:rsidRDefault="004440BA" w:rsidP="004440BA">
      <w:pPr>
        <w:pStyle w:val="CRPROBSET1MATCHNL"/>
        <w:rPr>
          <w:sz w:val="24"/>
          <w:szCs w:val="24"/>
        </w:rPr>
      </w:pPr>
      <w:r w:rsidRPr="004440BA">
        <w:rPr>
          <w:sz w:val="24"/>
          <w:szCs w:val="24"/>
        </w:rPr>
        <w:t>_____ 2. An open source operating system distribution.</w:t>
      </w:r>
      <w:r>
        <w:rPr>
          <w:sz w:val="24"/>
          <w:szCs w:val="24"/>
        </w:rPr>
        <w:br/>
      </w:r>
    </w:p>
    <w:p w14:paraId="6A7CC29A" w14:textId="7E9D4FB8" w:rsidR="004440BA" w:rsidRPr="004440BA" w:rsidRDefault="004440BA" w:rsidP="004440BA">
      <w:pPr>
        <w:pStyle w:val="CRPROBSET1MATCHNL"/>
        <w:rPr>
          <w:sz w:val="24"/>
          <w:szCs w:val="24"/>
        </w:rPr>
      </w:pPr>
      <w:r w:rsidRPr="004440BA">
        <w:rPr>
          <w:sz w:val="24"/>
          <w:szCs w:val="24"/>
        </w:rPr>
        <w:t>_____ 3. A set of characters at the end of a file name that helps the operating system understand what kind of information is in a file and what program should open it.</w:t>
      </w:r>
      <w:r>
        <w:rPr>
          <w:sz w:val="24"/>
          <w:szCs w:val="24"/>
        </w:rPr>
        <w:t xml:space="preserve">  (</w:t>
      </w:r>
      <w:r>
        <w:rPr>
          <w:i/>
          <w:sz w:val="24"/>
          <w:szCs w:val="24"/>
        </w:rPr>
        <w:t xml:space="preserve">e.g. </w:t>
      </w:r>
      <w:r>
        <w:rPr>
          <w:sz w:val="24"/>
          <w:szCs w:val="24"/>
        </w:rPr>
        <w:t>.</w:t>
      </w:r>
      <w:proofErr w:type="spellStart"/>
      <w:r>
        <w:rPr>
          <w:sz w:val="24"/>
          <w:szCs w:val="24"/>
        </w:rPr>
        <w:t>docx</w:t>
      </w:r>
      <w:proofErr w:type="spellEnd"/>
      <w:r>
        <w:rPr>
          <w:sz w:val="24"/>
          <w:szCs w:val="24"/>
        </w:rPr>
        <w:t xml:space="preserve"> .html .</w:t>
      </w:r>
      <w:proofErr w:type="spellStart"/>
      <w:r>
        <w:rPr>
          <w:sz w:val="24"/>
          <w:szCs w:val="24"/>
        </w:rPr>
        <w:t>xlsx</w:t>
      </w:r>
      <w:proofErr w:type="spellEnd"/>
      <w:r>
        <w:rPr>
          <w:sz w:val="24"/>
          <w:szCs w:val="24"/>
        </w:rPr>
        <w:t>)</w:t>
      </w:r>
    </w:p>
    <w:p w14:paraId="4F4288AD" w14:textId="3329BD38" w:rsidR="004440BA" w:rsidRPr="004440BA" w:rsidRDefault="004440BA" w:rsidP="004440BA">
      <w:pPr>
        <w:pStyle w:val="CRPROBSET1MATCHNL"/>
        <w:rPr>
          <w:sz w:val="24"/>
          <w:szCs w:val="24"/>
        </w:rPr>
      </w:pPr>
      <w:r w:rsidRPr="004440BA">
        <w:rPr>
          <w:sz w:val="24"/>
          <w:szCs w:val="24"/>
        </w:rPr>
        <w:t xml:space="preserve">_____ 4. </w:t>
      </w:r>
      <w:r w:rsidR="005F2DE5">
        <w:rPr>
          <w:sz w:val="24"/>
          <w:szCs w:val="24"/>
        </w:rPr>
        <w:t>E</w:t>
      </w:r>
      <w:r w:rsidRPr="004440BA">
        <w:rPr>
          <w:sz w:val="24"/>
          <w:szCs w:val="24"/>
        </w:rPr>
        <w:t>mbedded version of Linux that runs on many smartphones and tablets.</w:t>
      </w:r>
      <w:r w:rsidR="005F2DE5">
        <w:rPr>
          <w:sz w:val="24"/>
          <w:szCs w:val="24"/>
        </w:rPr>
        <w:br/>
      </w:r>
    </w:p>
    <w:p w14:paraId="468242EB" w14:textId="77777777" w:rsidR="004440BA" w:rsidRPr="004440BA" w:rsidRDefault="004440BA" w:rsidP="004440BA">
      <w:pPr>
        <w:pStyle w:val="CRPROBSET1MATCHNL"/>
        <w:rPr>
          <w:sz w:val="24"/>
          <w:szCs w:val="24"/>
        </w:rPr>
      </w:pPr>
      <w:r w:rsidRPr="004440BA">
        <w:rPr>
          <w:sz w:val="24"/>
          <w:szCs w:val="24"/>
        </w:rPr>
        <w:t>_____ 5. Storage space on an Internet site that may also display as a drive on your computer.</w:t>
      </w:r>
    </w:p>
    <w:p w14:paraId="0E4E04B2" w14:textId="77777777" w:rsidR="004440BA" w:rsidRPr="004440BA" w:rsidRDefault="004440BA" w:rsidP="004440BA">
      <w:pPr>
        <w:pStyle w:val="CRPROBSET1MATCHNL"/>
        <w:rPr>
          <w:sz w:val="24"/>
          <w:szCs w:val="24"/>
        </w:rPr>
      </w:pPr>
      <w:r w:rsidRPr="004440BA">
        <w:rPr>
          <w:sz w:val="24"/>
          <w:szCs w:val="24"/>
        </w:rPr>
        <w:t>_____ 6. An operating system feature that you can use to easily add new hardware to a computer system.</w:t>
      </w:r>
    </w:p>
    <w:p w14:paraId="6216D38A" w14:textId="77777777" w:rsidR="004440BA" w:rsidRPr="004440BA" w:rsidRDefault="004440BA" w:rsidP="004440BA">
      <w:pPr>
        <w:pStyle w:val="CRPROBSET1MATCHNL"/>
        <w:rPr>
          <w:sz w:val="24"/>
          <w:szCs w:val="24"/>
        </w:rPr>
      </w:pPr>
      <w:r w:rsidRPr="004440BA">
        <w:rPr>
          <w:sz w:val="24"/>
          <w:szCs w:val="24"/>
        </w:rPr>
        <w:t>_____ 7. Software that acts as a translator, which enhances the capabilities of the operating system by enabling it to communicate with hardware.</w:t>
      </w:r>
    </w:p>
    <w:p w14:paraId="20BE3BC9" w14:textId="7BEBD2BC" w:rsidR="004440BA" w:rsidRPr="004440BA" w:rsidRDefault="004440BA" w:rsidP="004440BA">
      <w:pPr>
        <w:pStyle w:val="CRPROBSET1MATCHNL"/>
        <w:tabs>
          <w:tab w:val="left" w:pos="4695"/>
        </w:tabs>
        <w:rPr>
          <w:sz w:val="24"/>
          <w:szCs w:val="24"/>
        </w:rPr>
      </w:pPr>
      <w:r w:rsidRPr="004440BA">
        <w:rPr>
          <w:sz w:val="24"/>
          <w:szCs w:val="24"/>
        </w:rPr>
        <w:t>_____ 8. A procedure for solving a problem</w:t>
      </w:r>
      <w:r>
        <w:rPr>
          <w:sz w:val="24"/>
          <w:szCs w:val="24"/>
        </w:rPr>
        <w:t>.</w:t>
      </w:r>
      <w:r>
        <w:rPr>
          <w:sz w:val="24"/>
          <w:szCs w:val="24"/>
        </w:rPr>
        <w:br/>
      </w:r>
    </w:p>
    <w:p w14:paraId="3D086204" w14:textId="21006E56" w:rsidR="004440BA" w:rsidRPr="004440BA" w:rsidRDefault="004440BA" w:rsidP="004440BA">
      <w:pPr>
        <w:pStyle w:val="CRPROBSET1MATCHNL"/>
        <w:rPr>
          <w:sz w:val="24"/>
          <w:szCs w:val="24"/>
        </w:rPr>
      </w:pPr>
      <w:r w:rsidRPr="004440BA">
        <w:rPr>
          <w:sz w:val="24"/>
          <w:szCs w:val="24"/>
        </w:rPr>
        <w:t>_____ 9 A collection of information that is stored on a computer under a single name.</w:t>
      </w:r>
      <w:r>
        <w:rPr>
          <w:sz w:val="24"/>
          <w:szCs w:val="24"/>
        </w:rPr>
        <w:br/>
      </w:r>
    </w:p>
    <w:p w14:paraId="05A4FEAF" w14:textId="77777777" w:rsidR="004440BA" w:rsidRPr="004440BA" w:rsidRDefault="004440BA" w:rsidP="004440BA">
      <w:pPr>
        <w:pStyle w:val="CRPROBSET1MATCHNL"/>
        <w:rPr>
          <w:sz w:val="24"/>
          <w:szCs w:val="24"/>
        </w:rPr>
      </w:pPr>
      <w:r w:rsidRPr="004440BA">
        <w:rPr>
          <w:sz w:val="24"/>
          <w:szCs w:val="24"/>
        </w:rPr>
        <w:t>_____ 10. A mobile operating system that is a scaled-down version of OS X and that uses direct manipulation and multi-gesture touch such as swipe, tap, and pinch to control it.</w:t>
      </w:r>
    </w:p>
    <w:p w14:paraId="37736274" w14:textId="77777777" w:rsidR="004440BA" w:rsidRDefault="004440BA" w:rsidP="004440BA">
      <w:pPr>
        <w:pStyle w:val="CRSETFIBQSETTTL"/>
      </w:pPr>
      <w:r>
        <w:t>Multiple Choice.  Circle your choice completely.</w:t>
      </w:r>
    </w:p>
    <w:p w14:paraId="6094E051" w14:textId="77777777" w:rsidR="004440BA" w:rsidRPr="005B3D89" w:rsidRDefault="004440BA" w:rsidP="004440BA">
      <w:pPr>
        <w:pStyle w:val="CRSETFIBQ0"/>
        <w:numPr>
          <w:ilvl w:val="0"/>
          <w:numId w:val="19"/>
        </w:numPr>
      </w:pPr>
      <w:r w:rsidRPr="00076630">
        <w:rPr>
          <w:szCs w:val="24"/>
        </w:rPr>
        <w:t>The</w:t>
      </w:r>
      <w:r w:rsidRPr="005B3D89">
        <w:t xml:space="preserve"> hardware components that serve the input, output, and storage functions of a computer are called</w:t>
      </w:r>
      <w:r>
        <w:t>:</w:t>
      </w:r>
    </w:p>
    <w:p w14:paraId="4A6E7E02" w14:textId="16FD76E1" w:rsidR="004440BA" w:rsidRPr="00076630" w:rsidRDefault="004440BA" w:rsidP="004440BA">
      <w:pPr>
        <w:pStyle w:val="CRSETMATCHTTL"/>
        <w:numPr>
          <w:ilvl w:val="0"/>
          <w:numId w:val="23"/>
        </w:numPr>
        <w:rPr>
          <w:b w:val="0"/>
          <w:color w:val="auto"/>
        </w:rPr>
      </w:pPr>
      <w:r w:rsidRPr="00076630">
        <w:rPr>
          <w:b w:val="0"/>
          <w:color w:val="auto"/>
        </w:rPr>
        <w:t>central processing units</w:t>
      </w:r>
      <w:r>
        <w:rPr>
          <w:b w:val="0"/>
          <w:color w:val="auto"/>
        </w:rPr>
        <w:tab/>
      </w:r>
      <w:r w:rsidR="005F2DE5">
        <w:rPr>
          <w:b w:val="0"/>
          <w:color w:val="auto"/>
        </w:rPr>
        <w:tab/>
        <w:t>B.</w:t>
      </w:r>
      <w:r>
        <w:rPr>
          <w:b w:val="0"/>
          <w:color w:val="auto"/>
        </w:rPr>
        <w:t xml:space="preserve"> control units</w:t>
      </w:r>
      <w:r w:rsidR="005F2DE5">
        <w:rPr>
          <w:b w:val="0"/>
          <w:color w:val="auto"/>
        </w:rPr>
        <w:tab/>
      </w:r>
      <w:r>
        <w:rPr>
          <w:b w:val="0"/>
          <w:color w:val="auto"/>
        </w:rPr>
        <w:tab/>
      </w:r>
      <w:r w:rsidR="005F2DE5">
        <w:rPr>
          <w:b w:val="0"/>
          <w:color w:val="auto"/>
        </w:rPr>
        <w:t>C.</w:t>
      </w:r>
      <w:r w:rsidRPr="00076630">
        <w:rPr>
          <w:b w:val="0"/>
          <w:color w:val="auto"/>
        </w:rPr>
        <w:t xml:space="preserve"> peripheral devices</w:t>
      </w:r>
    </w:p>
    <w:p w14:paraId="3B016C26" w14:textId="422EB087" w:rsidR="004440BA" w:rsidRPr="004440BA" w:rsidRDefault="004440BA" w:rsidP="004440BA">
      <w:pPr>
        <w:pStyle w:val="CRPROBSET1MCQ"/>
        <w:numPr>
          <w:ilvl w:val="0"/>
          <w:numId w:val="36"/>
        </w:numPr>
        <w:rPr>
          <w:sz w:val="24"/>
          <w:szCs w:val="24"/>
        </w:rPr>
      </w:pPr>
      <w:r w:rsidRPr="004440BA">
        <w:rPr>
          <w:sz w:val="24"/>
          <w:szCs w:val="24"/>
        </w:rPr>
        <w:t>The programs that provide the infrastructure and hardware control necessary for the computer and its peripheral devices are called</w:t>
      </w:r>
      <w:r w:rsidR="005F2DE5">
        <w:rPr>
          <w:sz w:val="24"/>
          <w:szCs w:val="24"/>
        </w:rPr>
        <w:t>:</w:t>
      </w:r>
    </w:p>
    <w:p w14:paraId="409EB2AA" w14:textId="37C9CB63" w:rsidR="004440BA" w:rsidRPr="004440BA" w:rsidRDefault="005F2DE5" w:rsidP="004440BA">
      <w:pPr>
        <w:pStyle w:val="CRPROBSET1MATCHANS"/>
        <w:numPr>
          <w:ilvl w:val="0"/>
          <w:numId w:val="0"/>
        </w:numPr>
        <w:ind w:left="360"/>
        <w:rPr>
          <w:rFonts w:ascii="Times New Roman" w:hAnsi="Times New Roman" w:cs="Times New Roman"/>
          <w:sz w:val="24"/>
          <w:szCs w:val="24"/>
        </w:rPr>
      </w:pPr>
      <w:proofErr w:type="spellStart"/>
      <w:r>
        <w:rPr>
          <w:rFonts w:ascii="Times New Roman" w:hAnsi="Times New Roman" w:cs="Times New Roman"/>
          <w:sz w:val="24"/>
          <w:szCs w:val="24"/>
        </w:rPr>
        <w:t>A.</w:t>
      </w:r>
      <w:r w:rsidR="004440BA" w:rsidRPr="004440BA">
        <w:rPr>
          <w:rFonts w:ascii="Times New Roman" w:hAnsi="Times New Roman" w:cs="Times New Roman"/>
          <w:sz w:val="24"/>
          <w:szCs w:val="24"/>
        </w:rPr>
        <w:t>application</w:t>
      </w:r>
      <w:proofErr w:type="spellEnd"/>
      <w:r w:rsidR="004440BA" w:rsidRPr="004440BA">
        <w:rPr>
          <w:rFonts w:ascii="Times New Roman" w:hAnsi="Times New Roman" w:cs="Times New Roman"/>
          <w:sz w:val="24"/>
          <w:szCs w:val="24"/>
        </w:rPr>
        <w:t xml:space="preserve"> programming interface (API)</w:t>
      </w:r>
      <w:r w:rsidR="004440BA" w:rsidRPr="004440BA">
        <w:rPr>
          <w:rFonts w:ascii="Times New Roman" w:hAnsi="Times New Roman" w:cs="Times New Roman"/>
          <w:sz w:val="24"/>
          <w:szCs w:val="24"/>
        </w:rPr>
        <w:tab/>
      </w:r>
      <w:r>
        <w:rPr>
          <w:rFonts w:ascii="Times New Roman" w:hAnsi="Times New Roman" w:cs="Times New Roman"/>
          <w:sz w:val="24"/>
          <w:szCs w:val="24"/>
        </w:rPr>
        <w:t>B.</w:t>
      </w:r>
      <w:r w:rsidR="004440BA" w:rsidRPr="004440BA">
        <w:rPr>
          <w:rFonts w:ascii="Times New Roman" w:hAnsi="Times New Roman" w:cs="Times New Roman"/>
          <w:sz w:val="24"/>
          <w:szCs w:val="24"/>
        </w:rPr>
        <w:t xml:space="preserve"> device drivers</w:t>
      </w:r>
      <w:r w:rsidR="004440BA" w:rsidRPr="004440BA">
        <w:rPr>
          <w:rFonts w:ascii="Times New Roman" w:hAnsi="Times New Roman" w:cs="Times New Roman"/>
          <w:sz w:val="24"/>
          <w:szCs w:val="24"/>
        </w:rPr>
        <w:tab/>
      </w:r>
      <w:r>
        <w:rPr>
          <w:rFonts w:ascii="Times New Roman" w:hAnsi="Times New Roman" w:cs="Times New Roman"/>
          <w:sz w:val="24"/>
          <w:szCs w:val="24"/>
        </w:rPr>
        <w:t>C.</w:t>
      </w:r>
      <w:r w:rsidR="004440BA" w:rsidRPr="004440BA">
        <w:rPr>
          <w:rFonts w:ascii="Times New Roman" w:hAnsi="Times New Roman" w:cs="Times New Roman"/>
          <w:sz w:val="24"/>
          <w:szCs w:val="24"/>
        </w:rPr>
        <w:t xml:space="preserve"> system software</w:t>
      </w:r>
    </w:p>
    <w:p w14:paraId="2338FAD4" w14:textId="1C0093C4" w:rsidR="004440BA" w:rsidRPr="004440BA" w:rsidRDefault="005F2DE5" w:rsidP="004440BA">
      <w:pPr>
        <w:pStyle w:val="CRPROBSET1MCQ"/>
        <w:numPr>
          <w:ilvl w:val="0"/>
          <w:numId w:val="36"/>
        </w:numPr>
        <w:rPr>
          <w:sz w:val="24"/>
          <w:szCs w:val="24"/>
        </w:rPr>
      </w:pPr>
      <w:r>
        <w:rPr>
          <w:sz w:val="24"/>
          <w:szCs w:val="24"/>
        </w:rPr>
        <w:t>The</w:t>
      </w:r>
      <w:r w:rsidR="004440BA" w:rsidRPr="004440BA">
        <w:rPr>
          <w:sz w:val="24"/>
          <w:szCs w:val="24"/>
        </w:rPr>
        <w:t xml:space="preserve"> interface which you interact with your computer and which uses graphics s</w:t>
      </w:r>
      <w:r>
        <w:rPr>
          <w:sz w:val="24"/>
          <w:szCs w:val="24"/>
        </w:rPr>
        <w:t>uch as an image of a file folder is the:</w:t>
      </w:r>
    </w:p>
    <w:p w14:paraId="5BFB4D0A" w14:textId="708C3F9B"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application programming interface (API)</w:t>
      </w:r>
      <w:r>
        <w:rPr>
          <w:rFonts w:ascii="Times New Roman" w:hAnsi="Times New Roman" w:cs="Times New Roman"/>
          <w:sz w:val="24"/>
          <w:szCs w:val="24"/>
        </w:rPr>
        <w:t xml:space="preserve">    B.</w:t>
      </w:r>
      <w:r w:rsidR="004440BA" w:rsidRPr="004440BA">
        <w:rPr>
          <w:rFonts w:ascii="Times New Roman" w:hAnsi="Times New Roman" w:cs="Times New Roman"/>
          <w:sz w:val="24"/>
          <w:szCs w:val="24"/>
        </w:rPr>
        <w:t xml:space="preserve"> graphical user interface (GUI)</w:t>
      </w:r>
      <w:r>
        <w:rPr>
          <w:rFonts w:ascii="Times New Roman" w:hAnsi="Times New Roman" w:cs="Times New Roman"/>
          <w:sz w:val="24"/>
          <w:szCs w:val="24"/>
        </w:rPr>
        <w:t xml:space="preserve">     C.</w:t>
      </w:r>
      <w:r w:rsidR="004440BA" w:rsidRPr="004440BA">
        <w:rPr>
          <w:rFonts w:ascii="Times New Roman" w:hAnsi="Times New Roman" w:cs="Times New Roman"/>
          <w:sz w:val="24"/>
          <w:szCs w:val="24"/>
        </w:rPr>
        <w:t xml:space="preserve"> operating system (OS)</w:t>
      </w:r>
    </w:p>
    <w:p w14:paraId="52C7510C" w14:textId="17E264C4" w:rsidR="004440BA" w:rsidRPr="004440BA" w:rsidRDefault="005F2DE5" w:rsidP="004440BA">
      <w:pPr>
        <w:pStyle w:val="CRPROBSET1MCQ"/>
        <w:numPr>
          <w:ilvl w:val="0"/>
          <w:numId w:val="36"/>
        </w:numPr>
        <w:rPr>
          <w:sz w:val="24"/>
          <w:szCs w:val="24"/>
        </w:rPr>
      </w:pPr>
      <w:r>
        <w:rPr>
          <w:sz w:val="24"/>
          <w:szCs w:val="24"/>
        </w:rPr>
        <w:t>What</w:t>
      </w:r>
      <w:r w:rsidR="004440BA" w:rsidRPr="004440BA">
        <w:rPr>
          <w:sz w:val="24"/>
          <w:szCs w:val="24"/>
        </w:rPr>
        <w:t xml:space="preserve"> monitors the print requests and the busy state of the printer</w:t>
      </w:r>
      <w:r>
        <w:rPr>
          <w:sz w:val="24"/>
          <w:szCs w:val="24"/>
        </w:rPr>
        <w:t>?</w:t>
      </w:r>
    </w:p>
    <w:p w14:paraId="437D2016" w14:textId="5C91AE00"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buffer</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print queue</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440BA" w:rsidRPr="004440BA">
        <w:rPr>
          <w:rFonts w:ascii="Times New Roman" w:hAnsi="Times New Roman" w:cs="Times New Roman"/>
          <w:sz w:val="24"/>
          <w:szCs w:val="24"/>
        </w:rPr>
        <w:t xml:space="preserve"> </w:t>
      </w:r>
      <w:r>
        <w:rPr>
          <w:rFonts w:ascii="Times New Roman" w:hAnsi="Times New Roman" w:cs="Times New Roman"/>
          <w:sz w:val="24"/>
          <w:szCs w:val="24"/>
        </w:rPr>
        <w:t>C.</w:t>
      </w:r>
      <w:r w:rsidR="004440BA" w:rsidRPr="004440BA">
        <w:rPr>
          <w:rFonts w:ascii="Times New Roman" w:hAnsi="Times New Roman" w:cs="Times New Roman"/>
          <w:sz w:val="24"/>
          <w:szCs w:val="24"/>
        </w:rPr>
        <w:t xml:space="preserve"> spooling program</w:t>
      </w:r>
    </w:p>
    <w:p w14:paraId="3244C6F5" w14:textId="11967AC5" w:rsidR="004440BA" w:rsidRPr="004440BA" w:rsidRDefault="004440BA" w:rsidP="004440BA">
      <w:pPr>
        <w:pStyle w:val="CRPROBSET1MCQ"/>
        <w:numPr>
          <w:ilvl w:val="0"/>
          <w:numId w:val="36"/>
        </w:numPr>
        <w:rPr>
          <w:sz w:val="24"/>
          <w:szCs w:val="24"/>
        </w:rPr>
      </w:pPr>
      <w:r w:rsidRPr="004440BA">
        <w:rPr>
          <w:sz w:val="24"/>
          <w:szCs w:val="24"/>
        </w:rPr>
        <w:t>Which is stored on a flash ROM (read-only memory) chip in a piece of hardware?</w:t>
      </w:r>
    </w:p>
    <w:p w14:paraId="13916C1D" w14:textId="3C4379EB"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firmware. </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platform</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004440BA" w:rsidRPr="004440BA">
        <w:rPr>
          <w:rFonts w:ascii="Times New Roman" w:hAnsi="Times New Roman" w:cs="Times New Roman"/>
          <w:sz w:val="24"/>
          <w:szCs w:val="24"/>
        </w:rPr>
        <w:t xml:space="preserve"> virtual memory </w:t>
      </w:r>
    </w:p>
    <w:p w14:paraId="4CED5679" w14:textId="23D149AB" w:rsidR="004440BA" w:rsidRPr="004440BA" w:rsidRDefault="004440BA" w:rsidP="004440BA">
      <w:pPr>
        <w:pStyle w:val="CRPROBSET1MCQ"/>
        <w:numPr>
          <w:ilvl w:val="0"/>
          <w:numId w:val="36"/>
        </w:numPr>
        <w:rPr>
          <w:sz w:val="24"/>
          <w:szCs w:val="24"/>
        </w:rPr>
      </w:pPr>
      <w:r w:rsidRPr="004440BA">
        <w:rPr>
          <w:sz w:val="24"/>
          <w:szCs w:val="24"/>
        </w:rPr>
        <w:lastRenderedPageBreak/>
        <w:t xml:space="preserve">Software that has its code published and made available to the public, enabling anyone to copy, modify, and redistribute it without paying fees </w:t>
      </w:r>
      <w:r w:rsidR="005F2DE5">
        <w:rPr>
          <w:sz w:val="24"/>
          <w:szCs w:val="24"/>
        </w:rPr>
        <w:t>is called:</w:t>
      </w:r>
    </w:p>
    <w:p w14:paraId="481B33CD" w14:textId="071DAAE9" w:rsidR="004440BA" w:rsidRPr="004440BA" w:rsidRDefault="005F2DE5" w:rsidP="005F2DE5">
      <w:pPr>
        <w:pStyle w:val="CRPROBSET1MATCHANS"/>
        <w:numPr>
          <w:ilvl w:val="0"/>
          <w:numId w:val="0"/>
        </w:numPr>
        <w:tabs>
          <w:tab w:val="left" w:pos="4275"/>
        </w:tabs>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embedded operating systems</w:t>
      </w:r>
      <w:r w:rsidR="004440BA" w:rsidRPr="004440BA">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firmware</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004440BA" w:rsidRPr="004440BA">
        <w:rPr>
          <w:rFonts w:ascii="Times New Roman" w:hAnsi="Times New Roman" w:cs="Times New Roman"/>
          <w:sz w:val="24"/>
          <w:szCs w:val="24"/>
        </w:rPr>
        <w:t xml:space="preserve"> open source</w:t>
      </w:r>
    </w:p>
    <w:p w14:paraId="321372CB" w14:textId="6114F497" w:rsidR="004440BA" w:rsidRPr="005F2DE5" w:rsidRDefault="005F2DE5" w:rsidP="005F2DE5">
      <w:pPr>
        <w:pStyle w:val="CRPROBSET1MCQ"/>
        <w:numPr>
          <w:ilvl w:val="0"/>
          <w:numId w:val="36"/>
        </w:numPr>
        <w:rPr>
          <w:sz w:val="24"/>
          <w:szCs w:val="24"/>
        </w:rPr>
      </w:pPr>
      <w:r w:rsidRPr="005F2DE5">
        <w:rPr>
          <w:sz w:val="24"/>
          <w:szCs w:val="24"/>
        </w:rPr>
        <w:t>Which</w:t>
      </w:r>
      <w:r w:rsidR="004440BA" w:rsidRPr="005F2DE5">
        <w:rPr>
          <w:sz w:val="24"/>
          <w:szCs w:val="24"/>
        </w:rPr>
        <w:t xml:space="preserve"> network does not require a NOS</w:t>
      </w:r>
      <w:r w:rsidRPr="005F2DE5">
        <w:rPr>
          <w:sz w:val="24"/>
          <w:szCs w:val="24"/>
        </w:rPr>
        <w:t>:    A.</w:t>
      </w:r>
      <w:r w:rsidR="004440BA" w:rsidRPr="005F2DE5">
        <w:rPr>
          <w:sz w:val="24"/>
          <w:szCs w:val="24"/>
        </w:rPr>
        <w:t xml:space="preserve"> client-server</w:t>
      </w:r>
      <w:r>
        <w:rPr>
          <w:sz w:val="24"/>
          <w:szCs w:val="24"/>
        </w:rPr>
        <w:tab/>
      </w:r>
      <w:r w:rsidRPr="005F2DE5">
        <w:rPr>
          <w:sz w:val="24"/>
          <w:szCs w:val="24"/>
        </w:rPr>
        <w:t>B.</w:t>
      </w:r>
      <w:r w:rsidR="004440BA" w:rsidRPr="005F2DE5">
        <w:rPr>
          <w:sz w:val="24"/>
          <w:szCs w:val="24"/>
        </w:rPr>
        <w:t xml:space="preserve"> peer-to-peer</w:t>
      </w:r>
      <w:r w:rsidR="004440BA" w:rsidRPr="005F2DE5">
        <w:rPr>
          <w:sz w:val="24"/>
          <w:szCs w:val="24"/>
        </w:rPr>
        <w:tab/>
      </w:r>
      <w:r w:rsidRPr="005F2DE5">
        <w:rPr>
          <w:sz w:val="24"/>
          <w:szCs w:val="24"/>
        </w:rPr>
        <w:t>C.</w:t>
      </w:r>
      <w:r w:rsidR="004440BA" w:rsidRPr="005F2DE5">
        <w:rPr>
          <w:sz w:val="24"/>
          <w:szCs w:val="24"/>
        </w:rPr>
        <w:t xml:space="preserve"> </w:t>
      </w:r>
      <w:proofErr w:type="gramStart"/>
      <w:r w:rsidR="004440BA" w:rsidRPr="005F2DE5">
        <w:rPr>
          <w:sz w:val="24"/>
          <w:szCs w:val="24"/>
        </w:rPr>
        <w:t>cloud</w:t>
      </w:r>
      <w:proofErr w:type="gramEnd"/>
    </w:p>
    <w:p w14:paraId="2F27AC5D" w14:textId="11548AE7" w:rsidR="004440BA" w:rsidRPr="004440BA" w:rsidRDefault="004440BA" w:rsidP="004440BA">
      <w:pPr>
        <w:pStyle w:val="CRPROBSET1MCQ"/>
        <w:numPr>
          <w:ilvl w:val="0"/>
          <w:numId w:val="36"/>
        </w:numPr>
        <w:rPr>
          <w:sz w:val="24"/>
          <w:szCs w:val="24"/>
        </w:rPr>
      </w:pPr>
      <w:r w:rsidRPr="004440BA">
        <w:rPr>
          <w:sz w:val="24"/>
          <w:szCs w:val="24"/>
        </w:rPr>
        <w:t>What provides information about a file such as its author, the date the file was last changed, and any descriptive tags?</w:t>
      </w:r>
    </w:p>
    <w:p w14:paraId="200C44BA" w14:textId="5D25F362"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index</w:t>
      </w:r>
      <w:r w:rsidR="004440BA" w:rsidRPr="004440BA">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properties</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004440BA" w:rsidRPr="004440BA">
        <w:rPr>
          <w:rFonts w:ascii="Times New Roman" w:hAnsi="Times New Roman" w:cs="Times New Roman"/>
          <w:sz w:val="24"/>
          <w:szCs w:val="24"/>
        </w:rPr>
        <w:t xml:space="preserve"> extension</w:t>
      </w:r>
    </w:p>
    <w:p w14:paraId="11B55E5A" w14:textId="1131395D" w:rsidR="004440BA" w:rsidRPr="004440BA" w:rsidRDefault="004440BA" w:rsidP="004440BA">
      <w:pPr>
        <w:pStyle w:val="CRPROBSET1MCQ"/>
        <w:numPr>
          <w:ilvl w:val="0"/>
          <w:numId w:val="36"/>
        </w:numPr>
        <w:rPr>
          <w:sz w:val="24"/>
          <w:szCs w:val="24"/>
        </w:rPr>
      </w:pPr>
      <w:r w:rsidRPr="004440BA">
        <w:rPr>
          <w:sz w:val="24"/>
          <w:szCs w:val="24"/>
        </w:rPr>
        <w:t>What is the process of making files smaller to conserve disk space and make the files easier to transfer?</w:t>
      </w:r>
    </w:p>
    <w:p w14:paraId="75F160CF" w14:textId="551D905F"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algorithm </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buffer</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004440BA" w:rsidRPr="004440BA">
        <w:rPr>
          <w:rFonts w:ascii="Times New Roman" w:hAnsi="Times New Roman" w:cs="Times New Roman"/>
          <w:sz w:val="24"/>
          <w:szCs w:val="24"/>
        </w:rPr>
        <w:t xml:space="preserve"> compression</w:t>
      </w:r>
    </w:p>
    <w:p w14:paraId="481BD54B" w14:textId="59017DEE" w:rsidR="004440BA" w:rsidRPr="004440BA" w:rsidRDefault="004440BA" w:rsidP="004440BA">
      <w:pPr>
        <w:pStyle w:val="CRPROBSET1MCQ"/>
        <w:numPr>
          <w:ilvl w:val="0"/>
          <w:numId w:val="36"/>
        </w:numPr>
        <w:rPr>
          <w:sz w:val="24"/>
          <w:szCs w:val="24"/>
        </w:rPr>
      </w:pPr>
      <w:r w:rsidRPr="004440BA">
        <w:rPr>
          <w:sz w:val="24"/>
          <w:szCs w:val="24"/>
        </w:rPr>
        <w:t xml:space="preserve">What contains information about the files located on your computer? </w:t>
      </w:r>
    </w:p>
    <w:p w14:paraId="6ED26DE4" w14:textId="2591CBB6" w:rsidR="004440BA" w:rsidRPr="004440BA" w:rsidRDefault="005F2DE5" w:rsidP="004440BA">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004440BA" w:rsidRPr="004440BA">
        <w:rPr>
          <w:rFonts w:ascii="Times New Roman" w:hAnsi="Times New Roman" w:cs="Times New Roman"/>
          <w:sz w:val="24"/>
          <w:szCs w:val="24"/>
        </w:rPr>
        <w:t xml:space="preserve"> index </w:t>
      </w:r>
      <w:r w:rsidR="004440BA"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4440BA" w:rsidRPr="004440BA">
        <w:rPr>
          <w:rFonts w:ascii="Times New Roman" w:hAnsi="Times New Roman" w:cs="Times New Roman"/>
          <w:sz w:val="24"/>
          <w:szCs w:val="24"/>
        </w:rPr>
        <w:t xml:space="preserve"> Command-line interface</w:t>
      </w:r>
      <w:r w:rsidR="004440BA" w:rsidRPr="004440BA">
        <w:rPr>
          <w:rFonts w:ascii="Times New Roman" w:hAnsi="Times New Roman" w:cs="Times New Roman"/>
          <w:sz w:val="24"/>
          <w:szCs w:val="24"/>
        </w:rPr>
        <w:tab/>
      </w:r>
      <w:r w:rsidR="004440BA" w:rsidRPr="004440BA">
        <w:rPr>
          <w:rFonts w:ascii="Times New Roman" w:hAnsi="Times New Roman" w:cs="Times New Roman"/>
          <w:sz w:val="24"/>
          <w:szCs w:val="24"/>
        </w:rPr>
        <w:tab/>
      </w:r>
      <w:r>
        <w:rPr>
          <w:rFonts w:ascii="Times New Roman" w:hAnsi="Times New Roman" w:cs="Times New Roman"/>
          <w:sz w:val="24"/>
          <w:szCs w:val="24"/>
        </w:rPr>
        <w:t>C.</w:t>
      </w:r>
      <w:r w:rsidR="004440BA" w:rsidRPr="004440BA">
        <w:rPr>
          <w:rFonts w:ascii="Times New Roman" w:hAnsi="Times New Roman" w:cs="Times New Roman"/>
          <w:sz w:val="24"/>
          <w:szCs w:val="24"/>
        </w:rPr>
        <w:t xml:space="preserve"> File Explorer</w:t>
      </w:r>
    </w:p>
    <w:p w14:paraId="25CE2401" w14:textId="22B5B62A" w:rsidR="004440BA" w:rsidRPr="004440BA" w:rsidRDefault="004440BA" w:rsidP="004440BA">
      <w:pPr>
        <w:pStyle w:val="CRPROBSET1MCQ"/>
        <w:numPr>
          <w:ilvl w:val="0"/>
          <w:numId w:val="36"/>
        </w:numPr>
        <w:rPr>
          <w:sz w:val="24"/>
          <w:szCs w:val="24"/>
        </w:rPr>
      </w:pPr>
      <w:r w:rsidRPr="004440BA">
        <w:rPr>
          <w:sz w:val="24"/>
          <w:szCs w:val="24"/>
        </w:rPr>
        <w:t>Which cloud storage system is included with OS X?</w:t>
      </w:r>
      <w:r>
        <w:rPr>
          <w:sz w:val="24"/>
          <w:szCs w:val="24"/>
        </w:rPr>
        <w:t xml:space="preserve">  (</w:t>
      </w:r>
      <w:proofErr w:type="gramStart"/>
      <w:r>
        <w:rPr>
          <w:i/>
          <w:sz w:val="24"/>
          <w:szCs w:val="24"/>
        </w:rPr>
        <w:t>hint</w:t>
      </w:r>
      <w:proofErr w:type="gramEnd"/>
      <w:r>
        <w:rPr>
          <w:i/>
          <w:sz w:val="24"/>
          <w:szCs w:val="24"/>
        </w:rPr>
        <w:t>, it sounds like an Apple product.)</w:t>
      </w:r>
    </w:p>
    <w:p w14:paraId="60F58FAB" w14:textId="77777777" w:rsidR="005F2DE5" w:rsidRPr="004440BA" w:rsidRDefault="005F2DE5" w:rsidP="005F2DE5">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Pr="004440BA">
        <w:rPr>
          <w:rFonts w:ascii="Times New Roman" w:hAnsi="Times New Roman" w:cs="Times New Roman"/>
          <w:sz w:val="24"/>
          <w:szCs w:val="24"/>
        </w:rPr>
        <w:t xml:space="preserve"> iCloud</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Pr="004440BA">
        <w:rPr>
          <w:rFonts w:ascii="Times New Roman" w:hAnsi="Times New Roman" w:cs="Times New Roman"/>
          <w:sz w:val="24"/>
          <w:szCs w:val="24"/>
        </w:rPr>
        <w:t xml:space="preserve"> Dropbox</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Pr="004440BA">
        <w:rPr>
          <w:rFonts w:ascii="Times New Roman" w:hAnsi="Times New Roman" w:cs="Times New Roman"/>
          <w:sz w:val="24"/>
          <w:szCs w:val="24"/>
        </w:rPr>
        <w:t xml:space="preserve"> OneDrive</w:t>
      </w:r>
      <w:r>
        <w:rPr>
          <w:rFonts w:ascii="Times New Roman" w:hAnsi="Times New Roman" w:cs="Times New Roman"/>
          <w:sz w:val="24"/>
          <w:szCs w:val="24"/>
        </w:rPr>
        <w:tab/>
      </w:r>
      <w:r>
        <w:rPr>
          <w:rFonts w:ascii="Times New Roman" w:hAnsi="Times New Roman" w:cs="Times New Roman"/>
          <w:sz w:val="24"/>
          <w:szCs w:val="24"/>
        </w:rPr>
        <w:tab/>
        <w:t>D. Google Drive</w:t>
      </w:r>
    </w:p>
    <w:p w14:paraId="31979B05" w14:textId="14C65E92" w:rsidR="004440BA" w:rsidRPr="004440BA" w:rsidRDefault="004440BA" w:rsidP="004440BA">
      <w:pPr>
        <w:pStyle w:val="CRPROBSET1MCQ"/>
        <w:numPr>
          <w:ilvl w:val="0"/>
          <w:numId w:val="36"/>
        </w:numPr>
        <w:rPr>
          <w:sz w:val="24"/>
          <w:szCs w:val="24"/>
        </w:rPr>
      </w:pPr>
      <w:r w:rsidRPr="004440BA">
        <w:rPr>
          <w:sz w:val="24"/>
          <w:szCs w:val="24"/>
        </w:rPr>
        <w:t xml:space="preserve">Which cloud storage system is included with </w:t>
      </w:r>
      <w:r>
        <w:rPr>
          <w:sz w:val="24"/>
          <w:szCs w:val="24"/>
        </w:rPr>
        <w:t>Windows and Office</w:t>
      </w:r>
      <w:r w:rsidRPr="004440BA">
        <w:rPr>
          <w:sz w:val="24"/>
          <w:szCs w:val="24"/>
        </w:rPr>
        <w:t>?</w:t>
      </w:r>
      <w:r>
        <w:rPr>
          <w:sz w:val="24"/>
          <w:szCs w:val="24"/>
        </w:rPr>
        <w:t xml:space="preserve">  (</w:t>
      </w:r>
      <w:proofErr w:type="gramStart"/>
      <w:r>
        <w:rPr>
          <w:i/>
          <w:sz w:val="24"/>
          <w:szCs w:val="24"/>
        </w:rPr>
        <w:t>sounds</w:t>
      </w:r>
      <w:proofErr w:type="gramEnd"/>
      <w:r>
        <w:rPr>
          <w:i/>
          <w:sz w:val="24"/>
          <w:szCs w:val="24"/>
        </w:rPr>
        <w:t xml:space="preserve"> like an Microsoft product.)</w:t>
      </w:r>
    </w:p>
    <w:p w14:paraId="47958C5B" w14:textId="77777777" w:rsidR="005F2DE5" w:rsidRPr="004440BA" w:rsidRDefault="005F2DE5" w:rsidP="005F2DE5">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Pr="004440BA">
        <w:rPr>
          <w:rFonts w:ascii="Times New Roman" w:hAnsi="Times New Roman" w:cs="Times New Roman"/>
          <w:sz w:val="24"/>
          <w:szCs w:val="24"/>
        </w:rPr>
        <w:t xml:space="preserve"> iCloud</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Pr="004440BA">
        <w:rPr>
          <w:rFonts w:ascii="Times New Roman" w:hAnsi="Times New Roman" w:cs="Times New Roman"/>
          <w:sz w:val="24"/>
          <w:szCs w:val="24"/>
        </w:rPr>
        <w:t xml:space="preserve"> Dropbox</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Pr="004440BA">
        <w:rPr>
          <w:rFonts w:ascii="Times New Roman" w:hAnsi="Times New Roman" w:cs="Times New Roman"/>
          <w:sz w:val="24"/>
          <w:szCs w:val="24"/>
        </w:rPr>
        <w:t xml:space="preserve"> OneDrive</w:t>
      </w:r>
      <w:r>
        <w:rPr>
          <w:rFonts w:ascii="Times New Roman" w:hAnsi="Times New Roman" w:cs="Times New Roman"/>
          <w:sz w:val="24"/>
          <w:szCs w:val="24"/>
        </w:rPr>
        <w:tab/>
      </w:r>
      <w:r>
        <w:rPr>
          <w:rFonts w:ascii="Times New Roman" w:hAnsi="Times New Roman" w:cs="Times New Roman"/>
          <w:sz w:val="24"/>
          <w:szCs w:val="24"/>
        </w:rPr>
        <w:tab/>
        <w:t>D. Google Drive</w:t>
      </w:r>
    </w:p>
    <w:p w14:paraId="7746FB10" w14:textId="336F30BF" w:rsidR="004440BA" w:rsidRPr="004440BA" w:rsidRDefault="004440BA" w:rsidP="004440BA">
      <w:pPr>
        <w:pStyle w:val="CRPROBSET1MCQ"/>
        <w:numPr>
          <w:ilvl w:val="0"/>
          <w:numId w:val="36"/>
        </w:numPr>
        <w:rPr>
          <w:sz w:val="24"/>
          <w:szCs w:val="24"/>
        </w:rPr>
      </w:pPr>
      <w:r w:rsidRPr="004440BA">
        <w:rPr>
          <w:sz w:val="24"/>
          <w:szCs w:val="24"/>
        </w:rPr>
        <w:t xml:space="preserve">Which cloud storage system is included with </w:t>
      </w:r>
      <w:r w:rsidR="005F2DE5">
        <w:rPr>
          <w:sz w:val="24"/>
          <w:szCs w:val="24"/>
        </w:rPr>
        <w:t>Google</w:t>
      </w:r>
      <w:r w:rsidRPr="004440BA">
        <w:rPr>
          <w:sz w:val="24"/>
          <w:szCs w:val="24"/>
        </w:rPr>
        <w:t>?</w:t>
      </w:r>
      <w:r>
        <w:rPr>
          <w:sz w:val="24"/>
          <w:szCs w:val="24"/>
        </w:rPr>
        <w:t xml:space="preserve">  (</w:t>
      </w:r>
      <w:proofErr w:type="gramStart"/>
      <w:r w:rsidR="005F2DE5">
        <w:rPr>
          <w:i/>
          <w:sz w:val="24"/>
          <w:szCs w:val="24"/>
        </w:rPr>
        <w:t>hint</w:t>
      </w:r>
      <w:proofErr w:type="gramEnd"/>
      <w:r w:rsidR="005F2DE5">
        <w:rPr>
          <w:i/>
          <w:sz w:val="24"/>
          <w:szCs w:val="24"/>
        </w:rPr>
        <w:t>, it sounds like a Google</w:t>
      </w:r>
      <w:r>
        <w:rPr>
          <w:i/>
          <w:sz w:val="24"/>
          <w:szCs w:val="24"/>
        </w:rPr>
        <w:t xml:space="preserve"> product.)</w:t>
      </w:r>
    </w:p>
    <w:p w14:paraId="4F3654DA" w14:textId="77777777" w:rsidR="005F2DE5" w:rsidRPr="004440BA" w:rsidRDefault="005F2DE5" w:rsidP="005F2DE5">
      <w:pPr>
        <w:pStyle w:val="CRPROBSET1MATCHANS"/>
        <w:numPr>
          <w:ilvl w:val="0"/>
          <w:numId w:val="0"/>
        </w:numPr>
        <w:ind w:left="360"/>
        <w:rPr>
          <w:rFonts w:ascii="Times New Roman" w:hAnsi="Times New Roman" w:cs="Times New Roman"/>
          <w:sz w:val="24"/>
          <w:szCs w:val="24"/>
        </w:rPr>
      </w:pPr>
      <w:r>
        <w:rPr>
          <w:rFonts w:ascii="Times New Roman" w:hAnsi="Times New Roman" w:cs="Times New Roman"/>
          <w:sz w:val="24"/>
          <w:szCs w:val="24"/>
        </w:rPr>
        <w:t>A.</w:t>
      </w:r>
      <w:r w:rsidRPr="004440BA">
        <w:rPr>
          <w:rFonts w:ascii="Times New Roman" w:hAnsi="Times New Roman" w:cs="Times New Roman"/>
          <w:sz w:val="24"/>
          <w:szCs w:val="24"/>
        </w:rPr>
        <w:t xml:space="preserve"> iCloud</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Pr="004440BA">
        <w:rPr>
          <w:rFonts w:ascii="Times New Roman" w:hAnsi="Times New Roman" w:cs="Times New Roman"/>
          <w:sz w:val="24"/>
          <w:szCs w:val="24"/>
        </w:rPr>
        <w:t xml:space="preserve"> Dropbox</w:t>
      </w:r>
      <w:r w:rsidRPr="004440B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w:t>
      </w:r>
      <w:r w:rsidRPr="004440BA">
        <w:rPr>
          <w:rFonts w:ascii="Times New Roman" w:hAnsi="Times New Roman" w:cs="Times New Roman"/>
          <w:sz w:val="24"/>
          <w:szCs w:val="24"/>
        </w:rPr>
        <w:t xml:space="preserve"> OneDrive</w:t>
      </w:r>
      <w:r>
        <w:rPr>
          <w:rFonts w:ascii="Times New Roman" w:hAnsi="Times New Roman" w:cs="Times New Roman"/>
          <w:sz w:val="24"/>
          <w:szCs w:val="24"/>
        </w:rPr>
        <w:tab/>
      </w:r>
      <w:r>
        <w:rPr>
          <w:rFonts w:ascii="Times New Roman" w:hAnsi="Times New Roman" w:cs="Times New Roman"/>
          <w:sz w:val="24"/>
          <w:szCs w:val="24"/>
        </w:rPr>
        <w:tab/>
        <w:t>D. Google Drive</w:t>
      </w:r>
    </w:p>
    <w:p w14:paraId="73C905A7" w14:textId="454ED82A" w:rsidR="00637A5E" w:rsidRPr="005B3D89" w:rsidRDefault="00637A5E" w:rsidP="004440BA">
      <w:pPr>
        <w:pStyle w:val="CRSETFIBQ0"/>
        <w:numPr>
          <w:ilvl w:val="0"/>
          <w:numId w:val="37"/>
        </w:numPr>
      </w:pPr>
      <w:r w:rsidRPr="005B3D89">
        <w:t xml:space="preserve">What </w:t>
      </w:r>
      <w:r>
        <w:t>command will allow you to UNDO a keystroke or formatting without a mouse</w:t>
      </w:r>
      <w:r w:rsidRPr="005B3D89">
        <w:t xml:space="preserve">? </w:t>
      </w:r>
    </w:p>
    <w:p w14:paraId="01EAD2C7" w14:textId="753D9D03"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25BE2E2A" w14:textId="053EE435" w:rsidR="00637A5E" w:rsidRPr="005B3D89" w:rsidRDefault="00637A5E" w:rsidP="004440BA">
      <w:pPr>
        <w:pStyle w:val="CRSETFIBQ0"/>
        <w:numPr>
          <w:ilvl w:val="0"/>
          <w:numId w:val="37"/>
        </w:numPr>
      </w:pPr>
      <w:r w:rsidRPr="005B3D89">
        <w:t xml:space="preserve">What </w:t>
      </w:r>
      <w:r>
        <w:t>command will allow you to REDO a keystroke or formatting without a mouse</w:t>
      </w:r>
      <w:r w:rsidRPr="005B3D89">
        <w:t xml:space="preserve">? </w:t>
      </w:r>
    </w:p>
    <w:p w14:paraId="0BFDCEBD"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22F0D518" w14:textId="707A8513" w:rsidR="00637A5E" w:rsidRPr="005B3D89" w:rsidRDefault="00637A5E" w:rsidP="004440BA">
      <w:pPr>
        <w:pStyle w:val="CRSETFIBQ0"/>
        <w:numPr>
          <w:ilvl w:val="0"/>
          <w:numId w:val="37"/>
        </w:numPr>
      </w:pPr>
      <w:r w:rsidRPr="005B3D89">
        <w:t xml:space="preserve">What </w:t>
      </w:r>
      <w:r>
        <w:t>command will allow you to select ALL of a document without a mouse</w:t>
      </w:r>
      <w:r w:rsidRPr="005B3D89">
        <w:t xml:space="preserve">? </w:t>
      </w:r>
    </w:p>
    <w:p w14:paraId="0C2BC88C"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6A157E8F" w14:textId="77777777" w:rsidR="004440BA" w:rsidRPr="005B3D89" w:rsidRDefault="004440BA" w:rsidP="004440BA">
      <w:pPr>
        <w:pStyle w:val="CRSETFIBQ0"/>
        <w:numPr>
          <w:ilvl w:val="0"/>
          <w:numId w:val="37"/>
        </w:numPr>
      </w:pPr>
      <w:r w:rsidRPr="005B3D89">
        <w:t xml:space="preserve">What </w:t>
      </w:r>
      <w:r>
        <w:t>command will allow have a line centered on the page</w:t>
      </w:r>
      <w:r w:rsidRPr="005B3D89">
        <w:t xml:space="preserve">? </w:t>
      </w:r>
    </w:p>
    <w:p w14:paraId="55A51774" w14:textId="77777777" w:rsidR="004440BA" w:rsidRPr="005B3D89" w:rsidRDefault="004440BA" w:rsidP="004440BA">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CTRL+E</w:t>
      </w:r>
      <w:r w:rsidRPr="005B3D89">
        <w:rPr>
          <w:b w:val="0"/>
          <w:color w:val="auto"/>
        </w:rPr>
        <w:t xml:space="preserve"> </w:t>
      </w:r>
      <w:r w:rsidRPr="005B3D89">
        <w:rPr>
          <w:b w:val="0"/>
          <w:color w:val="auto"/>
        </w:rPr>
        <w:tab/>
      </w:r>
      <w:r>
        <w:rPr>
          <w:b w:val="0"/>
          <w:color w:val="auto"/>
        </w:rPr>
        <w:tab/>
        <w:t>CTRL+L</w:t>
      </w:r>
      <w:r>
        <w:rPr>
          <w:b w:val="0"/>
          <w:color w:val="auto"/>
        </w:rPr>
        <w:tab/>
      </w:r>
      <w:r>
        <w:rPr>
          <w:b w:val="0"/>
          <w:color w:val="auto"/>
        </w:rPr>
        <w:tab/>
        <w:t>CTRL+R</w:t>
      </w:r>
    </w:p>
    <w:p w14:paraId="39819F5F" w14:textId="7ECBC1FF" w:rsidR="004440BA" w:rsidRPr="005B3D89" w:rsidRDefault="004440BA" w:rsidP="004440BA">
      <w:pPr>
        <w:pStyle w:val="CRSETFIBQ0"/>
        <w:numPr>
          <w:ilvl w:val="0"/>
          <w:numId w:val="37"/>
        </w:numPr>
      </w:pPr>
      <w:r w:rsidRPr="005B3D89">
        <w:t xml:space="preserve">What </w:t>
      </w:r>
      <w:r>
        <w:t xml:space="preserve">command will allow have a line </w:t>
      </w:r>
      <w:r w:rsidR="005F2DE5">
        <w:t>adjusted to be left-margin aligned</w:t>
      </w:r>
      <w:r w:rsidRPr="005B3D89">
        <w:t xml:space="preserve">? </w:t>
      </w:r>
    </w:p>
    <w:p w14:paraId="3CCBDE5F" w14:textId="77777777" w:rsidR="004440BA" w:rsidRPr="005B3D89" w:rsidRDefault="004440BA" w:rsidP="004440BA">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CTRL+E</w:t>
      </w:r>
      <w:r w:rsidRPr="005B3D89">
        <w:rPr>
          <w:b w:val="0"/>
          <w:color w:val="auto"/>
        </w:rPr>
        <w:t xml:space="preserve"> </w:t>
      </w:r>
      <w:r w:rsidRPr="005B3D89">
        <w:rPr>
          <w:b w:val="0"/>
          <w:color w:val="auto"/>
        </w:rPr>
        <w:tab/>
      </w:r>
      <w:r>
        <w:rPr>
          <w:b w:val="0"/>
          <w:color w:val="auto"/>
        </w:rPr>
        <w:tab/>
        <w:t>CTRL+L</w:t>
      </w:r>
      <w:r>
        <w:rPr>
          <w:b w:val="0"/>
          <w:color w:val="auto"/>
        </w:rPr>
        <w:tab/>
      </w:r>
      <w:r>
        <w:rPr>
          <w:b w:val="0"/>
          <w:color w:val="auto"/>
        </w:rPr>
        <w:tab/>
        <w:t>CTRL+R</w:t>
      </w:r>
    </w:p>
    <w:p w14:paraId="12BE9FC9" w14:textId="68D99B74" w:rsidR="005F2DE5" w:rsidRPr="005B3D89" w:rsidRDefault="005F2DE5" w:rsidP="005F2DE5">
      <w:pPr>
        <w:pStyle w:val="CRSETFIBQ0"/>
        <w:numPr>
          <w:ilvl w:val="0"/>
          <w:numId w:val="37"/>
        </w:numPr>
      </w:pPr>
      <w:r w:rsidRPr="005B3D89">
        <w:t xml:space="preserve">What </w:t>
      </w:r>
      <w:r>
        <w:t xml:space="preserve">command will allow have a line adjusted to be </w:t>
      </w:r>
      <w:r>
        <w:t>right</w:t>
      </w:r>
      <w:r>
        <w:t>-margin aligned</w:t>
      </w:r>
      <w:r w:rsidRPr="005B3D89">
        <w:t xml:space="preserve">? </w:t>
      </w:r>
    </w:p>
    <w:p w14:paraId="59ED5D36" w14:textId="77777777" w:rsidR="004440BA" w:rsidRDefault="004440BA" w:rsidP="004440BA">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CTRL+E</w:t>
      </w:r>
      <w:r w:rsidRPr="005B3D89">
        <w:rPr>
          <w:b w:val="0"/>
          <w:color w:val="auto"/>
        </w:rPr>
        <w:t xml:space="preserve"> </w:t>
      </w:r>
      <w:r w:rsidRPr="005B3D89">
        <w:rPr>
          <w:b w:val="0"/>
          <w:color w:val="auto"/>
        </w:rPr>
        <w:tab/>
      </w:r>
      <w:r>
        <w:rPr>
          <w:b w:val="0"/>
          <w:color w:val="auto"/>
        </w:rPr>
        <w:tab/>
        <w:t>CTRL+L</w:t>
      </w:r>
      <w:r>
        <w:rPr>
          <w:b w:val="0"/>
          <w:color w:val="auto"/>
        </w:rPr>
        <w:tab/>
      </w:r>
      <w:r>
        <w:rPr>
          <w:b w:val="0"/>
          <w:color w:val="auto"/>
        </w:rPr>
        <w:tab/>
        <w:t>CTRL+R</w:t>
      </w:r>
    </w:p>
    <w:p w14:paraId="301A1C23" w14:textId="0315FCD1" w:rsidR="005F2DE5" w:rsidRPr="005B3D89" w:rsidRDefault="005F2DE5" w:rsidP="005F2DE5">
      <w:pPr>
        <w:pStyle w:val="CRSETMATCHTTL"/>
        <w:numPr>
          <w:ilvl w:val="0"/>
          <w:numId w:val="37"/>
        </w:numPr>
        <w:rPr>
          <w:b w:val="0"/>
          <w:color w:val="auto"/>
        </w:rPr>
      </w:pPr>
      <w:r>
        <w:rPr>
          <w:b w:val="0"/>
          <w:color w:val="auto"/>
        </w:rPr>
        <w:t>What is your favorite part of Word so far?</w:t>
      </w:r>
      <w:bookmarkStart w:id="0" w:name="_GoBack"/>
      <w:bookmarkEnd w:id="0"/>
    </w:p>
    <w:sectPr w:rsidR="005F2DE5" w:rsidRPr="005B3D89" w:rsidSect="006454F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2A9F1" w14:textId="77777777" w:rsidR="004562A8" w:rsidRDefault="004562A8">
      <w:r>
        <w:separator/>
      </w:r>
    </w:p>
  </w:endnote>
  <w:endnote w:type="continuationSeparator" w:id="0">
    <w:p w14:paraId="73F150C2" w14:textId="77777777" w:rsidR="004562A8" w:rsidRDefault="0045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illSans-Bold">
    <w:altName w:val="Arial"/>
    <w:panose1 w:val="00000000000000000000"/>
    <w:charset w:val="4D"/>
    <w:family w:val="swiss"/>
    <w:notTrueType/>
    <w:pitch w:val="default"/>
    <w:sig w:usb0="03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B Bookman Demi">
    <w:altName w:val="Times New Roman"/>
    <w:charset w:val="00"/>
    <w:family w:val="roman"/>
    <w:pitch w:val="variable"/>
  </w:font>
  <w:font w:name="Frutiger-Blac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1656" w14:textId="77777777" w:rsidR="004562A8" w:rsidRDefault="004562A8">
      <w:r>
        <w:separator/>
      </w:r>
    </w:p>
  </w:footnote>
  <w:footnote w:type="continuationSeparator" w:id="0">
    <w:p w14:paraId="4AA6CE56" w14:textId="77777777" w:rsidR="004562A8" w:rsidRDefault="00456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BF69A" w14:textId="58D2005D" w:rsidR="009F0D9F" w:rsidRDefault="006454F7" w:rsidP="006454F7">
    <w:pPr>
      <w:pStyle w:val="Header"/>
    </w:pPr>
    <w:r w:rsidRPr="009F0D9F">
      <w:rPr>
        <w:rFonts w:asciiTheme="minorHAnsi" w:hAnsiTheme="minorHAnsi" w:cstheme="minorHAnsi"/>
        <w:bCs/>
        <w:sz w:val="22"/>
        <w:szCs w:val="18"/>
      </w:rPr>
      <w:t>Name ___________________</w:t>
    </w:r>
    <w:r>
      <w:rPr>
        <w:rFonts w:asciiTheme="minorHAnsi" w:hAnsiTheme="minorHAnsi" w:cstheme="minorHAnsi"/>
        <w:bCs/>
        <w:sz w:val="22"/>
        <w:szCs w:val="18"/>
      </w:rPr>
      <w:t xml:space="preserve">_________________________                                 </w:t>
    </w:r>
    <w:r w:rsidR="009F0D9F">
      <w:t>CS115</w:t>
    </w:r>
    <w:r w:rsidR="000318E7">
      <w:t xml:space="preserve"> – 2020 Mod 3 - </w:t>
    </w:r>
    <w:r w:rsidR="009E2EE3">
      <w:t xml:space="preserve">Assignment </w:t>
    </w:r>
    <w:r w:rsidR="004440BA">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SECBLLAST"/>
      <w:lvlText w:val=""/>
      <w:lvlJc w:val="left"/>
      <w:pPr>
        <w:tabs>
          <w:tab w:val="num" w:pos="360"/>
        </w:tabs>
        <w:ind w:left="360" w:hanging="360"/>
      </w:pPr>
      <w:rPr>
        <w:rFonts w:ascii="Symbol" w:hAnsi="Symbol" w:hint="default"/>
      </w:rPr>
    </w:lvl>
  </w:abstractNum>
  <w:abstractNum w:abstractNumId="1" w15:restartNumberingAfterBreak="0">
    <w:nsid w:val="017E760F"/>
    <w:multiLevelType w:val="hybridMultilevel"/>
    <w:tmpl w:val="E6D4F9BC"/>
    <w:lvl w:ilvl="0" w:tplc="EE8AEDD8">
      <w:start w:val="1"/>
      <w:numFmt w:val="upperLetter"/>
      <w:pStyle w:val="CRPROBSET1MATCHAN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014D4"/>
    <w:multiLevelType w:val="hybridMultilevel"/>
    <w:tmpl w:val="BFAA7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C5F7B"/>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9CE311C"/>
    <w:multiLevelType w:val="multilevel"/>
    <w:tmpl w:val="78E8E7A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74A4E"/>
    <w:multiLevelType w:val="hybridMultilevel"/>
    <w:tmpl w:val="5C24594C"/>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64DA2"/>
    <w:multiLevelType w:val="singleLevel"/>
    <w:tmpl w:val="F1167B5E"/>
    <w:lvl w:ilvl="0">
      <w:start w:val="1"/>
      <w:numFmt w:val="bullet"/>
      <w:pStyle w:val="EXRINTROBL"/>
      <w:lvlText w:val=""/>
      <w:lvlJc w:val="left"/>
      <w:pPr>
        <w:tabs>
          <w:tab w:val="num" w:pos="360"/>
        </w:tabs>
        <w:ind w:left="360" w:hanging="360"/>
      </w:pPr>
      <w:rPr>
        <w:rFonts w:ascii="Symbol" w:hAnsi="Symbol" w:hint="default"/>
        <w:b/>
        <w:i w:val="0"/>
        <w:sz w:val="24"/>
      </w:rPr>
    </w:lvl>
  </w:abstractNum>
  <w:abstractNum w:abstractNumId="7" w15:restartNumberingAfterBreak="0">
    <w:nsid w:val="21E6268D"/>
    <w:multiLevelType w:val="hybridMultilevel"/>
    <w:tmpl w:val="18305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837F2"/>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29125EEE"/>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15:restartNumberingAfterBreak="0">
    <w:nsid w:val="2BF91964"/>
    <w:multiLevelType w:val="hybridMultilevel"/>
    <w:tmpl w:val="328CAEFE"/>
    <w:lvl w:ilvl="0" w:tplc="E80838AA">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15:restartNumberingAfterBreak="0">
    <w:nsid w:val="2D055CF0"/>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39C87085"/>
    <w:multiLevelType w:val="hybridMultilevel"/>
    <w:tmpl w:val="B8E6FDB8"/>
    <w:lvl w:ilvl="0" w:tplc="9BC68A3E">
      <w:start w:val="1"/>
      <w:numFmt w:val="bullet"/>
      <w:pStyle w:val="Poin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51B20"/>
    <w:multiLevelType w:val="hybridMultilevel"/>
    <w:tmpl w:val="E9A4C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825F1C"/>
    <w:multiLevelType w:val="hybridMultilevel"/>
    <w:tmpl w:val="DC625908"/>
    <w:lvl w:ilvl="0" w:tplc="A7CEF28E">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07193F"/>
    <w:multiLevelType w:val="hybridMultilevel"/>
    <w:tmpl w:val="1AA0B3E0"/>
    <w:lvl w:ilvl="0" w:tplc="F000B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97262"/>
    <w:multiLevelType w:val="hybridMultilevel"/>
    <w:tmpl w:val="C3947F76"/>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7192B"/>
    <w:multiLevelType w:val="singleLevel"/>
    <w:tmpl w:val="288A7CB0"/>
    <w:lvl w:ilvl="0">
      <w:start w:val="1"/>
      <w:numFmt w:val="bullet"/>
      <w:pStyle w:val="EXRINTROBLLAST"/>
      <w:lvlText w:val=""/>
      <w:lvlJc w:val="left"/>
      <w:pPr>
        <w:tabs>
          <w:tab w:val="num" w:pos="360"/>
        </w:tabs>
        <w:ind w:left="360" w:hanging="360"/>
      </w:pPr>
      <w:rPr>
        <w:rFonts w:ascii="Symbol" w:hAnsi="Symbol" w:hint="default"/>
        <w:b/>
        <w:i w:val="0"/>
        <w:sz w:val="24"/>
      </w:rPr>
    </w:lvl>
  </w:abstractNum>
  <w:abstractNum w:abstractNumId="18" w15:restartNumberingAfterBreak="0">
    <w:nsid w:val="442D32C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7DA33A9"/>
    <w:multiLevelType w:val="hybridMultilevel"/>
    <w:tmpl w:val="CDC22EA4"/>
    <w:lvl w:ilvl="0" w:tplc="96E204DC">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48385D7E"/>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990666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2" w15:restartNumberingAfterBreak="0">
    <w:nsid w:val="4AB65BE8"/>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3" w15:restartNumberingAfterBreak="0">
    <w:nsid w:val="4E137C28"/>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57ED695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5AA95883"/>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61815CC6"/>
    <w:multiLevelType w:val="hybridMultilevel"/>
    <w:tmpl w:val="1770A9C4"/>
    <w:lvl w:ilvl="0" w:tplc="655E6228">
      <w:start w:val="1"/>
      <w:numFmt w:val="bullet"/>
      <w:pStyle w:val="ACTBL"/>
      <w:lvlText w:val=""/>
      <w:lvlJc w:val="left"/>
      <w:pPr>
        <w:tabs>
          <w:tab w:val="num" w:pos="1944"/>
        </w:tabs>
        <w:ind w:left="1944" w:hanging="50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40C67D7"/>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6C083267"/>
    <w:multiLevelType w:val="multilevel"/>
    <w:tmpl w:val="D9E844D4"/>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E20C9B"/>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72F50036"/>
    <w:multiLevelType w:val="hybridMultilevel"/>
    <w:tmpl w:val="A8CE6668"/>
    <w:lvl w:ilvl="0" w:tplc="9A78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B5E5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32" w15:restartNumberingAfterBreak="0">
    <w:nsid w:val="76AA1CAA"/>
    <w:multiLevelType w:val="hybridMultilevel"/>
    <w:tmpl w:val="0882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F8437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15:restartNumberingAfterBreak="0">
    <w:nsid w:val="7BD01CC2"/>
    <w:multiLevelType w:val="hybridMultilevel"/>
    <w:tmpl w:val="4ECE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61169"/>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6"/>
  </w:num>
  <w:num w:numId="2">
    <w:abstractNumId w:val="17"/>
  </w:num>
  <w:num w:numId="3">
    <w:abstractNumId w:val="0"/>
  </w:num>
  <w:num w:numId="4">
    <w:abstractNumId w:val="26"/>
  </w:num>
  <w:num w:numId="5">
    <w:abstractNumId w:val="12"/>
  </w:num>
  <w:num w:numId="6">
    <w:abstractNumId w:val="3"/>
  </w:num>
  <w:num w:numId="7">
    <w:abstractNumId w:val="9"/>
  </w:num>
  <w:num w:numId="8">
    <w:abstractNumId w:val="31"/>
  </w:num>
  <w:num w:numId="9">
    <w:abstractNumId w:val="22"/>
  </w:num>
  <w:num w:numId="10">
    <w:abstractNumId w:val="21"/>
  </w:num>
  <w:num w:numId="11">
    <w:abstractNumId w:val="32"/>
  </w:num>
  <w:num w:numId="12">
    <w:abstractNumId w:val="2"/>
  </w:num>
  <w:num w:numId="13">
    <w:abstractNumId w:val="15"/>
  </w:num>
  <w:num w:numId="14">
    <w:abstractNumId w:val="30"/>
  </w:num>
  <w:num w:numId="15">
    <w:abstractNumId w:val="10"/>
  </w:num>
  <w:num w:numId="16">
    <w:abstractNumId w:val="19"/>
  </w:num>
  <w:num w:numId="17">
    <w:abstractNumId w:val="5"/>
  </w:num>
  <w:num w:numId="18">
    <w:abstractNumId w:val="16"/>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
  </w:num>
  <w:num w:numId="23">
    <w:abstractNumId w:val="25"/>
  </w:num>
  <w:num w:numId="24">
    <w:abstractNumId w:val="18"/>
  </w:num>
  <w:num w:numId="25">
    <w:abstractNumId w:val="11"/>
  </w:num>
  <w:num w:numId="26">
    <w:abstractNumId w:val="8"/>
  </w:num>
  <w:num w:numId="27">
    <w:abstractNumId w:val="29"/>
  </w:num>
  <w:num w:numId="28">
    <w:abstractNumId w:val="23"/>
  </w:num>
  <w:num w:numId="29">
    <w:abstractNumId w:val="24"/>
  </w:num>
  <w:num w:numId="30">
    <w:abstractNumId w:val="27"/>
  </w:num>
  <w:num w:numId="31">
    <w:abstractNumId w:val="33"/>
  </w:num>
  <w:num w:numId="32">
    <w:abstractNumId w:val="20"/>
  </w:num>
  <w:num w:numId="33">
    <w:abstractNumId w:val="35"/>
  </w:num>
  <w:num w:numId="34">
    <w:abstractNumId w:val="13"/>
  </w:num>
  <w:num w:numId="35">
    <w:abstractNumId w:val="7"/>
  </w:num>
  <w:num w:numId="36">
    <w:abstractNumId w:val="14"/>
  </w:num>
  <w:num w:numId="3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4C"/>
    <w:rsid w:val="000020EC"/>
    <w:rsid w:val="00002372"/>
    <w:rsid w:val="00002B52"/>
    <w:rsid w:val="00005809"/>
    <w:rsid w:val="00005F56"/>
    <w:rsid w:val="0001162C"/>
    <w:rsid w:val="0001214E"/>
    <w:rsid w:val="00012452"/>
    <w:rsid w:val="00012BA5"/>
    <w:rsid w:val="00013E30"/>
    <w:rsid w:val="000148B7"/>
    <w:rsid w:val="000158E6"/>
    <w:rsid w:val="00015FF7"/>
    <w:rsid w:val="000168E4"/>
    <w:rsid w:val="00016D9A"/>
    <w:rsid w:val="0002042F"/>
    <w:rsid w:val="0002076F"/>
    <w:rsid w:val="0002229B"/>
    <w:rsid w:val="0002403D"/>
    <w:rsid w:val="000240ED"/>
    <w:rsid w:val="00024627"/>
    <w:rsid w:val="000251EF"/>
    <w:rsid w:val="00025BB1"/>
    <w:rsid w:val="00025C2A"/>
    <w:rsid w:val="00025CE4"/>
    <w:rsid w:val="0002737E"/>
    <w:rsid w:val="0002759C"/>
    <w:rsid w:val="00027B26"/>
    <w:rsid w:val="0003107C"/>
    <w:rsid w:val="000318E7"/>
    <w:rsid w:val="00033122"/>
    <w:rsid w:val="00033615"/>
    <w:rsid w:val="0003377B"/>
    <w:rsid w:val="000345C9"/>
    <w:rsid w:val="000348CD"/>
    <w:rsid w:val="00034B86"/>
    <w:rsid w:val="0003502A"/>
    <w:rsid w:val="00035782"/>
    <w:rsid w:val="00035C6F"/>
    <w:rsid w:val="000402C1"/>
    <w:rsid w:val="00041667"/>
    <w:rsid w:val="000438CB"/>
    <w:rsid w:val="00043EDA"/>
    <w:rsid w:val="00044862"/>
    <w:rsid w:val="00045071"/>
    <w:rsid w:val="000457D5"/>
    <w:rsid w:val="00046F9B"/>
    <w:rsid w:val="0004718A"/>
    <w:rsid w:val="000479B9"/>
    <w:rsid w:val="00050EC2"/>
    <w:rsid w:val="000512BF"/>
    <w:rsid w:val="00052993"/>
    <w:rsid w:val="0005450E"/>
    <w:rsid w:val="000547AF"/>
    <w:rsid w:val="00054DAA"/>
    <w:rsid w:val="00055BDC"/>
    <w:rsid w:val="00055F11"/>
    <w:rsid w:val="00056274"/>
    <w:rsid w:val="0005690E"/>
    <w:rsid w:val="00056BC1"/>
    <w:rsid w:val="00056D6C"/>
    <w:rsid w:val="00057FB6"/>
    <w:rsid w:val="0006097E"/>
    <w:rsid w:val="00061F61"/>
    <w:rsid w:val="00062C45"/>
    <w:rsid w:val="00063194"/>
    <w:rsid w:val="000651BF"/>
    <w:rsid w:val="000663E8"/>
    <w:rsid w:val="000664F8"/>
    <w:rsid w:val="00067E32"/>
    <w:rsid w:val="00070EEF"/>
    <w:rsid w:val="00071645"/>
    <w:rsid w:val="000737CC"/>
    <w:rsid w:val="000751D5"/>
    <w:rsid w:val="0007562D"/>
    <w:rsid w:val="000762C2"/>
    <w:rsid w:val="00076630"/>
    <w:rsid w:val="00076F13"/>
    <w:rsid w:val="00077279"/>
    <w:rsid w:val="000776E5"/>
    <w:rsid w:val="00080D7A"/>
    <w:rsid w:val="00081185"/>
    <w:rsid w:val="000817D8"/>
    <w:rsid w:val="00081BE8"/>
    <w:rsid w:val="00082569"/>
    <w:rsid w:val="00082F2E"/>
    <w:rsid w:val="000830C4"/>
    <w:rsid w:val="000844AD"/>
    <w:rsid w:val="00084CB5"/>
    <w:rsid w:val="000850AC"/>
    <w:rsid w:val="00085C14"/>
    <w:rsid w:val="00086BD1"/>
    <w:rsid w:val="00086DF7"/>
    <w:rsid w:val="00087888"/>
    <w:rsid w:val="00087A46"/>
    <w:rsid w:val="00092284"/>
    <w:rsid w:val="000922BB"/>
    <w:rsid w:val="0009330C"/>
    <w:rsid w:val="00094319"/>
    <w:rsid w:val="00094FC9"/>
    <w:rsid w:val="00095518"/>
    <w:rsid w:val="0009705F"/>
    <w:rsid w:val="000A02F9"/>
    <w:rsid w:val="000A1FA2"/>
    <w:rsid w:val="000A3E77"/>
    <w:rsid w:val="000A55AD"/>
    <w:rsid w:val="000A5CC5"/>
    <w:rsid w:val="000A60D8"/>
    <w:rsid w:val="000A6206"/>
    <w:rsid w:val="000A6427"/>
    <w:rsid w:val="000A6F2D"/>
    <w:rsid w:val="000A74EB"/>
    <w:rsid w:val="000B1559"/>
    <w:rsid w:val="000B4000"/>
    <w:rsid w:val="000B6494"/>
    <w:rsid w:val="000B7464"/>
    <w:rsid w:val="000C0AE4"/>
    <w:rsid w:val="000C1658"/>
    <w:rsid w:val="000C1EF3"/>
    <w:rsid w:val="000C2221"/>
    <w:rsid w:val="000C267D"/>
    <w:rsid w:val="000C3829"/>
    <w:rsid w:val="000C43DA"/>
    <w:rsid w:val="000C52E3"/>
    <w:rsid w:val="000C62ED"/>
    <w:rsid w:val="000C74BB"/>
    <w:rsid w:val="000C7973"/>
    <w:rsid w:val="000D1128"/>
    <w:rsid w:val="000D3826"/>
    <w:rsid w:val="000D423D"/>
    <w:rsid w:val="000D4F54"/>
    <w:rsid w:val="000E1047"/>
    <w:rsid w:val="000E177F"/>
    <w:rsid w:val="000E21C6"/>
    <w:rsid w:val="000E28E6"/>
    <w:rsid w:val="000E2A2E"/>
    <w:rsid w:val="000E2F2A"/>
    <w:rsid w:val="000E3BD1"/>
    <w:rsid w:val="000E4486"/>
    <w:rsid w:val="000E540D"/>
    <w:rsid w:val="000E5B0A"/>
    <w:rsid w:val="000E60ED"/>
    <w:rsid w:val="000E7362"/>
    <w:rsid w:val="000E7CDD"/>
    <w:rsid w:val="000F1288"/>
    <w:rsid w:val="000F1C4C"/>
    <w:rsid w:val="000F1CBD"/>
    <w:rsid w:val="000F1DCC"/>
    <w:rsid w:val="000F3059"/>
    <w:rsid w:val="000F308A"/>
    <w:rsid w:val="000F3819"/>
    <w:rsid w:val="000F3D5A"/>
    <w:rsid w:val="000F6817"/>
    <w:rsid w:val="001001E8"/>
    <w:rsid w:val="00100293"/>
    <w:rsid w:val="00101D53"/>
    <w:rsid w:val="00101E20"/>
    <w:rsid w:val="001026E5"/>
    <w:rsid w:val="00102D1F"/>
    <w:rsid w:val="00102E2D"/>
    <w:rsid w:val="001035C6"/>
    <w:rsid w:val="00103CC0"/>
    <w:rsid w:val="00103DBE"/>
    <w:rsid w:val="00103E49"/>
    <w:rsid w:val="001049EE"/>
    <w:rsid w:val="001058F2"/>
    <w:rsid w:val="00105E73"/>
    <w:rsid w:val="0010607C"/>
    <w:rsid w:val="001070D7"/>
    <w:rsid w:val="00107F51"/>
    <w:rsid w:val="0011013D"/>
    <w:rsid w:val="001112BC"/>
    <w:rsid w:val="001123EF"/>
    <w:rsid w:val="0011261A"/>
    <w:rsid w:val="001141CC"/>
    <w:rsid w:val="00114B50"/>
    <w:rsid w:val="00114D7D"/>
    <w:rsid w:val="00114E55"/>
    <w:rsid w:val="001156BC"/>
    <w:rsid w:val="001157AC"/>
    <w:rsid w:val="00116812"/>
    <w:rsid w:val="001168DE"/>
    <w:rsid w:val="00116A67"/>
    <w:rsid w:val="00117205"/>
    <w:rsid w:val="001203E0"/>
    <w:rsid w:val="00120995"/>
    <w:rsid w:val="00121C43"/>
    <w:rsid w:val="00123806"/>
    <w:rsid w:val="00123929"/>
    <w:rsid w:val="0012534A"/>
    <w:rsid w:val="00125725"/>
    <w:rsid w:val="00125EAA"/>
    <w:rsid w:val="00126984"/>
    <w:rsid w:val="001269B2"/>
    <w:rsid w:val="00126B43"/>
    <w:rsid w:val="00126C99"/>
    <w:rsid w:val="00131866"/>
    <w:rsid w:val="00131AC1"/>
    <w:rsid w:val="001320FF"/>
    <w:rsid w:val="00133C4B"/>
    <w:rsid w:val="001340C7"/>
    <w:rsid w:val="0013600E"/>
    <w:rsid w:val="00137B27"/>
    <w:rsid w:val="001406BF"/>
    <w:rsid w:val="00140BA3"/>
    <w:rsid w:val="001426B0"/>
    <w:rsid w:val="001455D3"/>
    <w:rsid w:val="001459DE"/>
    <w:rsid w:val="001466A6"/>
    <w:rsid w:val="00150E0C"/>
    <w:rsid w:val="00151633"/>
    <w:rsid w:val="00151820"/>
    <w:rsid w:val="00151BE0"/>
    <w:rsid w:val="00152F52"/>
    <w:rsid w:val="0015519B"/>
    <w:rsid w:val="001578AB"/>
    <w:rsid w:val="00157C7B"/>
    <w:rsid w:val="00160188"/>
    <w:rsid w:val="00160ED2"/>
    <w:rsid w:val="00162C8F"/>
    <w:rsid w:val="00163ED2"/>
    <w:rsid w:val="001642F2"/>
    <w:rsid w:val="00164E2A"/>
    <w:rsid w:val="00165234"/>
    <w:rsid w:val="00166C26"/>
    <w:rsid w:val="00166ECE"/>
    <w:rsid w:val="00171138"/>
    <w:rsid w:val="001713F8"/>
    <w:rsid w:val="00173221"/>
    <w:rsid w:val="001743E0"/>
    <w:rsid w:val="00175158"/>
    <w:rsid w:val="00175D0E"/>
    <w:rsid w:val="0017617F"/>
    <w:rsid w:val="00180337"/>
    <w:rsid w:val="00180B2E"/>
    <w:rsid w:val="00180BF8"/>
    <w:rsid w:val="00180F30"/>
    <w:rsid w:val="00181882"/>
    <w:rsid w:val="00181ED8"/>
    <w:rsid w:val="001825AB"/>
    <w:rsid w:val="00182AF7"/>
    <w:rsid w:val="00182F5E"/>
    <w:rsid w:val="0018454A"/>
    <w:rsid w:val="001847F6"/>
    <w:rsid w:val="00184896"/>
    <w:rsid w:val="00186F45"/>
    <w:rsid w:val="00190762"/>
    <w:rsid w:val="001913D1"/>
    <w:rsid w:val="001931EE"/>
    <w:rsid w:val="00194B95"/>
    <w:rsid w:val="0019692C"/>
    <w:rsid w:val="001A0451"/>
    <w:rsid w:val="001A04F6"/>
    <w:rsid w:val="001A0D7C"/>
    <w:rsid w:val="001A0DB7"/>
    <w:rsid w:val="001A1108"/>
    <w:rsid w:val="001A1733"/>
    <w:rsid w:val="001A1C8C"/>
    <w:rsid w:val="001A2210"/>
    <w:rsid w:val="001A263D"/>
    <w:rsid w:val="001A40B6"/>
    <w:rsid w:val="001A6B61"/>
    <w:rsid w:val="001A780B"/>
    <w:rsid w:val="001B0861"/>
    <w:rsid w:val="001B273E"/>
    <w:rsid w:val="001B2ED3"/>
    <w:rsid w:val="001B2FC1"/>
    <w:rsid w:val="001B3211"/>
    <w:rsid w:val="001B46DD"/>
    <w:rsid w:val="001B73CA"/>
    <w:rsid w:val="001C6868"/>
    <w:rsid w:val="001C6EC8"/>
    <w:rsid w:val="001C7E2A"/>
    <w:rsid w:val="001D0D48"/>
    <w:rsid w:val="001D0E0A"/>
    <w:rsid w:val="001D1522"/>
    <w:rsid w:val="001D1CF5"/>
    <w:rsid w:val="001D3D9C"/>
    <w:rsid w:val="001D5B9D"/>
    <w:rsid w:val="001D62A8"/>
    <w:rsid w:val="001D6A98"/>
    <w:rsid w:val="001D7625"/>
    <w:rsid w:val="001E0D84"/>
    <w:rsid w:val="001E227B"/>
    <w:rsid w:val="001E2663"/>
    <w:rsid w:val="001E288D"/>
    <w:rsid w:val="001E2D7D"/>
    <w:rsid w:val="001E2E1B"/>
    <w:rsid w:val="001E2FDF"/>
    <w:rsid w:val="001E35DC"/>
    <w:rsid w:val="001E5FD8"/>
    <w:rsid w:val="001E71EB"/>
    <w:rsid w:val="001F00EB"/>
    <w:rsid w:val="001F11B5"/>
    <w:rsid w:val="001F167F"/>
    <w:rsid w:val="001F1C25"/>
    <w:rsid w:val="001F1FA1"/>
    <w:rsid w:val="001F27F8"/>
    <w:rsid w:val="001F452E"/>
    <w:rsid w:val="001F4766"/>
    <w:rsid w:val="001F535F"/>
    <w:rsid w:val="001F5578"/>
    <w:rsid w:val="001F5865"/>
    <w:rsid w:val="001F68C8"/>
    <w:rsid w:val="001F7071"/>
    <w:rsid w:val="001F7606"/>
    <w:rsid w:val="001F7F54"/>
    <w:rsid w:val="002008BD"/>
    <w:rsid w:val="00205F6B"/>
    <w:rsid w:val="00206E43"/>
    <w:rsid w:val="00210134"/>
    <w:rsid w:val="00210BFF"/>
    <w:rsid w:val="00212196"/>
    <w:rsid w:val="00212369"/>
    <w:rsid w:val="002133FB"/>
    <w:rsid w:val="00214BD4"/>
    <w:rsid w:val="00215406"/>
    <w:rsid w:val="00216684"/>
    <w:rsid w:val="00217066"/>
    <w:rsid w:val="00217ECD"/>
    <w:rsid w:val="00220DBC"/>
    <w:rsid w:val="00220EB3"/>
    <w:rsid w:val="002225ED"/>
    <w:rsid w:val="00222F8A"/>
    <w:rsid w:val="00223903"/>
    <w:rsid w:val="00223AB7"/>
    <w:rsid w:val="00223E2C"/>
    <w:rsid w:val="0022471A"/>
    <w:rsid w:val="002252BB"/>
    <w:rsid w:val="002265F1"/>
    <w:rsid w:val="00226B7B"/>
    <w:rsid w:val="00227293"/>
    <w:rsid w:val="00227991"/>
    <w:rsid w:val="00227C50"/>
    <w:rsid w:val="00231D52"/>
    <w:rsid w:val="00232395"/>
    <w:rsid w:val="00232419"/>
    <w:rsid w:val="00237258"/>
    <w:rsid w:val="00240000"/>
    <w:rsid w:val="002403AA"/>
    <w:rsid w:val="00240698"/>
    <w:rsid w:val="00240AD4"/>
    <w:rsid w:val="002453A1"/>
    <w:rsid w:val="00245966"/>
    <w:rsid w:val="00245C01"/>
    <w:rsid w:val="00246043"/>
    <w:rsid w:val="002477AF"/>
    <w:rsid w:val="00250122"/>
    <w:rsid w:val="00251C44"/>
    <w:rsid w:val="002543E0"/>
    <w:rsid w:val="00256268"/>
    <w:rsid w:val="0025753B"/>
    <w:rsid w:val="00260605"/>
    <w:rsid w:val="00261656"/>
    <w:rsid w:val="00261939"/>
    <w:rsid w:val="00264A90"/>
    <w:rsid w:val="00265F6F"/>
    <w:rsid w:val="00266542"/>
    <w:rsid w:val="00267E40"/>
    <w:rsid w:val="002703B6"/>
    <w:rsid w:val="00270418"/>
    <w:rsid w:val="00270E74"/>
    <w:rsid w:val="00271087"/>
    <w:rsid w:val="00271CDD"/>
    <w:rsid w:val="00272216"/>
    <w:rsid w:val="00274495"/>
    <w:rsid w:val="00274876"/>
    <w:rsid w:val="00274A48"/>
    <w:rsid w:val="00274BA8"/>
    <w:rsid w:val="00274C2A"/>
    <w:rsid w:val="00275597"/>
    <w:rsid w:val="002756B8"/>
    <w:rsid w:val="00275809"/>
    <w:rsid w:val="002760CC"/>
    <w:rsid w:val="00276320"/>
    <w:rsid w:val="0027710F"/>
    <w:rsid w:val="00277436"/>
    <w:rsid w:val="00280550"/>
    <w:rsid w:val="00281800"/>
    <w:rsid w:val="002821C2"/>
    <w:rsid w:val="002823CA"/>
    <w:rsid w:val="00282E07"/>
    <w:rsid w:val="0028348C"/>
    <w:rsid w:val="00285D4E"/>
    <w:rsid w:val="00286515"/>
    <w:rsid w:val="002869D6"/>
    <w:rsid w:val="00286F01"/>
    <w:rsid w:val="00287A1E"/>
    <w:rsid w:val="002903AB"/>
    <w:rsid w:val="00291433"/>
    <w:rsid w:val="00291BEB"/>
    <w:rsid w:val="00291C7C"/>
    <w:rsid w:val="00291D07"/>
    <w:rsid w:val="00291D5F"/>
    <w:rsid w:val="00293133"/>
    <w:rsid w:val="0029374B"/>
    <w:rsid w:val="00294B9D"/>
    <w:rsid w:val="00294E0F"/>
    <w:rsid w:val="002955DD"/>
    <w:rsid w:val="00296996"/>
    <w:rsid w:val="002A2A45"/>
    <w:rsid w:val="002A2EF9"/>
    <w:rsid w:val="002A3831"/>
    <w:rsid w:val="002A46B6"/>
    <w:rsid w:val="002A4FC9"/>
    <w:rsid w:val="002A63FE"/>
    <w:rsid w:val="002A6F30"/>
    <w:rsid w:val="002B04CE"/>
    <w:rsid w:val="002B05F1"/>
    <w:rsid w:val="002B2ED1"/>
    <w:rsid w:val="002B31CE"/>
    <w:rsid w:val="002B4105"/>
    <w:rsid w:val="002B43FF"/>
    <w:rsid w:val="002B4A2B"/>
    <w:rsid w:val="002B6C27"/>
    <w:rsid w:val="002C0216"/>
    <w:rsid w:val="002C0E5A"/>
    <w:rsid w:val="002C29A2"/>
    <w:rsid w:val="002C2D4E"/>
    <w:rsid w:val="002C458E"/>
    <w:rsid w:val="002C4EA2"/>
    <w:rsid w:val="002C4ED7"/>
    <w:rsid w:val="002C7B5E"/>
    <w:rsid w:val="002C7BF5"/>
    <w:rsid w:val="002D082C"/>
    <w:rsid w:val="002D10EA"/>
    <w:rsid w:val="002D2801"/>
    <w:rsid w:val="002D3004"/>
    <w:rsid w:val="002D3BC1"/>
    <w:rsid w:val="002D443E"/>
    <w:rsid w:val="002D5796"/>
    <w:rsid w:val="002D5C87"/>
    <w:rsid w:val="002D67FC"/>
    <w:rsid w:val="002D793C"/>
    <w:rsid w:val="002E12C9"/>
    <w:rsid w:val="002E2370"/>
    <w:rsid w:val="002E372A"/>
    <w:rsid w:val="002E66C4"/>
    <w:rsid w:val="002E79B2"/>
    <w:rsid w:val="002F0291"/>
    <w:rsid w:val="002F0C5D"/>
    <w:rsid w:val="002F4177"/>
    <w:rsid w:val="002F5A2C"/>
    <w:rsid w:val="002F63C7"/>
    <w:rsid w:val="002F67CB"/>
    <w:rsid w:val="002F6D4D"/>
    <w:rsid w:val="002F7053"/>
    <w:rsid w:val="002F7058"/>
    <w:rsid w:val="002F7869"/>
    <w:rsid w:val="00302C2C"/>
    <w:rsid w:val="003047DC"/>
    <w:rsid w:val="00304A5E"/>
    <w:rsid w:val="00304C7D"/>
    <w:rsid w:val="003067E0"/>
    <w:rsid w:val="003074CB"/>
    <w:rsid w:val="003104E0"/>
    <w:rsid w:val="00311905"/>
    <w:rsid w:val="00313A91"/>
    <w:rsid w:val="00313F37"/>
    <w:rsid w:val="00314498"/>
    <w:rsid w:val="0031514A"/>
    <w:rsid w:val="00315E56"/>
    <w:rsid w:val="00320574"/>
    <w:rsid w:val="00320F71"/>
    <w:rsid w:val="003219F2"/>
    <w:rsid w:val="00321F45"/>
    <w:rsid w:val="00322F38"/>
    <w:rsid w:val="003236D3"/>
    <w:rsid w:val="00325835"/>
    <w:rsid w:val="00325963"/>
    <w:rsid w:val="00325DCD"/>
    <w:rsid w:val="003272D4"/>
    <w:rsid w:val="0032790F"/>
    <w:rsid w:val="00327AE0"/>
    <w:rsid w:val="00331808"/>
    <w:rsid w:val="00331E98"/>
    <w:rsid w:val="00332999"/>
    <w:rsid w:val="00332CC2"/>
    <w:rsid w:val="00332E6F"/>
    <w:rsid w:val="00334535"/>
    <w:rsid w:val="00337538"/>
    <w:rsid w:val="003400C6"/>
    <w:rsid w:val="00340CCC"/>
    <w:rsid w:val="00340EF4"/>
    <w:rsid w:val="00343ED8"/>
    <w:rsid w:val="003442D4"/>
    <w:rsid w:val="003448D2"/>
    <w:rsid w:val="00344AF9"/>
    <w:rsid w:val="00344DAC"/>
    <w:rsid w:val="00345041"/>
    <w:rsid w:val="003455AC"/>
    <w:rsid w:val="00345942"/>
    <w:rsid w:val="00346668"/>
    <w:rsid w:val="00346B54"/>
    <w:rsid w:val="00347FCD"/>
    <w:rsid w:val="00350D3B"/>
    <w:rsid w:val="003534DE"/>
    <w:rsid w:val="00353610"/>
    <w:rsid w:val="003543B3"/>
    <w:rsid w:val="003544A0"/>
    <w:rsid w:val="00354B24"/>
    <w:rsid w:val="00354F3C"/>
    <w:rsid w:val="0035529A"/>
    <w:rsid w:val="003563A0"/>
    <w:rsid w:val="00356816"/>
    <w:rsid w:val="00357AB6"/>
    <w:rsid w:val="00357E9D"/>
    <w:rsid w:val="00361E86"/>
    <w:rsid w:val="003628AC"/>
    <w:rsid w:val="003636D8"/>
    <w:rsid w:val="003664EC"/>
    <w:rsid w:val="003670D5"/>
    <w:rsid w:val="00367C60"/>
    <w:rsid w:val="0037104C"/>
    <w:rsid w:val="00371DA2"/>
    <w:rsid w:val="003729C5"/>
    <w:rsid w:val="00373BCE"/>
    <w:rsid w:val="0037424C"/>
    <w:rsid w:val="00375FB5"/>
    <w:rsid w:val="003766A2"/>
    <w:rsid w:val="00376DA9"/>
    <w:rsid w:val="003775D0"/>
    <w:rsid w:val="00380034"/>
    <w:rsid w:val="003803DB"/>
    <w:rsid w:val="00382475"/>
    <w:rsid w:val="00382DD1"/>
    <w:rsid w:val="00383218"/>
    <w:rsid w:val="00383593"/>
    <w:rsid w:val="00384043"/>
    <w:rsid w:val="00385030"/>
    <w:rsid w:val="00385ECE"/>
    <w:rsid w:val="00386A25"/>
    <w:rsid w:val="00387B9A"/>
    <w:rsid w:val="0039119D"/>
    <w:rsid w:val="00391B15"/>
    <w:rsid w:val="00392EEC"/>
    <w:rsid w:val="0039407E"/>
    <w:rsid w:val="003941B0"/>
    <w:rsid w:val="00394533"/>
    <w:rsid w:val="00394C90"/>
    <w:rsid w:val="00395FA6"/>
    <w:rsid w:val="003975EA"/>
    <w:rsid w:val="003A02C2"/>
    <w:rsid w:val="003A2361"/>
    <w:rsid w:val="003A2BA8"/>
    <w:rsid w:val="003A3686"/>
    <w:rsid w:val="003A5669"/>
    <w:rsid w:val="003A5D59"/>
    <w:rsid w:val="003A6A77"/>
    <w:rsid w:val="003B05FE"/>
    <w:rsid w:val="003B0F8E"/>
    <w:rsid w:val="003B1639"/>
    <w:rsid w:val="003B1662"/>
    <w:rsid w:val="003B2E3F"/>
    <w:rsid w:val="003B3717"/>
    <w:rsid w:val="003B4986"/>
    <w:rsid w:val="003B49AA"/>
    <w:rsid w:val="003B5C64"/>
    <w:rsid w:val="003B6AAB"/>
    <w:rsid w:val="003B6EBA"/>
    <w:rsid w:val="003C08FA"/>
    <w:rsid w:val="003C3280"/>
    <w:rsid w:val="003C3701"/>
    <w:rsid w:val="003C4722"/>
    <w:rsid w:val="003C59C5"/>
    <w:rsid w:val="003C5C4D"/>
    <w:rsid w:val="003C5E83"/>
    <w:rsid w:val="003C6711"/>
    <w:rsid w:val="003D149F"/>
    <w:rsid w:val="003D18CA"/>
    <w:rsid w:val="003D2DBE"/>
    <w:rsid w:val="003D4718"/>
    <w:rsid w:val="003D4FEF"/>
    <w:rsid w:val="003D7967"/>
    <w:rsid w:val="003D7AB4"/>
    <w:rsid w:val="003E01B3"/>
    <w:rsid w:val="003E0573"/>
    <w:rsid w:val="003E16FD"/>
    <w:rsid w:val="003E1E92"/>
    <w:rsid w:val="003E274C"/>
    <w:rsid w:val="003E2A5F"/>
    <w:rsid w:val="003E2B94"/>
    <w:rsid w:val="003E300B"/>
    <w:rsid w:val="003E367A"/>
    <w:rsid w:val="003E3BEA"/>
    <w:rsid w:val="003E483F"/>
    <w:rsid w:val="003E5318"/>
    <w:rsid w:val="003E57D9"/>
    <w:rsid w:val="003E6BAF"/>
    <w:rsid w:val="003F18B5"/>
    <w:rsid w:val="003F33F5"/>
    <w:rsid w:val="003F7146"/>
    <w:rsid w:val="003F737C"/>
    <w:rsid w:val="003F75FE"/>
    <w:rsid w:val="003F7BD0"/>
    <w:rsid w:val="00401149"/>
    <w:rsid w:val="00401224"/>
    <w:rsid w:val="00402927"/>
    <w:rsid w:val="00402E78"/>
    <w:rsid w:val="0040369F"/>
    <w:rsid w:val="00403E0A"/>
    <w:rsid w:val="004055C9"/>
    <w:rsid w:val="00406082"/>
    <w:rsid w:val="004100C7"/>
    <w:rsid w:val="00410A09"/>
    <w:rsid w:val="004149E7"/>
    <w:rsid w:val="004152FF"/>
    <w:rsid w:val="0041536E"/>
    <w:rsid w:val="00415DBF"/>
    <w:rsid w:val="00416DF2"/>
    <w:rsid w:val="00417527"/>
    <w:rsid w:val="00417B79"/>
    <w:rsid w:val="00417C06"/>
    <w:rsid w:val="00421722"/>
    <w:rsid w:val="00423B41"/>
    <w:rsid w:val="00425269"/>
    <w:rsid w:val="004252AE"/>
    <w:rsid w:val="00425E8B"/>
    <w:rsid w:val="00427AB9"/>
    <w:rsid w:val="00427B29"/>
    <w:rsid w:val="0043006F"/>
    <w:rsid w:val="004301A6"/>
    <w:rsid w:val="00430338"/>
    <w:rsid w:val="0043166E"/>
    <w:rsid w:val="0043176F"/>
    <w:rsid w:val="0043439E"/>
    <w:rsid w:val="00434677"/>
    <w:rsid w:val="00435006"/>
    <w:rsid w:val="004354C8"/>
    <w:rsid w:val="004356FF"/>
    <w:rsid w:val="004372AD"/>
    <w:rsid w:val="0044038F"/>
    <w:rsid w:val="00441A92"/>
    <w:rsid w:val="00442C6C"/>
    <w:rsid w:val="004433BC"/>
    <w:rsid w:val="00443BC3"/>
    <w:rsid w:val="004440BA"/>
    <w:rsid w:val="00444392"/>
    <w:rsid w:val="00444B2D"/>
    <w:rsid w:val="00444E90"/>
    <w:rsid w:val="0044576F"/>
    <w:rsid w:val="00445DBE"/>
    <w:rsid w:val="00452199"/>
    <w:rsid w:val="00454074"/>
    <w:rsid w:val="004544CF"/>
    <w:rsid w:val="00454845"/>
    <w:rsid w:val="00454C42"/>
    <w:rsid w:val="00455018"/>
    <w:rsid w:val="00455688"/>
    <w:rsid w:val="0045611D"/>
    <w:rsid w:val="004562A8"/>
    <w:rsid w:val="00457DF7"/>
    <w:rsid w:val="00461846"/>
    <w:rsid w:val="004619EC"/>
    <w:rsid w:val="00463CC6"/>
    <w:rsid w:val="00463ECC"/>
    <w:rsid w:val="00464B3D"/>
    <w:rsid w:val="0046548D"/>
    <w:rsid w:val="00465500"/>
    <w:rsid w:val="00465642"/>
    <w:rsid w:val="00465F21"/>
    <w:rsid w:val="00466025"/>
    <w:rsid w:val="00466A2E"/>
    <w:rsid w:val="00472707"/>
    <w:rsid w:val="0047468E"/>
    <w:rsid w:val="00474A3C"/>
    <w:rsid w:val="00474E62"/>
    <w:rsid w:val="00475509"/>
    <w:rsid w:val="0047566D"/>
    <w:rsid w:val="0047632A"/>
    <w:rsid w:val="00477B70"/>
    <w:rsid w:val="00480234"/>
    <w:rsid w:val="004805B9"/>
    <w:rsid w:val="00480638"/>
    <w:rsid w:val="00483159"/>
    <w:rsid w:val="004837F3"/>
    <w:rsid w:val="00484584"/>
    <w:rsid w:val="00490BAF"/>
    <w:rsid w:val="00490D6E"/>
    <w:rsid w:val="004915BD"/>
    <w:rsid w:val="00491D83"/>
    <w:rsid w:val="004928A9"/>
    <w:rsid w:val="00493D6A"/>
    <w:rsid w:val="00494114"/>
    <w:rsid w:val="004975D0"/>
    <w:rsid w:val="0049761F"/>
    <w:rsid w:val="0049785B"/>
    <w:rsid w:val="00497D86"/>
    <w:rsid w:val="004A0CBC"/>
    <w:rsid w:val="004A1BD7"/>
    <w:rsid w:val="004A1DA3"/>
    <w:rsid w:val="004A26F7"/>
    <w:rsid w:val="004A29E5"/>
    <w:rsid w:val="004A36C4"/>
    <w:rsid w:val="004A4AD1"/>
    <w:rsid w:val="004A4B2A"/>
    <w:rsid w:val="004A4C50"/>
    <w:rsid w:val="004B00FB"/>
    <w:rsid w:val="004B06FD"/>
    <w:rsid w:val="004B0C10"/>
    <w:rsid w:val="004B253E"/>
    <w:rsid w:val="004B3D75"/>
    <w:rsid w:val="004B42E9"/>
    <w:rsid w:val="004B4CE0"/>
    <w:rsid w:val="004B4D11"/>
    <w:rsid w:val="004B5303"/>
    <w:rsid w:val="004B550A"/>
    <w:rsid w:val="004B62E6"/>
    <w:rsid w:val="004B64B5"/>
    <w:rsid w:val="004B6B9E"/>
    <w:rsid w:val="004B6D88"/>
    <w:rsid w:val="004B7600"/>
    <w:rsid w:val="004C1635"/>
    <w:rsid w:val="004C1693"/>
    <w:rsid w:val="004C18A8"/>
    <w:rsid w:val="004C6BA1"/>
    <w:rsid w:val="004C724E"/>
    <w:rsid w:val="004C7388"/>
    <w:rsid w:val="004C75A5"/>
    <w:rsid w:val="004D12D4"/>
    <w:rsid w:val="004D1B45"/>
    <w:rsid w:val="004D1F21"/>
    <w:rsid w:val="004D40D0"/>
    <w:rsid w:val="004D46D0"/>
    <w:rsid w:val="004D4DBB"/>
    <w:rsid w:val="004D50D5"/>
    <w:rsid w:val="004D57C0"/>
    <w:rsid w:val="004D5CDC"/>
    <w:rsid w:val="004E048E"/>
    <w:rsid w:val="004E056F"/>
    <w:rsid w:val="004E1CB6"/>
    <w:rsid w:val="004E24B6"/>
    <w:rsid w:val="004E270A"/>
    <w:rsid w:val="004E3516"/>
    <w:rsid w:val="004E4764"/>
    <w:rsid w:val="004E53C3"/>
    <w:rsid w:val="004E6074"/>
    <w:rsid w:val="004E7477"/>
    <w:rsid w:val="004F05FC"/>
    <w:rsid w:val="004F2F7C"/>
    <w:rsid w:val="004F4251"/>
    <w:rsid w:val="004F45FD"/>
    <w:rsid w:val="004F5D63"/>
    <w:rsid w:val="004F6CFA"/>
    <w:rsid w:val="004F6D7E"/>
    <w:rsid w:val="004F72B5"/>
    <w:rsid w:val="005001F9"/>
    <w:rsid w:val="00500239"/>
    <w:rsid w:val="00500A74"/>
    <w:rsid w:val="0050200C"/>
    <w:rsid w:val="00503718"/>
    <w:rsid w:val="005039BE"/>
    <w:rsid w:val="0050566C"/>
    <w:rsid w:val="00505B21"/>
    <w:rsid w:val="0050797D"/>
    <w:rsid w:val="00510386"/>
    <w:rsid w:val="00510929"/>
    <w:rsid w:val="00511181"/>
    <w:rsid w:val="0051189A"/>
    <w:rsid w:val="00511AB8"/>
    <w:rsid w:val="0051421D"/>
    <w:rsid w:val="005154FA"/>
    <w:rsid w:val="00516D32"/>
    <w:rsid w:val="005171D1"/>
    <w:rsid w:val="00517BAD"/>
    <w:rsid w:val="00520AE8"/>
    <w:rsid w:val="00520F97"/>
    <w:rsid w:val="00521B78"/>
    <w:rsid w:val="00523A29"/>
    <w:rsid w:val="00524428"/>
    <w:rsid w:val="00524C6F"/>
    <w:rsid w:val="0052551D"/>
    <w:rsid w:val="005278D0"/>
    <w:rsid w:val="00530483"/>
    <w:rsid w:val="00531539"/>
    <w:rsid w:val="00531A90"/>
    <w:rsid w:val="005354AB"/>
    <w:rsid w:val="005355C7"/>
    <w:rsid w:val="00535AFA"/>
    <w:rsid w:val="00535D48"/>
    <w:rsid w:val="00536B5A"/>
    <w:rsid w:val="00536FF0"/>
    <w:rsid w:val="00537434"/>
    <w:rsid w:val="00537EE8"/>
    <w:rsid w:val="00540EBA"/>
    <w:rsid w:val="005416ED"/>
    <w:rsid w:val="005424E9"/>
    <w:rsid w:val="005437E0"/>
    <w:rsid w:val="00543E2C"/>
    <w:rsid w:val="00544C98"/>
    <w:rsid w:val="005451DC"/>
    <w:rsid w:val="00545358"/>
    <w:rsid w:val="005503D1"/>
    <w:rsid w:val="00551175"/>
    <w:rsid w:val="00551659"/>
    <w:rsid w:val="00551CDF"/>
    <w:rsid w:val="00551EE6"/>
    <w:rsid w:val="0055283A"/>
    <w:rsid w:val="0055426B"/>
    <w:rsid w:val="005549AA"/>
    <w:rsid w:val="00554CC9"/>
    <w:rsid w:val="00555834"/>
    <w:rsid w:val="00557D12"/>
    <w:rsid w:val="00561EF9"/>
    <w:rsid w:val="00563052"/>
    <w:rsid w:val="005639B0"/>
    <w:rsid w:val="00564A03"/>
    <w:rsid w:val="00565601"/>
    <w:rsid w:val="005657AC"/>
    <w:rsid w:val="00567349"/>
    <w:rsid w:val="00570302"/>
    <w:rsid w:val="00570F6C"/>
    <w:rsid w:val="0057193C"/>
    <w:rsid w:val="00572F64"/>
    <w:rsid w:val="00574203"/>
    <w:rsid w:val="00574B31"/>
    <w:rsid w:val="00575176"/>
    <w:rsid w:val="00575217"/>
    <w:rsid w:val="00575580"/>
    <w:rsid w:val="0057567C"/>
    <w:rsid w:val="005758C2"/>
    <w:rsid w:val="00575E69"/>
    <w:rsid w:val="00576819"/>
    <w:rsid w:val="00576F66"/>
    <w:rsid w:val="0057779C"/>
    <w:rsid w:val="0058078A"/>
    <w:rsid w:val="0058100A"/>
    <w:rsid w:val="00582444"/>
    <w:rsid w:val="0058244E"/>
    <w:rsid w:val="005826F0"/>
    <w:rsid w:val="00582CC1"/>
    <w:rsid w:val="00582E0F"/>
    <w:rsid w:val="00583D77"/>
    <w:rsid w:val="00583E82"/>
    <w:rsid w:val="0058485E"/>
    <w:rsid w:val="0058549A"/>
    <w:rsid w:val="00585659"/>
    <w:rsid w:val="00586A24"/>
    <w:rsid w:val="00586BB6"/>
    <w:rsid w:val="00591531"/>
    <w:rsid w:val="00592519"/>
    <w:rsid w:val="0059285C"/>
    <w:rsid w:val="00593C08"/>
    <w:rsid w:val="005944CC"/>
    <w:rsid w:val="005949D5"/>
    <w:rsid w:val="00594F31"/>
    <w:rsid w:val="00595471"/>
    <w:rsid w:val="005957DF"/>
    <w:rsid w:val="005968C3"/>
    <w:rsid w:val="005A0165"/>
    <w:rsid w:val="005A057A"/>
    <w:rsid w:val="005A05FD"/>
    <w:rsid w:val="005A1088"/>
    <w:rsid w:val="005A13A5"/>
    <w:rsid w:val="005A2C93"/>
    <w:rsid w:val="005A3188"/>
    <w:rsid w:val="005A33E2"/>
    <w:rsid w:val="005A4275"/>
    <w:rsid w:val="005A5706"/>
    <w:rsid w:val="005A7EBA"/>
    <w:rsid w:val="005B0A77"/>
    <w:rsid w:val="005B0EFA"/>
    <w:rsid w:val="005B1CDE"/>
    <w:rsid w:val="005B2239"/>
    <w:rsid w:val="005B28CB"/>
    <w:rsid w:val="005B3496"/>
    <w:rsid w:val="005B3D89"/>
    <w:rsid w:val="005B6137"/>
    <w:rsid w:val="005B6783"/>
    <w:rsid w:val="005B72E7"/>
    <w:rsid w:val="005C14D5"/>
    <w:rsid w:val="005C19C1"/>
    <w:rsid w:val="005C4D02"/>
    <w:rsid w:val="005C50E1"/>
    <w:rsid w:val="005C5FB6"/>
    <w:rsid w:val="005C6311"/>
    <w:rsid w:val="005C684B"/>
    <w:rsid w:val="005C77D8"/>
    <w:rsid w:val="005C7D12"/>
    <w:rsid w:val="005D0104"/>
    <w:rsid w:val="005D064B"/>
    <w:rsid w:val="005D361C"/>
    <w:rsid w:val="005D436D"/>
    <w:rsid w:val="005D4C40"/>
    <w:rsid w:val="005D5783"/>
    <w:rsid w:val="005D607E"/>
    <w:rsid w:val="005D6092"/>
    <w:rsid w:val="005E120C"/>
    <w:rsid w:val="005E17F2"/>
    <w:rsid w:val="005E4900"/>
    <w:rsid w:val="005E4905"/>
    <w:rsid w:val="005E5256"/>
    <w:rsid w:val="005E5F84"/>
    <w:rsid w:val="005E6997"/>
    <w:rsid w:val="005E69B0"/>
    <w:rsid w:val="005F17DA"/>
    <w:rsid w:val="005F2DE5"/>
    <w:rsid w:val="005F32F2"/>
    <w:rsid w:val="005F38ED"/>
    <w:rsid w:val="005F568A"/>
    <w:rsid w:val="00600D93"/>
    <w:rsid w:val="0060117D"/>
    <w:rsid w:val="00601610"/>
    <w:rsid w:val="00603733"/>
    <w:rsid w:val="00603974"/>
    <w:rsid w:val="006052C5"/>
    <w:rsid w:val="00605CE4"/>
    <w:rsid w:val="00606124"/>
    <w:rsid w:val="00607368"/>
    <w:rsid w:val="00612530"/>
    <w:rsid w:val="00612585"/>
    <w:rsid w:val="006135F2"/>
    <w:rsid w:val="00614A7C"/>
    <w:rsid w:val="00615F0E"/>
    <w:rsid w:val="00616425"/>
    <w:rsid w:val="006171A3"/>
    <w:rsid w:val="006178D4"/>
    <w:rsid w:val="0062208D"/>
    <w:rsid w:val="00622243"/>
    <w:rsid w:val="00624440"/>
    <w:rsid w:val="0062447D"/>
    <w:rsid w:val="00625FE5"/>
    <w:rsid w:val="0062616B"/>
    <w:rsid w:val="00626181"/>
    <w:rsid w:val="006268D8"/>
    <w:rsid w:val="006269C3"/>
    <w:rsid w:val="00626EC6"/>
    <w:rsid w:val="00630097"/>
    <w:rsid w:val="0063029B"/>
    <w:rsid w:val="0063621E"/>
    <w:rsid w:val="0063735A"/>
    <w:rsid w:val="006375A0"/>
    <w:rsid w:val="00637A5E"/>
    <w:rsid w:val="00637F1A"/>
    <w:rsid w:val="00641161"/>
    <w:rsid w:val="0064191E"/>
    <w:rsid w:val="0064272C"/>
    <w:rsid w:val="0064378C"/>
    <w:rsid w:val="0064408E"/>
    <w:rsid w:val="006443B8"/>
    <w:rsid w:val="00645057"/>
    <w:rsid w:val="006454F7"/>
    <w:rsid w:val="006466D4"/>
    <w:rsid w:val="00647024"/>
    <w:rsid w:val="0064709C"/>
    <w:rsid w:val="006476B6"/>
    <w:rsid w:val="0065055B"/>
    <w:rsid w:val="00650877"/>
    <w:rsid w:val="00650FC6"/>
    <w:rsid w:val="00651032"/>
    <w:rsid w:val="00651BAF"/>
    <w:rsid w:val="00651FD4"/>
    <w:rsid w:val="00652054"/>
    <w:rsid w:val="006525AF"/>
    <w:rsid w:val="00652C07"/>
    <w:rsid w:val="00652EF1"/>
    <w:rsid w:val="00655506"/>
    <w:rsid w:val="0065559E"/>
    <w:rsid w:val="00657F9C"/>
    <w:rsid w:val="006614EA"/>
    <w:rsid w:val="00663CBF"/>
    <w:rsid w:val="00664EB2"/>
    <w:rsid w:val="00665323"/>
    <w:rsid w:val="0066560A"/>
    <w:rsid w:val="00665B8B"/>
    <w:rsid w:val="0066684C"/>
    <w:rsid w:val="006679AF"/>
    <w:rsid w:val="00667B02"/>
    <w:rsid w:val="00670D13"/>
    <w:rsid w:val="006721AD"/>
    <w:rsid w:val="00672727"/>
    <w:rsid w:val="00673B84"/>
    <w:rsid w:val="00673BF4"/>
    <w:rsid w:val="006745D8"/>
    <w:rsid w:val="00674C6A"/>
    <w:rsid w:val="00674C86"/>
    <w:rsid w:val="0067556C"/>
    <w:rsid w:val="006775AA"/>
    <w:rsid w:val="00680AF3"/>
    <w:rsid w:val="0068149B"/>
    <w:rsid w:val="00682309"/>
    <w:rsid w:val="006825C7"/>
    <w:rsid w:val="0068267C"/>
    <w:rsid w:val="006827EB"/>
    <w:rsid w:val="00684570"/>
    <w:rsid w:val="00685183"/>
    <w:rsid w:val="006855A7"/>
    <w:rsid w:val="006855D5"/>
    <w:rsid w:val="00686C53"/>
    <w:rsid w:val="00686FE4"/>
    <w:rsid w:val="00692440"/>
    <w:rsid w:val="00692736"/>
    <w:rsid w:val="00692743"/>
    <w:rsid w:val="00692FBA"/>
    <w:rsid w:val="006934DE"/>
    <w:rsid w:val="006940E0"/>
    <w:rsid w:val="006948AC"/>
    <w:rsid w:val="00696601"/>
    <w:rsid w:val="006967B2"/>
    <w:rsid w:val="006972A5"/>
    <w:rsid w:val="00697506"/>
    <w:rsid w:val="00697863"/>
    <w:rsid w:val="00697B27"/>
    <w:rsid w:val="00697E72"/>
    <w:rsid w:val="00697E81"/>
    <w:rsid w:val="006A07F7"/>
    <w:rsid w:val="006A0F42"/>
    <w:rsid w:val="006A3A0F"/>
    <w:rsid w:val="006A4413"/>
    <w:rsid w:val="006A4601"/>
    <w:rsid w:val="006A4AF5"/>
    <w:rsid w:val="006A6548"/>
    <w:rsid w:val="006A6D1C"/>
    <w:rsid w:val="006A7DE8"/>
    <w:rsid w:val="006B1077"/>
    <w:rsid w:val="006B17FD"/>
    <w:rsid w:val="006B5768"/>
    <w:rsid w:val="006B6281"/>
    <w:rsid w:val="006B6591"/>
    <w:rsid w:val="006B7703"/>
    <w:rsid w:val="006B7A59"/>
    <w:rsid w:val="006C0DC7"/>
    <w:rsid w:val="006C1A4A"/>
    <w:rsid w:val="006C3D0C"/>
    <w:rsid w:val="006C4D83"/>
    <w:rsid w:val="006C6671"/>
    <w:rsid w:val="006C703F"/>
    <w:rsid w:val="006C76BC"/>
    <w:rsid w:val="006D1D50"/>
    <w:rsid w:val="006D1EFB"/>
    <w:rsid w:val="006D2584"/>
    <w:rsid w:val="006D2C08"/>
    <w:rsid w:val="006D422F"/>
    <w:rsid w:val="006D43D6"/>
    <w:rsid w:val="006D5013"/>
    <w:rsid w:val="006D776B"/>
    <w:rsid w:val="006D7CBB"/>
    <w:rsid w:val="006E2221"/>
    <w:rsid w:val="006E22A9"/>
    <w:rsid w:val="006E3B2A"/>
    <w:rsid w:val="006E4ACC"/>
    <w:rsid w:val="006E4DA3"/>
    <w:rsid w:val="006E5778"/>
    <w:rsid w:val="006F29D9"/>
    <w:rsid w:val="006F30F6"/>
    <w:rsid w:val="006F368C"/>
    <w:rsid w:val="006F4032"/>
    <w:rsid w:val="006F4107"/>
    <w:rsid w:val="006F6C23"/>
    <w:rsid w:val="006F7236"/>
    <w:rsid w:val="006F7BF2"/>
    <w:rsid w:val="006F7ECB"/>
    <w:rsid w:val="00700889"/>
    <w:rsid w:val="0070253B"/>
    <w:rsid w:val="00702AB4"/>
    <w:rsid w:val="00704AB8"/>
    <w:rsid w:val="00706619"/>
    <w:rsid w:val="00706A08"/>
    <w:rsid w:val="00707453"/>
    <w:rsid w:val="00710C32"/>
    <w:rsid w:val="007125B9"/>
    <w:rsid w:val="0071270A"/>
    <w:rsid w:val="00713237"/>
    <w:rsid w:val="00713E37"/>
    <w:rsid w:val="00713FC4"/>
    <w:rsid w:val="00715D10"/>
    <w:rsid w:val="0071763E"/>
    <w:rsid w:val="007177E7"/>
    <w:rsid w:val="00723482"/>
    <w:rsid w:val="007245B7"/>
    <w:rsid w:val="00724FA5"/>
    <w:rsid w:val="007250A9"/>
    <w:rsid w:val="00725B3F"/>
    <w:rsid w:val="007270F7"/>
    <w:rsid w:val="00727985"/>
    <w:rsid w:val="00727C04"/>
    <w:rsid w:val="00730E43"/>
    <w:rsid w:val="00730F57"/>
    <w:rsid w:val="00731302"/>
    <w:rsid w:val="0073182A"/>
    <w:rsid w:val="00732AF5"/>
    <w:rsid w:val="00732C45"/>
    <w:rsid w:val="00734F7C"/>
    <w:rsid w:val="00736321"/>
    <w:rsid w:val="0073678B"/>
    <w:rsid w:val="00736D3E"/>
    <w:rsid w:val="007371D2"/>
    <w:rsid w:val="00740808"/>
    <w:rsid w:val="00742030"/>
    <w:rsid w:val="0074287D"/>
    <w:rsid w:val="0074477B"/>
    <w:rsid w:val="00744C79"/>
    <w:rsid w:val="007469F7"/>
    <w:rsid w:val="00747846"/>
    <w:rsid w:val="00747C9C"/>
    <w:rsid w:val="00751427"/>
    <w:rsid w:val="00751456"/>
    <w:rsid w:val="007516B4"/>
    <w:rsid w:val="00751BFF"/>
    <w:rsid w:val="00751D5E"/>
    <w:rsid w:val="00751F94"/>
    <w:rsid w:val="00752937"/>
    <w:rsid w:val="0075325B"/>
    <w:rsid w:val="00754F51"/>
    <w:rsid w:val="00755022"/>
    <w:rsid w:val="007552C2"/>
    <w:rsid w:val="00755C28"/>
    <w:rsid w:val="007560C1"/>
    <w:rsid w:val="00757ABE"/>
    <w:rsid w:val="00760534"/>
    <w:rsid w:val="00760B04"/>
    <w:rsid w:val="00760CCC"/>
    <w:rsid w:val="00761900"/>
    <w:rsid w:val="00761FA9"/>
    <w:rsid w:val="00764438"/>
    <w:rsid w:val="007652D0"/>
    <w:rsid w:val="007661D7"/>
    <w:rsid w:val="00770DB9"/>
    <w:rsid w:val="00770F82"/>
    <w:rsid w:val="00770FAD"/>
    <w:rsid w:val="007729E7"/>
    <w:rsid w:val="0077333F"/>
    <w:rsid w:val="0077375F"/>
    <w:rsid w:val="007744BF"/>
    <w:rsid w:val="00775389"/>
    <w:rsid w:val="0077562D"/>
    <w:rsid w:val="007756D4"/>
    <w:rsid w:val="00777A0D"/>
    <w:rsid w:val="00780A89"/>
    <w:rsid w:val="00781E11"/>
    <w:rsid w:val="00782A65"/>
    <w:rsid w:val="007847CA"/>
    <w:rsid w:val="00784835"/>
    <w:rsid w:val="0078721B"/>
    <w:rsid w:val="00790C34"/>
    <w:rsid w:val="00791A41"/>
    <w:rsid w:val="00792415"/>
    <w:rsid w:val="007925D1"/>
    <w:rsid w:val="007948C7"/>
    <w:rsid w:val="0079491F"/>
    <w:rsid w:val="007A3CFC"/>
    <w:rsid w:val="007A483D"/>
    <w:rsid w:val="007A4996"/>
    <w:rsid w:val="007A4BDD"/>
    <w:rsid w:val="007A6307"/>
    <w:rsid w:val="007B0742"/>
    <w:rsid w:val="007B0BC7"/>
    <w:rsid w:val="007B37B5"/>
    <w:rsid w:val="007B5798"/>
    <w:rsid w:val="007B607E"/>
    <w:rsid w:val="007B72B0"/>
    <w:rsid w:val="007C4E15"/>
    <w:rsid w:val="007C675C"/>
    <w:rsid w:val="007C67EC"/>
    <w:rsid w:val="007C6968"/>
    <w:rsid w:val="007C7484"/>
    <w:rsid w:val="007D3A0C"/>
    <w:rsid w:val="007D3D1B"/>
    <w:rsid w:val="007D3FE6"/>
    <w:rsid w:val="007D4744"/>
    <w:rsid w:val="007D57F0"/>
    <w:rsid w:val="007D6062"/>
    <w:rsid w:val="007D62A6"/>
    <w:rsid w:val="007D7181"/>
    <w:rsid w:val="007D7D18"/>
    <w:rsid w:val="007E0A30"/>
    <w:rsid w:val="007E0F8C"/>
    <w:rsid w:val="007E1719"/>
    <w:rsid w:val="007E1EAF"/>
    <w:rsid w:val="007E3913"/>
    <w:rsid w:val="007E3985"/>
    <w:rsid w:val="007E3EA0"/>
    <w:rsid w:val="007E4E93"/>
    <w:rsid w:val="007E72D7"/>
    <w:rsid w:val="007F1188"/>
    <w:rsid w:val="007F1279"/>
    <w:rsid w:val="007F151B"/>
    <w:rsid w:val="007F1A1A"/>
    <w:rsid w:val="007F27BC"/>
    <w:rsid w:val="007F3431"/>
    <w:rsid w:val="007F388E"/>
    <w:rsid w:val="007F438B"/>
    <w:rsid w:val="007F4BCC"/>
    <w:rsid w:val="007F4DA9"/>
    <w:rsid w:val="007F5516"/>
    <w:rsid w:val="007F5A17"/>
    <w:rsid w:val="007F5BD5"/>
    <w:rsid w:val="007F5DEA"/>
    <w:rsid w:val="007F66DF"/>
    <w:rsid w:val="007F6899"/>
    <w:rsid w:val="007F6A61"/>
    <w:rsid w:val="0080137E"/>
    <w:rsid w:val="00803283"/>
    <w:rsid w:val="00803B7C"/>
    <w:rsid w:val="00807006"/>
    <w:rsid w:val="00807B95"/>
    <w:rsid w:val="008106A5"/>
    <w:rsid w:val="00810735"/>
    <w:rsid w:val="00810A4A"/>
    <w:rsid w:val="00811C88"/>
    <w:rsid w:val="00812AAE"/>
    <w:rsid w:val="00813309"/>
    <w:rsid w:val="00815396"/>
    <w:rsid w:val="00815AA7"/>
    <w:rsid w:val="00817509"/>
    <w:rsid w:val="008200EF"/>
    <w:rsid w:val="0082223B"/>
    <w:rsid w:val="00822487"/>
    <w:rsid w:val="008224E9"/>
    <w:rsid w:val="008234E8"/>
    <w:rsid w:val="00823786"/>
    <w:rsid w:val="00825881"/>
    <w:rsid w:val="00826485"/>
    <w:rsid w:val="00826EC5"/>
    <w:rsid w:val="008272AE"/>
    <w:rsid w:val="00830622"/>
    <w:rsid w:val="0083075C"/>
    <w:rsid w:val="00830993"/>
    <w:rsid w:val="00830F6C"/>
    <w:rsid w:val="0083174E"/>
    <w:rsid w:val="0083178C"/>
    <w:rsid w:val="00833087"/>
    <w:rsid w:val="00834417"/>
    <w:rsid w:val="008344D4"/>
    <w:rsid w:val="008352C7"/>
    <w:rsid w:val="00835589"/>
    <w:rsid w:val="008359A4"/>
    <w:rsid w:val="008360BC"/>
    <w:rsid w:val="008360CB"/>
    <w:rsid w:val="008368D4"/>
    <w:rsid w:val="00836997"/>
    <w:rsid w:val="00837CD5"/>
    <w:rsid w:val="008407B4"/>
    <w:rsid w:val="00842CBF"/>
    <w:rsid w:val="00842E8E"/>
    <w:rsid w:val="0084365B"/>
    <w:rsid w:val="0084381B"/>
    <w:rsid w:val="00845289"/>
    <w:rsid w:val="00846093"/>
    <w:rsid w:val="00846605"/>
    <w:rsid w:val="00846B1D"/>
    <w:rsid w:val="0084741D"/>
    <w:rsid w:val="008506E8"/>
    <w:rsid w:val="00850DDD"/>
    <w:rsid w:val="00851A9E"/>
    <w:rsid w:val="00852047"/>
    <w:rsid w:val="00852359"/>
    <w:rsid w:val="00852935"/>
    <w:rsid w:val="008529B7"/>
    <w:rsid w:val="00854283"/>
    <w:rsid w:val="008546DD"/>
    <w:rsid w:val="00854809"/>
    <w:rsid w:val="008548E1"/>
    <w:rsid w:val="00854F4B"/>
    <w:rsid w:val="00856703"/>
    <w:rsid w:val="0085715D"/>
    <w:rsid w:val="00857274"/>
    <w:rsid w:val="008578B8"/>
    <w:rsid w:val="00860DC5"/>
    <w:rsid w:val="00860E4E"/>
    <w:rsid w:val="008631D7"/>
    <w:rsid w:val="008632A5"/>
    <w:rsid w:val="0086470B"/>
    <w:rsid w:val="00864D13"/>
    <w:rsid w:val="00866DB0"/>
    <w:rsid w:val="00866E8B"/>
    <w:rsid w:val="0086702A"/>
    <w:rsid w:val="008672EE"/>
    <w:rsid w:val="00867AC3"/>
    <w:rsid w:val="00870626"/>
    <w:rsid w:val="00871313"/>
    <w:rsid w:val="008723D6"/>
    <w:rsid w:val="00872A47"/>
    <w:rsid w:val="00873498"/>
    <w:rsid w:val="0087473B"/>
    <w:rsid w:val="00874AFD"/>
    <w:rsid w:val="00874D1B"/>
    <w:rsid w:val="0087522A"/>
    <w:rsid w:val="0087755A"/>
    <w:rsid w:val="0088039C"/>
    <w:rsid w:val="00880DC1"/>
    <w:rsid w:val="00881A6F"/>
    <w:rsid w:val="00883453"/>
    <w:rsid w:val="00884A56"/>
    <w:rsid w:val="00885F52"/>
    <w:rsid w:val="00892164"/>
    <w:rsid w:val="0089254E"/>
    <w:rsid w:val="008975A5"/>
    <w:rsid w:val="00897C44"/>
    <w:rsid w:val="008A1125"/>
    <w:rsid w:val="008A2CC7"/>
    <w:rsid w:val="008A3008"/>
    <w:rsid w:val="008A7088"/>
    <w:rsid w:val="008A7912"/>
    <w:rsid w:val="008A7C2D"/>
    <w:rsid w:val="008B01E3"/>
    <w:rsid w:val="008B32CA"/>
    <w:rsid w:val="008B3386"/>
    <w:rsid w:val="008B3C16"/>
    <w:rsid w:val="008B4EFC"/>
    <w:rsid w:val="008B684D"/>
    <w:rsid w:val="008C0462"/>
    <w:rsid w:val="008C2552"/>
    <w:rsid w:val="008C2668"/>
    <w:rsid w:val="008C3197"/>
    <w:rsid w:val="008C34CE"/>
    <w:rsid w:val="008C4CA0"/>
    <w:rsid w:val="008C5A09"/>
    <w:rsid w:val="008C6082"/>
    <w:rsid w:val="008C6743"/>
    <w:rsid w:val="008C7ED3"/>
    <w:rsid w:val="008D02E1"/>
    <w:rsid w:val="008D0562"/>
    <w:rsid w:val="008D0CF1"/>
    <w:rsid w:val="008D1D8E"/>
    <w:rsid w:val="008D2216"/>
    <w:rsid w:val="008D2AF6"/>
    <w:rsid w:val="008D4357"/>
    <w:rsid w:val="008D4539"/>
    <w:rsid w:val="008D4DB5"/>
    <w:rsid w:val="008D571C"/>
    <w:rsid w:val="008D5DD4"/>
    <w:rsid w:val="008D5FE4"/>
    <w:rsid w:val="008E0050"/>
    <w:rsid w:val="008E1D84"/>
    <w:rsid w:val="008E1F1B"/>
    <w:rsid w:val="008E277F"/>
    <w:rsid w:val="008E2CEB"/>
    <w:rsid w:val="008E2CF9"/>
    <w:rsid w:val="008E2E9B"/>
    <w:rsid w:val="008E4D16"/>
    <w:rsid w:val="008E4E08"/>
    <w:rsid w:val="008E70D1"/>
    <w:rsid w:val="008E738F"/>
    <w:rsid w:val="008F3456"/>
    <w:rsid w:val="008F3E26"/>
    <w:rsid w:val="008F42D3"/>
    <w:rsid w:val="008F52D4"/>
    <w:rsid w:val="008F571A"/>
    <w:rsid w:val="008F5F4B"/>
    <w:rsid w:val="008F6AE6"/>
    <w:rsid w:val="008F77A0"/>
    <w:rsid w:val="008F7855"/>
    <w:rsid w:val="00901A03"/>
    <w:rsid w:val="00901C30"/>
    <w:rsid w:val="00902C05"/>
    <w:rsid w:val="0090363B"/>
    <w:rsid w:val="0090469B"/>
    <w:rsid w:val="009055DC"/>
    <w:rsid w:val="009073D2"/>
    <w:rsid w:val="00911BB8"/>
    <w:rsid w:val="00912055"/>
    <w:rsid w:val="00912ACD"/>
    <w:rsid w:val="0091356F"/>
    <w:rsid w:val="009136D8"/>
    <w:rsid w:val="0091584C"/>
    <w:rsid w:val="00916164"/>
    <w:rsid w:val="009161E9"/>
    <w:rsid w:val="00916735"/>
    <w:rsid w:val="00916EEA"/>
    <w:rsid w:val="00917EDC"/>
    <w:rsid w:val="00921328"/>
    <w:rsid w:val="00921763"/>
    <w:rsid w:val="0092225F"/>
    <w:rsid w:val="0092359A"/>
    <w:rsid w:val="0092384F"/>
    <w:rsid w:val="00924775"/>
    <w:rsid w:val="00924D6E"/>
    <w:rsid w:val="009259D5"/>
    <w:rsid w:val="00925B0E"/>
    <w:rsid w:val="009262B3"/>
    <w:rsid w:val="0093030C"/>
    <w:rsid w:val="009314F1"/>
    <w:rsid w:val="00931F7D"/>
    <w:rsid w:val="00932566"/>
    <w:rsid w:val="00933173"/>
    <w:rsid w:val="00934B8D"/>
    <w:rsid w:val="0093535B"/>
    <w:rsid w:val="00935826"/>
    <w:rsid w:val="0093688E"/>
    <w:rsid w:val="00936C30"/>
    <w:rsid w:val="00937CF8"/>
    <w:rsid w:val="00937DB3"/>
    <w:rsid w:val="00940875"/>
    <w:rsid w:val="00940B96"/>
    <w:rsid w:val="00941061"/>
    <w:rsid w:val="00942BF5"/>
    <w:rsid w:val="00942C39"/>
    <w:rsid w:val="0094445A"/>
    <w:rsid w:val="00944C45"/>
    <w:rsid w:val="00944C98"/>
    <w:rsid w:val="00946327"/>
    <w:rsid w:val="00946AED"/>
    <w:rsid w:val="00950C6B"/>
    <w:rsid w:val="00952972"/>
    <w:rsid w:val="00953780"/>
    <w:rsid w:val="00953AEA"/>
    <w:rsid w:val="00954803"/>
    <w:rsid w:val="00955498"/>
    <w:rsid w:val="009554BE"/>
    <w:rsid w:val="00955AFF"/>
    <w:rsid w:val="00956CE5"/>
    <w:rsid w:val="009609E6"/>
    <w:rsid w:val="00960F73"/>
    <w:rsid w:val="00961EE7"/>
    <w:rsid w:val="00962508"/>
    <w:rsid w:val="00962D3C"/>
    <w:rsid w:val="00964F57"/>
    <w:rsid w:val="00965132"/>
    <w:rsid w:val="00965D01"/>
    <w:rsid w:val="00966A4C"/>
    <w:rsid w:val="00967F53"/>
    <w:rsid w:val="00971EF4"/>
    <w:rsid w:val="0097265E"/>
    <w:rsid w:val="00972D79"/>
    <w:rsid w:val="00973498"/>
    <w:rsid w:val="00974258"/>
    <w:rsid w:val="00976A9E"/>
    <w:rsid w:val="0097781B"/>
    <w:rsid w:val="00980A26"/>
    <w:rsid w:val="00982856"/>
    <w:rsid w:val="009829FD"/>
    <w:rsid w:val="00985478"/>
    <w:rsid w:val="00985783"/>
    <w:rsid w:val="00986341"/>
    <w:rsid w:val="0098677D"/>
    <w:rsid w:val="00990121"/>
    <w:rsid w:val="0099279E"/>
    <w:rsid w:val="00992818"/>
    <w:rsid w:val="009928EC"/>
    <w:rsid w:val="0099348D"/>
    <w:rsid w:val="00993F9F"/>
    <w:rsid w:val="00997291"/>
    <w:rsid w:val="00997F88"/>
    <w:rsid w:val="009A0A5D"/>
    <w:rsid w:val="009A166D"/>
    <w:rsid w:val="009A21EB"/>
    <w:rsid w:val="009A2D48"/>
    <w:rsid w:val="009A3D38"/>
    <w:rsid w:val="009A64A9"/>
    <w:rsid w:val="009A6807"/>
    <w:rsid w:val="009A6D9D"/>
    <w:rsid w:val="009A7CBC"/>
    <w:rsid w:val="009B18FF"/>
    <w:rsid w:val="009B2400"/>
    <w:rsid w:val="009B24E0"/>
    <w:rsid w:val="009B274B"/>
    <w:rsid w:val="009B3D13"/>
    <w:rsid w:val="009B45B1"/>
    <w:rsid w:val="009B4894"/>
    <w:rsid w:val="009B5FE2"/>
    <w:rsid w:val="009B66F8"/>
    <w:rsid w:val="009B7434"/>
    <w:rsid w:val="009B7A75"/>
    <w:rsid w:val="009B7F13"/>
    <w:rsid w:val="009C24AD"/>
    <w:rsid w:val="009C2989"/>
    <w:rsid w:val="009C5478"/>
    <w:rsid w:val="009C62F5"/>
    <w:rsid w:val="009C636A"/>
    <w:rsid w:val="009C64A5"/>
    <w:rsid w:val="009C6D94"/>
    <w:rsid w:val="009C7681"/>
    <w:rsid w:val="009D1CDC"/>
    <w:rsid w:val="009D21D2"/>
    <w:rsid w:val="009D37DE"/>
    <w:rsid w:val="009D3B24"/>
    <w:rsid w:val="009D3E22"/>
    <w:rsid w:val="009D40C0"/>
    <w:rsid w:val="009D5727"/>
    <w:rsid w:val="009D59F6"/>
    <w:rsid w:val="009D6B7F"/>
    <w:rsid w:val="009D6FDA"/>
    <w:rsid w:val="009D7207"/>
    <w:rsid w:val="009D7AFD"/>
    <w:rsid w:val="009E023F"/>
    <w:rsid w:val="009E0BE2"/>
    <w:rsid w:val="009E1B4A"/>
    <w:rsid w:val="009E20E7"/>
    <w:rsid w:val="009E2168"/>
    <w:rsid w:val="009E2EE3"/>
    <w:rsid w:val="009E2FBF"/>
    <w:rsid w:val="009E3995"/>
    <w:rsid w:val="009E4736"/>
    <w:rsid w:val="009E4F38"/>
    <w:rsid w:val="009E69EB"/>
    <w:rsid w:val="009E6D1A"/>
    <w:rsid w:val="009E7C12"/>
    <w:rsid w:val="009E7D30"/>
    <w:rsid w:val="009E7FC1"/>
    <w:rsid w:val="009F057E"/>
    <w:rsid w:val="009F0D9F"/>
    <w:rsid w:val="009F0F6A"/>
    <w:rsid w:val="009F116D"/>
    <w:rsid w:val="009F1983"/>
    <w:rsid w:val="009F1A7F"/>
    <w:rsid w:val="009F2285"/>
    <w:rsid w:val="009F3E80"/>
    <w:rsid w:val="009F430D"/>
    <w:rsid w:val="009F4A4F"/>
    <w:rsid w:val="009F703F"/>
    <w:rsid w:val="009F707D"/>
    <w:rsid w:val="00A00BB8"/>
    <w:rsid w:val="00A01537"/>
    <w:rsid w:val="00A01CDD"/>
    <w:rsid w:val="00A01E82"/>
    <w:rsid w:val="00A031B0"/>
    <w:rsid w:val="00A03D69"/>
    <w:rsid w:val="00A06682"/>
    <w:rsid w:val="00A07CFD"/>
    <w:rsid w:val="00A10922"/>
    <w:rsid w:val="00A119D0"/>
    <w:rsid w:val="00A12199"/>
    <w:rsid w:val="00A145DA"/>
    <w:rsid w:val="00A16409"/>
    <w:rsid w:val="00A16A44"/>
    <w:rsid w:val="00A17287"/>
    <w:rsid w:val="00A2355F"/>
    <w:rsid w:val="00A238B7"/>
    <w:rsid w:val="00A23EFA"/>
    <w:rsid w:val="00A247CB"/>
    <w:rsid w:val="00A24C2C"/>
    <w:rsid w:val="00A25955"/>
    <w:rsid w:val="00A25C92"/>
    <w:rsid w:val="00A26213"/>
    <w:rsid w:val="00A26228"/>
    <w:rsid w:val="00A26D96"/>
    <w:rsid w:val="00A2725B"/>
    <w:rsid w:val="00A27DA9"/>
    <w:rsid w:val="00A305BA"/>
    <w:rsid w:val="00A354BE"/>
    <w:rsid w:val="00A35680"/>
    <w:rsid w:val="00A35C7D"/>
    <w:rsid w:val="00A3681F"/>
    <w:rsid w:val="00A376D4"/>
    <w:rsid w:val="00A37A8F"/>
    <w:rsid w:val="00A405A1"/>
    <w:rsid w:val="00A41BC9"/>
    <w:rsid w:val="00A42B02"/>
    <w:rsid w:val="00A43836"/>
    <w:rsid w:val="00A451FA"/>
    <w:rsid w:val="00A45B6C"/>
    <w:rsid w:val="00A4648F"/>
    <w:rsid w:val="00A46C1D"/>
    <w:rsid w:val="00A475C9"/>
    <w:rsid w:val="00A47BE1"/>
    <w:rsid w:val="00A51CD9"/>
    <w:rsid w:val="00A52958"/>
    <w:rsid w:val="00A54318"/>
    <w:rsid w:val="00A54E57"/>
    <w:rsid w:val="00A54F42"/>
    <w:rsid w:val="00A5579B"/>
    <w:rsid w:val="00A5642E"/>
    <w:rsid w:val="00A568DB"/>
    <w:rsid w:val="00A56A69"/>
    <w:rsid w:val="00A56DBE"/>
    <w:rsid w:val="00A57263"/>
    <w:rsid w:val="00A57658"/>
    <w:rsid w:val="00A60460"/>
    <w:rsid w:val="00A61C40"/>
    <w:rsid w:val="00A62728"/>
    <w:rsid w:val="00A629DE"/>
    <w:rsid w:val="00A63009"/>
    <w:rsid w:val="00A63C45"/>
    <w:rsid w:val="00A63FE1"/>
    <w:rsid w:val="00A6556E"/>
    <w:rsid w:val="00A65D66"/>
    <w:rsid w:val="00A668F5"/>
    <w:rsid w:val="00A67BA7"/>
    <w:rsid w:val="00A67D8E"/>
    <w:rsid w:val="00A70513"/>
    <w:rsid w:val="00A70F27"/>
    <w:rsid w:val="00A73BC0"/>
    <w:rsid w:val="00A74547"/>
    <w:rsid w:val="00A74A3C"/>
    <w:rsid w:val="00A74BFD"/>
    <w:rsid w:val="00A750A9"/>
    <w:rsid w:val="00A75E45"/>
    <w:rsid w:val="00A80839"/>
    <w:rsid w:val="00A80C3F"/>
    <w:rsid w:val="00A82F1B"/>
    <w:rsid w:val="00A83FEC"/>
    <w:rsid w:val="00A843A5"/>
    <w:rsid w:val="00A84CBF"/>
    <w:rsid w:val="00A864B2"/>
    <w:rsid w:val="00A86AC5"/>
    <w:rsid w:val="00A90154"/>
    <w:rsid w:val="00A90863"/>
    <w:rsid w:val="00A92A58"/>
    <w:rsid w:val="00A934CA"/>
    <w:rsid w:val="00A93B98"/>
    <w:rsid w:val="00A95F40"/>
    <w:rsid w:val="00A96B0F"/>
    <w:rsid w:val="00A975D4"/>
    <w:rsid w:val="00AA1CF7"/>
    <w:rsid w:val="00AA27A7"/>
    <w:rsid w:val="00AA2AF7"/>
    <w:rsid w:val="00AA4E98"/>
    <w:rsid w:val="00AA588B"/>
    <w:rsid w:val="00AA6168"/>
    <w:rsid w:val="00AB0979"/>
    <w:rsid w:val="00AB3D5F"/>
    <w:rsid w:val="00AB4024"/>
    <w:rsid w:val="00AB474D"/>
    <w:rsid w:val="00AB4A86"/>
    <w:rsid w:val="00AB4C90"/>
    <w:rsid w:val="00AC1623"/>
    <w:rsid w:val="00AC1C09"/>
    <w:rsid w:val="00AC228B"/>
    <w:rsid w:val="00AC2F64"/>
    <w:rsid w:val="00AC33B8"/>
    <w:rsid w:val="00AC361A"/>
    <w:rsid w:val="00AC67B3"/>
    <w:rsid w:val="00AC7DE0"/>
    <w:rsid w:val="00AD0476"/>
    <w:rsid w:val="00AD3D70"/>
    <w:rsid w:val="00AD479E"/>
    <w:rsid w:val="00AD731B"/>
    <w:rsid w:val="00AE146D"/>
    <w:rsid w:val="00AE2877"/>
    <w:rsid w:val="00AE40DF"/>
    <w:rsid w:val="00AE476D"/>
    <w:rsid w:val="00AE568A"/>
    <w:rsid w:val="00AE5A96"/>
    <w:rsid w:val="00AE6CEB"/>
    <w:rsid w:val="00AE7C08"/>
    <w:rsid w:val="00AE7C4F"/>
    <w:rsid w:val="00AF09CE"/>
    <w:rsid w:val="00AF17AE"/>
    <w:rsid w:val="00AF2277"/>
    <w:rsid w:val="00AF3969"/>
    <w:rsid w:val="00AF5935"/>
    <w:rsid w:val="00AF596F"/>
    <w:rsid w:val="00B007F1"/>
    <w:rsid w:val="00B02D9B"/>
    <w:rsid w:val="00B03361"/>
    <w:rsid w:val="00B042F3"/>
    <w:rsid w:val="00B04376"/>
    <w:rsid w:val="00B05E8D"/>
    <w:rsid w:val="00B0625B"/>
    <w:rsid w:val="00B06398"/>
    <w:rsid w:val="00B1067C"/>
    <w:rsid w:val="00B11C2B"/>
    <w:rsid w:val="00B12505"/>
    <w:rsid w:val="00B12ADD"/>
    <w:rsid w:val="00B12E39"/>
    <w:rsid w:val="00B13688"/>
    <w:rsid w:val="00B1441C"/>
    <w:rsid w:val="00B15B56"/>
    <w:rsid w:val="00B15F2B"/>
    <w:rsid w:val="00B16557"/>
    <w:rsid w:val="00B16F3C"/>
    <w:rsid w:val="00B17993"/>
    <w:rsid w:val="00B17A3A"/>
    <w:rsid w:val="00B21243"/>
    <w:rsid w:val="00B22280"/>
    <w:rsid w:val="00B2331D"/>
    <w:rsid w:val="00B25F14"/>
    <w:rsid w:val="00B26423"/>
    <w:rsid w:val="00B26577"/>
    <w:rsid w:val="00B272C0"/>
    <w:rsid w:val="00B30C54"/>
    <w:rsid w:val="00B3129C"/>
    <w:rsid w:val="00B313BE"/>
    <w:rsid w:val="00B33942"/>
    <w:rsid w:val="00B33C45"/>
    <w:rsid w:val="00B3464D"/>
    <w:rsid w:val="00B34985"/>
    <w:rsid w:val="00B3704E"/>
    <w:rsid w:val="00B37DFA"/>
    <w:rsid w:val="00B37F73"/>
    <w:rsid w:val="00B424DD"/>
    <w:rsid w:val="00B449DA"/>
    <w:rsid w:val="00B45DEE"/>
    <w:rsid w:val="00B461A9"/>
    <w:rsid w:val="00B4753D"/>
    <w:rsid w:val="00B51097"/>
    <w:rsid w:val="00B512CD"/>
    <w:rsid w:val="00B522A9"/>
    <w:rsid w:val="00B545D1"/>
    <w:rsid w:val="00B54C9F"/>
    <w:rsid w:val="00B550EB"/>
    <w:rsid w:val="00B56407"/>
    <w:rsid w:val="00B56E71"/>
    <w:rsid w:val="00B574EA"/>
    <w:rsid w:val="00B605F4"/>
    <w:rsid w:val="00B6226C"/>
    <w:rsid w:val="00B63450"/>
    <w:rsid w:val="00B63C65"/>
    <w:rsid w:val="00B645ED"/>
    <w:rsid w:val="00B65920"/>
    <w:rsid w:val="00B659BE"/>
    <w:rsid w:val="00B678A9"/>
    <w:rsid w:val="00B7030E"/>
    <w:rsid w:val="00B718D6"/>
    <w:rsid w:val="00B7252B"/>
    <w:rsid w:val="00B743F0"/>
    <w:rsid w:val="00B74A38"/>
    <w:rsid w:val="00B75E5F"/>
    <w:rsid w:val="00B76AD9"/>
    <w:rsid w:val="00B77CD2"/>
    <w:rsid w:val="00B80C95"/>
    <w:rsid w:val="00B810E1"/>
    <w:rsid w:val="00B828BF"/>
    <w:rsid w:val="00B833A1"/>
    <w:rsid w:val="00B85B0C"/>
    <w:rsid w:val="00B86B11"/>
    <w:rsid w:val="00B871E3"/>
    <w:rsid w:val="00B87853"/>
    <w:rsid w:val="00B905BD"/>
    <w:rsid w:val="00B92B08"/>
    <w:rsid w:val="00B94BAB"/>
    <w:rsid w:val="00B958C0"/>
    <w:rsid w:val="00B95FAC"/>
    <w:rsid w:val="00B96526"/>
    <w:rsid w:val="00B9690D"/>
    <w:rsid w:val="00B979CF"/>
    <w:rsid w:val="00BA0D94"/>
    <w:rsid w:val="00BA11F9"/>
    <w:rsid w:val="00BA18E6"/>
    <w:rsid w:val="00BA1A68"/>
    <w:rsid w:val="00BA2194"/>
    <w:rsid w:val="00BA288B"/>
    <w:rsid w:val="00BA2B71"/>
    <w:rsid w:val="00BA379A"/>
    <w:rsid w:val="00BA5D21"/>
    <w:rsid w:val="00BA67AF"/>
    <w:rsid w:val="00BB13DA"/>
    <w:rsid w:val="00BB1EB8"/>
    <w:rsid w:val="00BB1FBC"/>
    <w:rsid w:val="00BB21E0"/>
    <w:rsid w:val="00BB2540"/>
    <w:rsid w:val="00BB255A"/>
    <w:rsid w:val="00BB2D1B"/>
    <w:rsid w:val="00BB375D"/>
    <w:rsid w:val="00BB50A8"/>
    <w:rsid w:val="00BB614F"/>
    <w:rsid w:val="00BB6F1C"/>
    <w:rsid w:val="00BC04FC"/>
    <w:rsid w:val="00BC2125"/>
    <w:rsid w:val="00BC472A"/>
    <w:rsid w:val="00BC4F15"/>
    <w:rsid w:val="00BC5251"/>
    <w:rsid w:val="00BC5C5E"/>
    <w:rsid w:val="00BC60C5"/>
    <w:rsid w:val="00BC724C"/>
    <w:rsid w:val="00BC78C6"/>
    <w:rsid w:val="00BD0EC3"/>
    <w:rsid w:val="00BD126C"/>
    <w:rsid w:val="00BD1F3F"/>
    <w:rsid w:val="00BD2E64"/>
    <w:rsid w:val="00BD2E98"/>
    <w:rsid w:val="00BD3E19"/>
    <w:rsid w:val="00BD433D"/>
    <w:rsid w:val="00BD4C71"/>
    <w:rsid w:val="00BD4C9A"/>
    <w:rsid w:val="00BD5D26"/>
    <w:rsid w:val="00BD5E01"/>
    <w:rsid w:val="00BD6BB4"/>
    <w:rsid w:val="00BE036C"/>
    <w:rsid w:val="00BE152C"/>
    <w:rsid w:val="00BE1759"/>
    <w:rsid w:val="00BE19A7"/>
    <w:rsid w:val="00BE1B72"/>
    <w:rsid w:val="00BE282D"/>
    <w:rsid w:val="00BE3701"/>
    <w:rsid w:val="00BE5626"/>
    <w:rsid w:val="00BF1380"/>
    <w:rsid w:val="00BF2811"/>
    <w:rsid w:val="00BF473F"/>
    <w:rsid w:val="00BF4892"/>
    <w:rsid w:val="00BF4F24"/>
    <w:rsid w:val="00BF5E62"/>
    <w:rsid w:val="00BF6259"/>
    <w:rsid w:val="00BF652F"/>
    <w:rsid w:val="00BF6632"/>
    <w:rsid w:val="00BF7014"/>
    <w:rsid w:val="00BF7A88"/>
    <w:rsid w:val="00C0052B"/>
    <w:rsid w:val="00C00ABC"/>
    <w:rsid w:val="00C0279B"/>
    <w:rsid w:val="00C02B2C"/>
    <w:rsid w:val="00C02CE6"/>
    <w:rsid w:val="00C02F2C"/>
    <w:rsid w:val="00C03A1C"/>
    <w:rsid w:val="00C04567"/>
    <w:rsid w:val="00C04754"/>
    <w:rsid w:val="00C06A68"/>
    <w:rsid w:val="00C07BFE"/>
    <w:rsid w:val="00C12C52"/>
    <w:rsid w:val="00C16777"/>
    <w:rsid w:val="00C203F3"/>
    <w:rsid w:val="00C2305E"/>
    <w:rsid w:val="00C240A2"/>
    <w:rsid w:val="00C246D9"/>
    <w:rsid w:val="00C24AEE"/>
    <w:rsid w:val="00C27D38"/>
    <w:rsid w:val="00C27E02"/>
    <w:rsid w:val="00C31824"/>
    <w:rsid w:val="00C3191E"/>
    <w:rsid w:val="00C32E39"/>
    <w:rsid w:val="00C32F48"/>
    <w:rsid w:val="00C336D0"/>
    <w:rsid w:val="00C3377B"/>
    <w:rsid w:val="00C33D30"/>
    <w:rsid w:val="00C35372"/>
    <w:rsid w:val="00C3577F"/>
    <w:rsid w:val="00C36220"/>
    <w:rsid w:val="00C36DE0"/>
    <w:rsid w:val="00C403A1"/>
    <w:rsid w:val="00C411A2"/>
    <w:rsid w:val="00C41E06"/>
    <w:rsid w:val="00C42094"/>
    <w:rsid w:val="00C4241A"/>
    <w:rsid w:val="00C43AD5"/>
    <w:rsid w:val="00C468E1"/>
    <w:rsid w:val="00C47827"/>
    <w:rsid w:val="00C504BD"/>
    <w:rsid w:val="00C50E0D"/>
    <w:rsid w:val="00C5133C"/>
    <w:rsid w:val="00C532C9"/>
    <w:rsid w:val="00C53B30"/>
    <w:rsid w:val="00C54B7A"/>
    <w:rsid w:val="00C55850"/>
    <w:rsid w:val="00C56267"/>
    <w:rsid w:val="00C56927"/>
    <w:rsid w:val="00C57618"/>
    <w:rsid w:val="00C601E1"/>
    <w:rsid w:val="00C61456"/>
    <w:rsid w:val="00C615A8"/>
    <w:rsid w:val="00C61A76"/>
    <w:rsid w:val="00C62987"/>
    <w:rsid w:val="00C62B20"/>
    <w:rsid w:val="00C63872"/>
    <w:rsid w:val="00C63E1E"/>
    <w:rsid w:val="00C64422"/>
    <w:rsid w:val="00C64EFF"/>
    <w:rsid w:val="00C65B9E"/>
    <w:rsid w:val="00C66749"/>
    <w:rsid w:val="00C676DC"/>
    <w:rsid w:val="00C7056B"/>
    <w:rsid w:val="00C7126D"/>
    <w:rsid w:val="00C719BD"/>
    <w:rsid w:val="00C71B19"/>
    <w:rsid w:val="00C731C8"/>
    <w:rsid w:val="00C745DD"/>
    <w:rsid w:val="00C7531F"/>
    <w:rsid w:val="00C75CCD"/>
    <w:rsid w:val="00C7611A"/>
    <w:rsid w:val="00C7701F"/>
    <w:rsid w:val="00C819C7"/>
    <w:rsid w:val="00C81DCE"/>
    <w:rsid w:val="00C8253F"/>
    <w:rsid w:val="00C83030"/>
    <w:rsid w:val="00C83B7B"/>
    <w:rsid w:val="00C83F48"/>
    <w:rsid w:val="00C86118"/>
    <w:rsid w:val="00C86770"/>
    <w:rsid w:val="00C8688D"/>
    <w:rsid w:val="00C86D7A"/>
    <w:rsid w:val="00C87270"/>
    <w:rsid w:val="00C87552"/>
    <w:rsid w:val="00C903E1"/>
    <w:rsid w:val="00C91AE7"/>
    <w:rsid w:val="00C92237"/>
    <w:rsid w:val="00C92440"/>
    <w:rsid w:val="00C926FA"/>
    <w:rsid w:val="00C95E50"/>
    <w:rsid w:val="00C96021"/>
    <w:rsid w:val="00C968D3"/>
    <w:rsid w:val="00CA0351"/>
    <w:rsid w:val="00CA0D55"/>
    <w:rsid w:val="00CA2FED"/>
    <w:rsid w:val="00CA33B4"/>
    <w:rsid w:val="00CA6B82"/>
    <w:rsid w:val="00CA7E98"/>
    <w:rsid w:val="00CB0748"/>
    <w:rsid w:val="00CB0AA1"/>
    <w:rsid w:val="00CB1A8D"/>
    <w:rsid w:val="00CB234B"/>
    <w:rsid w:val="00CB2418"/>
    <w:rsid w:val="00CB28E2"/>
    <w:rsid w:val="00CB32B0"/>
    <w:rsid w:val="00CB3305"/>
    <w:rsid w:val="00CB33B8"/>
    <w:rsid w:val="00CB475E"/>
    <w:rsid w:val="00CB5EEE"/>
    <w:rsid w:val="00CB66D9"/>
    <w:rsid w:val="00CB6B1F"/>
    <w:rsid w:val="00CB7E1F"/>
    <w:rsid w:val="00CC07EF"/>
    <w:rsid w:val="00CC166E"/>
    <w:rsid w:val="00CC197F"/>
    <w:rsid w:val="00CC2821"/>
    <w:rsid w:val="00CC2D0B"/>
    <w:rsid w:val="00CC2F37"/>
    <w:rsid w:val="00CC32D5"/>
    <w:rsid w:val="00CC5E29"/>
    <w:rsid w:val="00CC6BAD"/>
    <w:rsid w:val="00CC6C86"/>
    <w:rsid w:val="00CC75AE"/>
    <w:rsid w:val="00CC793B"/>
    <w:rsid w:val="00CD01F4"/>
    <w:rsid w:val="00CD1205"/>
    <w:rsid w:val="00CD1C6F"/>
    <w:rsid w:val="00CD1CC1"/>
    <w:rsid w:val="00CD1E78"/>
    <w:rsid w:val="00CD1F30"/>
    <w:rsid w:val="00CD1F7F"/>
    <w:rsid w:val="00CD235A"/>
    <w:rsid w:val="00CD458B"/>
    <w:rsid w:val="00CD5C0F"/>
    <w:rsid w:val="00CD6320"/>
    <w:rsid w:val="00CD6CE2"/>
    <w:rsid w:val="00CD7E2A"/>
    <w:rsid w:val="00CE0F95"/>
    <w:rsid w:val="00CE1FBC"/>
    <w:rsid w:val="00CE2B3A"/>
    <w:rsid w:val="00CE413E"/>
    <w:rsid w:val="00CE4876"/>
    <w:rsid w:val="00CE5A3A"/>
    <w:rsid w:val="00CE5A66"/>
    <w:rsid w:val="00CE636E"/>
    <w:rsid w:val="00CE6518"/>
    <w:rsid w:val="00CE6D9E"/>
    <w:rsid w:val="00CF16F7"/>
    <w:rsid w:val="00CF233D"/>
    <w:rsid w:val="00CF26BD"/>
    <w:rsid w:val="00CF27D1"/>
    <w:rsid w:val="00CF2875"/>
    <w:rsid w:val="00CF3142"/>
    <w:rsid w:val="00CF3145"/>
    <w:rsid w:val="00CF336F"/>
    <w:rsid w:val="00CF3613"/>
    <w:rsid w:val="00CF3BD0"/>
    <w:rsid w:val="00CF5A50"/>
    <w:rsid w:val="00CF66F4"/>
    <w:rsid w:val="00CF6FFC"/>
    <w:rsid w:val="00CF723D"/>
    <w:rsid w:val="00CF7364"/>
    <w:rsid w:val="00CF7E64"/>
    <w:rsid w:val="00D01A65"/>
    <w:rsid w:val="00D02DE9"/>
    <w:rsid w:val="00D04AE2"/>
    <w:rsid w:val="00D04F9A"/>
    <w:rsid w:val="00D05A34"/>
    <w:rsid w:val="00D05B4B"/>
    <w:rsid w:val="00D0728D"/>
    <w:rsid w:val="00D078C8"/>
    <w:rsid w:val="00D079BD"/>
    <w:rsid w:val="00D1062B"/>
    <w:rsid w:val="00D10B57"/>
    <w:rsid w:val="00D13306"/>
    <w:rsid w:val="00D154AE"/>
    <w:rsid w:val="00D16368"/>
    <w:rsid w:val="00D16BDF"/>
    <w:rsid w:val="00D16E0F"/>
    <w:rsid w:val="00D21612"/>
    <w:rsid w:val="00D23CE9"/>
    <w:rsid w:val="00D24AF7"/>
    <w:rsid w:val="00D24C96"/>
    <w:rsid w:val="00D2550C"/>
    <w:rsid w:val="00D26C14"/>
    <w:rsid w:val="00D27861"/>
    <w:rsid w:val="00D27B71"/>
    <w:rsid w:val="00D33048"/>
    <w:rsid w:val="00D35089"/>
    <w:rsid w:val="00D35338"/>
    <w:rsid w:val="00D35CAF"/>
    <w:rsid w:val="00D36B0E"/>
    <w:rsid w:val="00D36DE5"/>
    <w:rsid w:val="00D37249"/>
    <w:rsid w:val="00D4056C"/>
    <w:rsid w:val="00D4156F"/>
    <w:rsid w:val="00D42159"/>
    <w:rsid w:val="00D4292D"/>
    <w:rsid w:val="00D43AA9"/>
    <w:rsid w:val="00D44AF7"/>
    <w:rsid w:val="00D44FD6"/>
    <w:rsid w:val="00D45D53"/>
    <w:rsid w:val="00D45F10"/>
    <w:rsid w:val="00D45FB3"/>
    <w:rsid w:val="00D479D9"/>
    <w:rsid w:val="00D47B50"/>
    <w:rsid w:val="00D50E87"/>
    <w:rsid w:val="00D5128B"/>
    <w:rsid w:val="00D518E6"/>
    <w:rsid w:val="00D51D55"/>
    <w:rsid w:val="00D52577"/>
    <w:rsid w:val="00D5381D"/>
    <w:rsid w:val="00D540E9"/>
    <w:rsid w:val="00D5437C"/>
    <w:rsid w:val="00D54AD3"/>
    <w:rsid w:val="00D54B57"/>
    <w:rsid w:val="00D54BED"/>
    <w:rsid w:val="00D561DD"/>
    <w:rsid w:val="00D568A1"/>
    <w:rsid w:val="00D57411"/>
    <w:rsid w:val="00D57472"/>
    <w:rsid w:val="00D574C4"/>
    <w:rsid w:val="00D5787D"/>
    <w:rsid w:val="00D60415"/>
    <w:rsid w:val="00D60940"/>
    <w:rsid w:val="00D609A4"/>
    <w:rsid w:val="00D658D7"/>
    <w:rsid w:val="00D702C1"/>
    <w:rsid w:val="00D709C3"/>
    <w:rsid w:val="00D71450"/>
    <w:rsid w:val="00D71F71"/>
    <w:rsid w:val="00D72118"/>
    <w:rsid w:val="00D72258"/>
    <w:rsid w:val="00D728E0"/>
    <w:rsid w:val="00D734CA"/>
    <w:rsid w:val="00D73586"/>
    <w:rsid w:val="00D73CA2"/>
    <w:rsid w:val="00D73DA1"/>
    <w:rsid w:val="00D742C9"/>
    <w:rsid w:val="00D742F5"/>
    <w:rsid w:val="00D74BC9"/>
    <w:rsid w:val="00D75549"/>
    <w:rsid w:val="00D757B4"/>
    <w:rsid w:val="00D75BAB"/>
    <w:rsid w:val="00D75BCC"/>
    <w:rsid w:val="00D75C25"/>
    <w:rsid w:val="00D75E4A"/>
    <w:rsid w:val="00D76770"/>
    <w:rsid w:val="00D80CF4"/>
    <w:rsid w:val="00D80E1D"/>
    <w:rsid w:val="00D80F41"/>
    <w:rsid w:val="00D80F49"/>
    <w:rsid w:val="00D8230A"/>
    <w:rsid w:val="00D847B1"/>
    <w:rsid w:val="00D8709B"/>
    <w:rsid w:val="00D870DC"/>
    <w:rsid w:val="00D87580"/>
    <w:rsid w:val="00D900FD"/>
    <w:rsid w:val="00D909D5"/>
    <w:rsid w:val="00D90C0B"/>
    <w:rsid w:val="00D93086"/>
    <w:rsid w:val="00D94432"/>
    <w:rsid w:val="00D944E6"/>
    <w:rsid w:val="00D97E72"/>
    <w:rsid w:val="00D97F16"/>
    <w:rsid w:val="00DA032A"/>
    <w:rsid w:val="00DA087B"/>
    <w:rsid w:val="00DA117A"/>
    <w:rsid w:val="00DA1311"/>
    <w:rsid w:val="00DA30D4"/>
    <w:rsid w:val="00DA48B8"/>
    <w:rsid w:val="00DA55C5"/>
    <w:rsid w:val="00DA64FE"/>
    <w:rsid w:val="00DA6DF5"/>
    <w:rsid w:val="00DA7FAB"/>
    <w:rsid w:val="00DB07E2"/>
    <w:rsid w:val="00DB19D2"/>
    <w:rsid w:val="00DB225A"/>
    <w:rsid w:val="00DB3C11"/>
    <w:rsid w:val="00DB420C"/>
    <w:rsid w:val="00DB4D83"/>
    <w:rsid w:val="00DB6228"/>
    <w:rsid w:val="00DB716C"/>
    <w:rsid w:val="00DB7DBB"/>
    <w:rsid w:val="00DB7E93"/>
    <w:rsid w:val="00DC0968"/>
    <w:rsid w:val="00DC0CAD"/>
    <w:rsid w:val="00DC1B10"/>
    <w:rsid w:val="00DC1B44"/>
    <w:rsid w:val="00DC1C18"/>
    <w:rsid w:val="00DC3988"/>
    <w:rsid w:val="00DC4824"/>
    <w:rsid w:val="00DC4ACF"/>
    <w:rsid w:val="00DC555E"/>
    <w:rsid w:val="00DC5A71"/>
    <w:rsid w:val="00DC6A76"/>
    <w:rsid w:val="00DD37E4"/>
    <w:rsid w:val="00DD41AD"/>
    <w:rsid w:val="00DD41EB"/>
    <w:rsid w:val="00DD5F62"/>
    <w:rsid w:val="00DD6420"/>
    <w:rsid w:val="00DD72A5"/>
    <w:rsid w:val="00DD75D3"/>
    <w:rsid w:val="00DD7F3F"/>
    <w:rsid w:val="00DE015C"/>
    <w:rsid w:val="00DE13D6"/>
    <w:rsid w:val="00DE1F80"/>
    <w:rsid w:val="00DE2B8F"/>
    <w:rsid w:val="00DE3A04"/>
    <w:rsid w:val="00DE3D68"/>
    <w:rsid w:val="00DE4D8C"/>
    <w:rsid w:val="00DE66B8"/>
    <w:rsid w:val="00DE68EB"/>
    <w:rsid w:val="00DE76ED"/>
    <w:rsid w:val="00DF0216"/>
    <w:rsid w:val="00DF0B94"/>
    <w:rsid w:val="00DF1647"/>
    <w:rsid w:val="00DF2752"/>
    <w:rsid w:val="00DF2A5B"/>
    <w:rsid w:val="00DF4DF7"/>
    <w:rsid w:val="00DF52DF"/>
    <w:rsid w:val="00DF5616"/>
    <w:rsid w:val="00DF65DD"/>
    <w:rsid w:val="00DF6BAE"/>
    <w:rsid w:val="00DF7506"/>
    <w:rsid w:val="00E0123D"/>
    <w:rsid w:val="00E016DB"/>
    <w:rsid w:val="00E02BEE"/>
    <w:rsid w:val="00E03525"/>
    <w:rsid w:val="00E03BA2"/>
    <w:rsid w:val="00E04DB8"/>
    <w:rsid w:val="00E12E00"/>
    <w:rsid w:val="00E14EAA"/>
    <w:rsid w:val="00E15790"/>
    <w:rsid w:val="00E15969"/>
    <w:rsid w:val="00E15D5D"/>
    <w:rsid w:val="00E16D1C"/>
    <w:rsid w:val="00E214B6"/>
    <w:rsid w:val="00E2322D"/>
    <w:rsid w:val="00E23736"/>
    <w:rsid w:val="00E237A5"/>
    <w:rsid w:val="00E23F79"/>
    <w:rsid w:val="00E243E0"/>
    <w:rsid w:val="00E269EC"/>
    <w:rsid w:val="00E271C3"/>
    <w:rsid w:val="00E27554"/>
    <w:rsid w:val="00E279D3"/>
    <w:rsid w:val="00E3001E"/>
    <w:rsid w:val="00E30953"/>
    <w:rsid w:val="00E327FC"/>
    <w:rsid w:val="00E32F19"/>
    <w:rsid w:val="00E339A5"/>
    <w:rsid w:val="00E3520A"/>
    <w:rsid w:val="00E366D4"/>
    <w:rsid w:val="00E37C59"/>
    <w:rsid w:val="00E4226F"/>
    <w:rsid w:val="00E43025"/>
    <w:rsid w:val="00E444D1"/>
    <w:rsid w:val="00E44ABD"/>
    <w:rsid w:val="00E45975"/>
    <w:rsid w:val="00E45E3D"/>
    <w:rsid w:val="00E4631B"/>
    <w:rsid w:val="00E50B8A"/>
    <w:rsid w:val="00E5243A"/>
    <w:rsid w:val="00E52E1F"/>
    <w:rsid w:val="00E5347F"/>
    <w:rsid w:val="00E54651"/>
    <w:rsid w:val="00E5524B"/>
    <w:rsid w:val="00E559E8"/>
    <w:rsid w:val="00E55ECE"/>
    <w:rsid w:val="00E55ED2"/>
    <w:rsid w:val="00E561C4"/>
    <w:rsid w:val="00E56A63"/>
    <w:rsid w:val="00E5759C"/>
    <w:rsid w:val="00E608BB"/>
    <w:rsid w:val="00E627F9"/>
    <w:rsid w:val="00E630DB"/>
    <w:rsid w:val="00E64067"/>
    <w:rsid w:val="00E65D8F"/>
    <w:rsid w:val="00E65FE1"/>
    <w:rsid w:val="00E6630B"/>
    <w:rsid w:val="00E67054"/>
    <w:rsid w:val="00E7055F"/>
    <w:rsid w:val="00E70C25"/>
    <w:rsid w:val="00E7135B"/>
    <w:rsid w:val="00E71D06"/>
    <w:rsid w:val="00E729D7"/>
    <w:rsid w:val="00E730CB"/>
    <w:rsid w:val="00E731FB"/>
    <w:rsid w:val="00E74040"/>
    <w:rsid w:val="00E74628"/>
    <w:rsid w:val="00E748E3"/>
    <w:rsid w:val="00E7496D"/>
    <w:rsid w:val="00E757C1"/>
    <w:rsid w:val="00E75FF3"/>
    <w:rsid w:val="00E772A8"/>
    <w:rsid w:val="00E77E9E"/>
    <w:rsid w:val="00E80B15"/>
    <w:rsid w:val="00E812E3"/>
    <w:rsid w:val="00E81A92"/>
    <w:rsid w:val="00E81BDD"/>
    <w:rsid w:val="00E81C45"/>
    <w:rsid w:val="00E830C9"/>
    <w:rsid w:val="00E846F5"/>
    <w:rsid w:val="00E8505E"/>
    <w:rsid w:val="00E851D1"/>
    <w:rsid w:val="00E85778"/>
    <w:rsid w:val="00E865AC"/>
    <w:rsid w:val="00E91623"/>
    <w:rsid w:val="00E9170A"/>
    <w:rsid w:val="00E919E8"/>
    <w:rsid w:val="00E91C4D"/>
    <w:rsid w:val="00E92A3B"/>
    <w:rsid w:val="00E92D37"/>
    <w:rsid w:val="00E9348D"/>
    <w:rsid w:val="00E941CE"/>
    <w:rsid w:val="00E942DB"/>
    <w:rsid w:val="00E95602"/>
    <w:rsid w:val="00E96ECD"/>
    <w:rsid w:val="00E97A83"/>
    <w:rsid w:val="00EA0479"/>
    <w:rsid w:val="00EA3A4C"/>
    <w:rsid w:val="00EA3F47"/>
    <w:rsid w:val="00EA52AA"/>
    <w:rsid w:val="00EA7365"/>
    <w:rsid w:val="00EA79C0"/>
    <w:rsid w:val="00EA7D1C"/>
    <w:rsid w:val="00EB0C9D"/>
    <w:rsid w:val="00EB1A42"/>
    <w:rsid w:val="00EB1B18"/>
    <w:rsid w:val="00EB1D7C"/>
    <w:rsid w:val="00EB21A5"/>
    <w:rsid w:val="00EB492F"/>
    <w:rsid w:val="00EB4B83"/>
    <w:rsid w:val="00EB5902"/>
    <w:rsid w:val="00EB787F"/>
    <w:rsid w:val="00EB7CFF"/>
    <w:rsid w:val="00EC0ADF"/>
    <w:rsid w:val="00EC16BA"/>
    <w:rsid w:val="00EC16E0"/>
    <w:rsid w:val="00EC21C9"/>
    <w:rsid w:val="00EC3316"/>
    <w:rsid w:val="00EC3654"/>
    <w:rsid w:val="00EC3EB5"/>
    <w:rsid w:val="00EC75EB"/>
    <w:rsid w:val="00EC7F1A"/>
    <w:rsid w:val="00ED0018"/>
    <w:rsid w:val="00ED11ED"/>
    <w:rsid w:val="00ED34DD"/>
    <w:rsid w:val="00ED384B"/>
    <w:rsid w:val="00ED3EF4"/>
    <w:rsid w:val="00ED4349"/>
    <w:rsid w:val="00ED6991"/>
    <w:rsid w:val="00ED6E11"/>
    <w:rsid w:val="00ED7194"/>
    <w:rsid w:val="00EE0D5A"/>
    <w:rsid w:val="00EE2564"/>
    <w:rsid w:val="00EE315D"/>
    <w:rsid w:val="00EE3D0B"/>
    <w:rsid w:val="00EE49A9"/>
    <w:rsid w:val="00EE4CB6"/>
    <w:rsid w:val="00EE50E9"/>
    <w:rsid w:val="00EE5962"/>
    <w:rsid w:val="00EE5DC8"/>
    <w:rsid w:val="00EE66BA"/>
    <w:rsid w:val="00EF1707"/>
    <w:rsid w:val="00EF1B2A"/>
    <w:rsid w:val="00EF2BA8"/>
    <w:rsid w:val="00EF4578"/>
    <w:rsid w:val="00EF72C4"/>
    <w:rsid w:val="00F000FA"/>
    <w:rsid w:val="00F007B5"/>
    <w:rsid w:val="00F02411"/>
    <w:rsid w:val="00F02EDD"/>
    <w:rsid w:val="00F0372E"/>
    <w:rsid w:val="00F038D1"/>
    <w:rsid w:val="00F054EA"/>
    <w:rsid w:val="00F05BE8"/>
    <w:rsid w:val="00F05C0C"/>
    <w:rsid w:val="00F05D19"/>
    <w:rsid w:val="00F0685D"/>
    <w:rsid w:val="00F0790F"/>
    <w:rsid w:val="00F07960"/>
    <w:rsid w:val="00F10684"/>
    <w:rsid w:val="00F11AD9"/>
    <w:rsid w:val="00F12285"/>
    <w:rsid w:val="00F1375F"/>
    <w:rsid w:val="00F14016"/>
    <w:rsid w:val="00F14AA6"/>
    <w:rsid w:val="00F156DC"/>
    <w:rsid w:val="00F15776"/>
    <w:rsid w:val="00F15C08"/>
    <w:rsid w:val="00F168D5"/>
    <w:rsid w:val="00F21DA4"/>
    <w:rsid w:val="00F221A9"/>
    <w:rsid w:val="00F23A28"/>
    <w:rsid w:val="00F24C6E"/>
    <w:rsid w:val="00F2507F"/>
    <w:rsid w:val="00F26A01"/>
    <w:rsid w:val="00F312C9"/>
    <w:rsid w:val="00F31B4A"/>
    <w:rsid w:val="00F323A5"/>
    <w:rsid w:val="00F324E7"/>
    <w:rsid w:val="00F32E5A"/>
    <w:rsid w:val="00F32F4E"/>
    <w:rsid w:val="00F33F3B"/>
    <w:rsid w:val="00F3419E"/>
    <w:rsid w:val="00F349B0"/>
    <w:rsid w:val="00F35877"/>
    <w:rsid w:val="00F35AB1"/>
    <w:rsid w:val="00F37B60"/>
    <w:rsid w:val="00F414D5"/>
    <w:rsid w:val="00F4160A"/>
    <w:rsid w:val="00F41CA9"/>
    <w:rsid w:val="00F42501"/>
    <w:rsid w:val="00F427BA"/>
    <w:rsid w:val="00F42F73"/>
    <w:rsid w:val="00F43EFA"/>
    <w:rsid w:val="00F4456A"/>
    <w:rsid w:val="00F45AC3"/>
    <w:rsid w:val="00F45F2E"/>
    <w:rsid w:val="00F45FF0"/>
    <w:rsid w:val="00F51864"/>
    <w:rsid w:val="00F52F8D"/>
    <w:rsid w:val="00F53C71"/>
    <w:rsid w:val="00F559F1"/>
    <w:rsid w:val="00F56341"/>
    <w:rsid w:val="00F60268"/>
    <w:rsid w:val="00F60BC4"/>
    <w:rsid w:val="00F61931"/>
    <w:rsid w:val="00F61CEA"/>
    <w:rsid w:val="00F623DB"/>
    <w:rsid w:val="00F62C83"/>
    <w:rsid w:val="00F64B12"/>
    <w:rsid w:val="00F66211"/>
    <w:rsid w:val="00F6682D"/>
    <w:rsid w:val="00F66F66"/>
    <w:rsid w:val="00F67470"/>
    <w:rsid w:val="00F70DFF"/>
    <w:rsid w:val="00F70FD9"/>
    <w:rsid w:val="00F711B0"/>
    <w:rsid w:val="00F721E6"/>
    <w:rsid w:val="00F72C92"/>
    <w:rsid w:val="00F73202"/>
    <w:rsid w:val="00F74918"/>
    <w:rsid w:val="00F74A5D"/>
    <w:rsid w:val="00F75C32"/>
    <w:rsid w:val="00F76600"/>
    <w:rsid w:val="00F76E23"/>
    <w:rsid w:val="00F801B6"/>
    <w:rsid w:val="00F810F9"/>
    <w:rsid w:val="00F81CB6"/>
    <w:rsid w:val="00F823FB"/>
    <w:rsid w:val="00F82BED"/>
    <w:rsid w:val="00F83AD3"/>
    <w:rsid w:val="00F841E8"/>
    <w:rsid w:val="00F8530D"/>
    <w:rsid w:val="00F85DBA"/>
    <w:rsid w:val="00F85EAE"/>
    <w:rsid w:val="00F875CF"/>
    <w:rsid w:val="00F87CF0"/>
    <w:rsid w:val="00F90565"/>
    <w:rsid w:val="00F90D9C"/>
    <w:rsid w:val="00F91146"/>
    <w:rsid w:val="00F91886"/>
    <w:rsid w:val="00F92F0F"/>
    <w:rsid w:val="00F94169"/>
    <w:rsid w:val="00F9439D"/>
    <w:rsid w:val="00F9486F"/>
    <w:rsid w:val="00F94FCA"/>
    <w:rsid w:val="00F95267"/>
    <w:rsid w:val="00F961EC"/>
    <w:rsid w:val="00F9677C"/>
    <w:rsid w:val="00F96BB1"/>
    <w:rsid w:val="00F97EDC"/>
    <w:rsid w:val="00FA03DF"/>
    <w:rsid w:val="00FA09CD"/>
    <w:rsid w:val="00FA0C34"/>
    <w:rsid w:val="00FA0CAF"/>
    <w:rsid w:val="00FA0D58"/>
    <w:rsid w:val="00FA3399"/>
    <w:rsid w:val="00FA3946"/>
    <w:rsid w:val="00FA421C"/>
    <w:rsid w:val="00FA42FC"/>
    <w:rsid w:val="00FA51C3"/>
    <w:rsid w:val="00FA5535"/>
    <w:rsid w:val="00FA627C"/>
    <w:rsid w:val="00FA74AD"/>
    <w:rsid w:val="00FA7749"/>
    <w:rsid w:val="00FB0BC0"/>
    <w:rsid w:val="00FB1540"/>
    <w:rsid w:val="00FB2F30"/>
    <w:rsid w:val="00FB3067"/>
    <w:rsid w:val="00FB3AE4"/>
    <w:rsid w:val="00FB3EE0"/>
    <w:rsid w:val="00FB6A0F"/>
    <w:rsid w:val="00FC1333"/>
    <w:rsid w:val="00FC1B47"/>
    <w:rsid w:val="00FC1E28"/>
    <w:rsid w:val="00FC1F53"/>
    <w:rsid w:val="00FC202A"/>
    <w:rsid w:val="00FC4D31"/>
    <w:rsid w:val="00FC504A"/>
    <w:rsid w:val="00FC538F"/>
    <w:rsid w:val="00FC5991"/>
    <w:rsid w:val="00FC6AF1"/>
    <w:rsid w:val="00FD0009"/>
    <w:rsid w:val="00FD0BAE"/>
    <w:rsid w:val="00FD1077"/>
    <w:rsid w:val="00FD1EE2"/>
    <w:rsid w:val="00FD4FAD"/>
    <w:rsid w:val="00FD699F"/>
    <w:rsid w:val="00FD704D"/>
    <w:rsid w:val="00FD79CD"/>
    <w:rsid w:val="00FD7A72"/>
    <w:rsid w:val="00FE18A9"/>
    <w:rsid w:val="00FE2DA5"/>
    <w:rsid w:val="00FE4394"/>
    <w:rsid w:val="00FE6AA0"/>
    <w:rsid w:val="00FE7542"/>
    <w:rsid w:val="00FF00DE"/>
    <w:rsid w:val="00FF1DCF"/>
    <w:rsid w:val="00FF2BBC"/>
    <w:rsid w:val="00FF4325"/>
    <w:rsid w:val="00FF46BA"/>
    <w:rsid w:val="00FF52FD"/>
    <w:rsid w:val="00FF53B6"/>
    <w:rsid w:val="00FF7526"/>
    <w:rsid w:val="00FF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42C1E"/>
  <w15:docId w15:val="{E1368F84-EF3C-44E9-92C0-73B574D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A8"/>
    <w:rPr>
      <w:sz w:val="24"/>
      <w:szCs w:val="24"/>
    </w:rPr>
  </w:style>
  <w:style w:type="paragraph" w:styleId="Heading1">
    <w:name w:val="heading 1"/>
    <w:basedOn w:val="Normal"/>
    <w:next w:val="Normal"/>
    <w:qFormat/>
    <w:rsid w:val="00274BA8"/>
    <w:pPr>
      <w:keepNext/>
      <w:spacing w:line="480" w:lineRule="auto"/>
      <w:outlineLvl w:val="0"/>
    </w:pPr>
    <w:rPr>
      <w:b/>
    </w:rPr>
  </w:style>
  <w:style w:type="paragraph" w:styleId="Heading2">
    <w:name w:val="heading 2"/>
    <w:basedOn w:val="Normal"/>
    <w:next w:val="Normal"/>
    <w:qFormat/>
    <w:rsid w:val="00274BA8"/>
    <w:pPr>
      <w:keepNext/>
      <w:spacing w:line="480" w:lineRule="auto"/>
      <w:outlineLvl w:val="1"/>
    </w:pPr>
    <w:rPr>
      <w:b/>
      <w:u w:val="double"/>
    </w:rPr>
  </w:style>
  <w:style w:type="paragraph" w:styleId="Heading3">
    <w:name w:val="heading 3"/>
    <w:basedOn w:val="Normal"/>
    <w:next w:val="Normal"/>
    <w:qFormat/>
    <w:rsid w:val="00274BA8"/>
    <w:pPr>
      <w:keepNext/>
      <w:outlineLvl w:val="2"/>
    </w:pPr>
    <w:rPr>
      <w:b/>
      <w:color w:val="0000FF"/>
      <w:sz w:val="32"/>
      <w:u w:val="double"/>
    </w:rPr>
  </w:style>
  <w:style w:type="paragraph" w:styleId="Heading4">
    <w:name w:val="heading 4"/>
    <w:basedOn w:val="Normal"/>
    <w:next w:val="Normal"/>
    <w:qFormat/>
    <w:rsid w:val="00274BA8"/>
    <w:pPr>
      <w:keepNext/>
      <w:outlineLvl w:val="3"/>
    </w:pPr>
  </w:style>
  <w:style w:type="paragraph" w:styleId="Heading5">
    <w:name w:val="heading 5"/>
    <w:basedOn w:val="Normal"/>
    <w:next w:val="Normal"/>
    <w:qFormat/>
    <w:rsid w:val="00274BA8"/>
    <w:pPr>
      <w:keepNext/>
      <w:outlineLvl w:val="4"/>
    </w:pPr>
    <w:rPr>
      <w:b/>
    </w:rPr>
  </w:style>
  <w:style w:type="paragraph" w:styleId="Heading6">
    <w:name w:val="heading 6"/>
    <w:basedOn w:val="Normal"/>
    <w:next w:val="Normal"/>
    <w:qFormat/>
    <w:rsid w:val="00274BA8"/>
    <w:pPr>
      <w:keepNext/>
      <w:ind w:left="1800" w:hanging="360"/>
      <w:outlineLvl w:val="5"/>
    </w:pPr>
  </w:style>
  <w:style w:type="paragraph" w:styleId="Heading7">
    <w:name w:val="heading 7"/>
    <w:basedOn w:val="Normal"/>
    <w:next w:val="Normal"/>
    <w:qFormat/>
    <w:rsid w:val="00274BA8"/>
    <w:pPr>
      <w:keepNext/>
      <w:ind w:left="1440" w:hanging="1440"/>
      <w:outlineLvl w:val="6"/>
    </w:pPr>
  </w:style>
  <w:style w:type="paragraph" w:styleId="Heading8">
    <w:name w:val="heading 8"/>
    <w:basedOn w:val="Normal"/>
    <w:next w:val="Normal"/>
    <w:qFormat/>
    <w:rsid w:val="00274BA8"/>
    <w:pPr>
      <w:keepNext/>
      <w:tabs>
        <w:tab w:val="left" w:pos="1980"/>
      </w:tabs>
      <w:outlineLvl w:val="7"/>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BA8"/>
    <w:pPr>
      <w:tabs>
        <w:tab w:val="center" w:pos="4320"/>
        <w:tab w:val="right" w:pos="8640"/>
      </w:tabs>
    </w:pPr>
  </w:style>
  <w:style w:type="paragraph" w:styleId="Footer">
    <w:name w:val="footer"/>
    <w:basedOn w:val="Normal"/>
    <w:rsid w:val="00274BA8"/>
    <w:pPr>
      <w:tabs>
        <w:tab w:val="center" w:pos="4320"/>
        <w:tab w:val="right" w:pos="8640"/>
      </w:tabs>
    </w:pPr>
  </w:style>
  <w:style w:type="character" w:styleId="PageNumber">
    <w:name w:val="page number"/>
    <w:basedOn w:val="DefaultParagraphFont"/>
    <w:rsid w:val="00274BA8"/>
  </w:style>
  <w:style w:type="character" w:styleId="Hyperlink">
    <w:name w:val="Hyperlink"/>
    <w:basedOn w:val="DefaultParagraphFont"/>
    <w:rsid w:val="00274BA8"/>
    <w:rPr>
      <w:color w:val="0000FF"/>
      <w:u w:val="single"/>
    </w:rPr>
  </w:style>
  <w:style w:type="character" w:styleId="CommentReference">
    <w:name w:val="annotation reference"/>
    <w:basedOn w:val="DefaultParagraphFont"/>
    <w:uiPriority w:val="99"/>
    <w:semiHidden/>
    <w:rsid w:val="00274BA8"/>
    <w:rPr>
      <w:sz w:val="16"/>
      <w:szCs w:val="16"/>
    </w:rPr>
  </w:style>
  <w:style w:type="paragraph" w:styleId="CommentText">
    <w:name w:val="annotation text"/>
    <w:basedOn w:val="Normal"/>
    <w:link w:val="CommentTextChar"/>
    <w:uiPriority w:val="99"/>
    <w:semiHidden/>
    <w:rsid w:val="00274BA8"/>
    <w:rPr>
      <w:sz w:val="20"/>
      <w:szCs w:val="20"/>
    </w:rPr>
  </w:style>
  <w:style w:type="paragraph" w:styleId="BodyText">
    <w:name w:val="Body Text"/>
    <w:basedOn w:val="Normal"/>
    <w:rsid w:val="00274BA8"/>
    <w:rPr>
      <w:color w:val="FF0000"/>
    </w:rPr>
  </w:style>
  <w:style w:type="character" w:styleId="FollowedHyperlink">
    <w:name w:val="FollowedHyperlink"/>
    <w:basedOn w:val="DefaultParagraphFont"/>
    <w:rsid w:val="00274BA8"/>
    <w:rPr>
      <w:color w:val="800080"/>
      <w:u w:val="single"/>
    </w:rPr>
  </w:style>
  <w:style w:type="paragraph" w:styleId="BodyText2">
    <w:name w:val="Body Text 2"/>
    <w:basedOn w:val="Normal"/>
    <w:rsid w:val="00274BA8"/>
  </w:style>
  <w:style w:type="paragraph" w:styleId="BodyTextIndent">
    <w:name w:val="Body Text Indent"/>
    <w:basedOn w:val="Normal"/>
    <w:rsid w:val="00274BA8"/>
    <w:pPr>
      <w:spacing w:after="120"/>
      <w:ind w:left="360"/>
    </w:pPr>
  </w:style>
  <w:style w:type="paragraph" w:styleId="BodyTextIndent2">
    <w:name w:val="Body Text Indent 2"/>
    <w:basedOn w:val="Normal"/>
    <w:rsid w:val="00274BA8"/>
    <w:pPr>
      <w:ind w:left="1800" w:hanging="360"/>
    </w:pPr>
  </w:style>
  <w:style w:type="paragraph" w:styleId="BodyTextIndent3">
    <w:name w:val="Body Text Indent 3"/>
    <w:basedOn w:val="Normal"/>
    <w:rsid w:val="00274BA8"/>
    <w:pPr>
      <w:ind w:left="1800" w:hanging="360"/>
    </w:pPr>
  </w:style>
  <w:style w:type="paragraph" w:styleId="BodyText3">
    <w:name w:val="Body Text 3"/>
    <w:basedOn w:val="Normal"/>
    <w:rsid w:val="00274BA8"/>
    <w:rPr>
      <w:b/>
      <w:u w:val="double"/>
    </w:rPr>
  </w:style>
  <w:style w:type="paragraph" w:styleId="CommentSubject">
    <w:name w:val="annotation subject"/>
    <w:basedOn w:val="CommentText"/>
    <w:next w:val="CommentText"/>
    <w:semiHidden/>
    <w:rsid w:val="00274BA8"/>
    <w:rPr>
      <w:b/>
      <w:bCs/>
    </w:rPr>
  </w:style>
  <w:style w:type="paragraph" w:styleId="BalloonText">
    <w:name w:val="Balloon Text"/>
    <w:basedOn w:val="Normal"/>
    <w:semiHidden/>
    <w:rsid w:val="00274BA8"/>
    <w:rPr>
      <w:rFonts w:ascii="Tahoma" w:hAnsi="Tahoma" w:cs="Tahoma"/>
      <w:sz w:val="16"/>
      <w:szCs w:val="16"/>
    </w:rPr>
  </w:style>
  <w:style w:type="paragraph" w:customStyle="1" w:styleId="PD">
    <w:name w:val="PD"/>
    <w:basedOn w:val="Normal"/>
    <w:rsid w:val="00274BA8"/>
    <w:pPr>
      <w:tabs>
        <w:tab w:val="left" w:pos="3420"/>
        <w:tab w:val="left" w:pos="3690"/>
        <w:tab w:val="left" w:pos="4860"/>
      </w:tabs>
      <w:spacing w:before="60" w:after="120" w:line="240" w:lineRule="atLeast"/>
    </w:pPr>
    <w:rPr>
      <w:rFonts w:ascii="Courier" w:hAnsi="Courier"/>
      <w:b/>
      <w:i/>
      <w:szCs w:val="20"/>
    </w:rPr>
  </w:style>
  <w:style w:type="paragraph" w:customStyle="1" w:styleId="FIGPD">
    <w:name w:val="FIGPD"/>
    <w:basedOn w:val="Normal"/>
    <w:rsid w:val="00274BA8"/>
    <w:pPr>
      <w:tabs>
        <w:tab w:val="left" w:pos="3690"/>
        <w:tab w:val="left" w:pos="4860"/>
      </w:tabs>
      <w:spacing w:before="120" w:after="120" w:line="240" w:lineRule="atLeast"/>
    </w:pPr>
    <w:rPr>
      <w:rFonts w:ascii="Courier" w:hAnsi="Courier"/>
      <w:b/>
      <w:bCs/>
      <w:i/>
      <w:iCs/>
      <w:szCs w:val="20"/>
    </w:rPr>
  </w:style>
  <w:style w:type="paragraph" w:customStyle="1" w:styleId="CFNUM">
    <w:name w:val="CF_NUM"/>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CFTTL">
    <w:name w:val="CF_TTL"/>
    <w:basedOn w:val="Normal"/>
    <w:rsid w:val="00274BA8"/>
    <w:pPr>
      <w:tabs>
        <w:tab w:val="left" w:pos="720"/>
      </w:tabs>
      <w:spacing w:after="120"/>
      <w:outlineLvl w:val="0"/>
    </w:pPr>
    <w:rPr>
      <w:rFonts w:ascii="GillSans-Bold" w:hAnsi="GillSans-Bold"/>
      <w:b/>
      <w:color w:val="008000"/>
      <w:sz w:val="32"/>
      <w:szCs w:val="20"/>
    </w:rPr>
  </w:style>
  <w:style w:type="paragraph" w:customStyle="1" w:styleId="CFKTSETTTL">
    <w:name w:val="CF_KTSET_TTL"/>
    <w:basedOn w:val="Normal"/>
    <w:rsid w:val="00274BA8"/>
    <w:pPr>
      <w:spacing w:before="240" w:after="120"/>
    </w:pPr>
    <w:rPr>
      <w:b/>
      <w:color w:val="800080"/>
      <w:sz w:val="28"/>
    </w:rPr>
  </w:style>
  <w:style w:type="paragraph" w:customStyle="1" w:styleId="CFKT">
    <w:name w:val="CF_KT"/>
    <w:basedOn w:val="Normal"/>
    <w:rsid w:val="00274BA8"/>
    <w:rPr>
      <w:rFonts w:ascii="Times" w:eastAsia="Times" w:hAnsi="Times"/>
      <w:szCs w:val="20"/>
    </w:rPr>
  </w:style>
  <w:style w:type="paragraph" w:customStyle="1" w:styleId="CFOBJSET">
    <w:name w:val="CF_OBJSET"/>
    <w:basedOn w:val="Normal"/>
    <w:rsid w:val="00274BA8"/>
    <w:pPr>
      <w:spacing w:before="120" w:after="240" w:line="240" w:lineRule="atLeast"/>
    </w:pPr>
    <w:rPr>
      <w:rFonts w:eastAsia="Times"/>
      <w:b/>
      <w:szCs w:val="20"/>
    </w:rPr>
  </w:style>
  <w:style w:type="paragraph" w:customStyle="1" w:styleId="CFOBJSETH1">
    <w:name w:val="CF_OBJSET_H1"/>
    <w:basedOn w:val="Normal"/>
    <w:rsid w:val="00274BA8"/>
    <w:pPr>
      <w:spacing w:before="120" w:line="240" w:lineRule="atLeast"/>
    </w:pPr>
    <w:rPr>
      <w:rFonts w:eastAsia="Times"/>
      <w:b/>
      <w:szCs w:val="20"/>
    </w:rPr>
  </w:style>
  <w:style w:type="paragraph" w:customStyle="1" w:styleId="CFOBJSETH2">
    <w:name w:val="CF_OBJSET_H2"/>
    <w:basedOn w:val="CFOBJSETH1"/>
    <w:rsid w:val="00274BA8"/>
    <w:pPr>
      <w:spacing w:before="0" w:after="120"/>
    </w:pPr>
  </w:style>
  <w:style w:type="paragraph" w:customStyle="1" w:styleId="CFOBJ">
    <w:name w:val="CF_OBJ"/>
    <w:basedOn w:val="Normal"/>
    <w:rsid w:val="00274BA8"/>
    <w:rPr>
      <w:rFonts w:ascii="GillSans-Bold" w:hAnsi="GillSans-Bold"/>
      <w:color w:val="000000"/>
      <w:sz w:val="26"/>
      <w:szCs w:val="20"/>
    </w:rPr>
  </w:style>
  <w:style w:type="paragraph" w:customStyle="1" w:styleId="CFINTROH1">
    <w:name w:val="CF_INTRO_H1"/>
    <w:basedOn w:val="Normal"/>
    <w:rsid w:val="00274BA8"/>
    <w:pPr>
      <w:spacing w:before="240" w:after="120" w:line="240" w:lineRule="atLeast"/>
      <w:outlineLvl w:val="1"/>
    </w:pPr>
    <w:rPr>
      <w:rFonts w:eastAsia="Times"/>
      <w:b/>
      <w:color w:val="000080"/>
      <w:sz w:val="28"/>
      <w:szCs w:val="20"/>
    </w:rPr>
  </w:style>
  <w:style w:type="paragraph" w:customStyle="1" w:styleId="CFINTROHEADFIRST">
    <w:name w:val="CF_INTRO_HEADFIRST"/>
    <w:basedOn w:val="Normal"/>
    <w:rsid w:val="00274BA8"/>
    <w:pPr>
      <w:spacing w:after="240" w:line="360" w:lineRule="auto"/>
    </w:pPr>
    <w:rPr>
      <w:rFonts w:eastAsia="Times"/>
      <w:szCs w:val="20"/>
    </w:rPr>
  </w:style>
  <w:style w:type="paragraph" w:customStyle="1" w:styleId="CFINTRO">
    <w:name w:val="CF_INTRO"/>
    <w:basedOn w:val="Normal"/>
    <w:rsid w:val="00274BA8"/>
    <w:pPr>
      <w:tabs>
        <w:tab w:val="left" w:pos="720"/>
        <w:tab w:val="left" w:pos="4320"/>
        <w:tab w:val="left" w:pos="5040"/>
        <w:tab w:val="left" w:pos="5760"/>
        <w:tab w:val="left" w:pos="6480"/>
        <w:tab w:val="left" w:pos="7200"/>
        <w:tab w:val="left" w:pos="7920"/>
        <w:tab w:val="left" w:pos="8640"/>
        <w:tab w:val="left" w:pos="9360"/>
      </w:tabs>
      <w:spacing w:line="360" w:lineRule="auto"/>
    </w:pPr>
    <w:rPr>
      <w:snapToGrid w:val="0"/>
      <w:color w:val="000000"/>
      <w:szCs w:val="20"/>
    </w:rPr>
  </w:style>
  <w:style w:type="paragraph" w:customStyle="1" w:styleId="CFINTROBX1SUPTTL">
    <w:name w:val="CF_INTRO_BX1_SUPTTL"/>
    <w:basedOn w:val="CFINTROH1"/>
    <w:rsid w:val="00274BA8"/>
  </w:style>
  <w:style w:type="paragraph" w:customStyle="1" w:styleId="CFINTROBX1TTL">
    <w:name w:val="CF_INTRO_BX1_TTL"/>
    <w:basedOn w:val="Normal"/>
    <w:rsid w:val="00274BA8"/>
    <w:pPr>
      <w:spacing w:after="120"/>
      <w:outlineLvl w:val="2"/>
    </w:pPr>
    <w:rPr>
      <w:rFonts w:eastAsia="Times"/>
      <w:b/>
      <w:color w:val="800080"/>
      <w:sz w:val="28"/>
      <w:szCs w:val="20"/>
    </w:rPr>
  </w:style>
  <w:style w:type="paragraph" w:customStyle="1" w:styleId="CFINTROBX1FIRST">
    <w:name w:val="CF_INTRO_BX1_FIRST"/>
    <w:basedOn w:val="Normal"/>
    <w:rsid w:val="00274BA8"/>
    <w:pPr>
      <w:spacing w:before="120" w:line="360" w:lineRule="auto"/>
    </w:pPr>
  </w:style>
  <w:style w:type="paragraph" w:customStyle="1" w:styleId="CFINTROBX1">
    <w:name w:val="CF_INTRO_BX1"/>
    <w:basedOn w:val="Normal"/>
    <w:rsid w:val="00274BA8"/>
    <w:pPr>
      <w:spacing w:before="120" w:line="360" w:lineRule="auto"/>
    </w:pPr>
    <w:rPr>
      <w:rFonts w:eastAsia="Times"/>
      <w:szCs w:val="20"/>
    </w:rPr>
  </w:style>
  <w:style w:type="paragraph" w:customStyle="1" w:styleId="SECTTL">
    <w:name w:val="SEC_TTL"/>
    <w:basedOn w:val="Normal"/>
    <w:rsid w:val="00274BA8"/>
    <w:pPr>
      <w:tabs>
        <w:tab w:val="left" w:pos="720"/>
      </w:tabs>
      <w:spacing w:before="240" w:after="120"/>
      <w:outlineLvl w:val="1"/>
    </w:pPr>
    <w:rPr>
      <w:b/>
      <w:color w:val="000080"/>
      <w:sz w:val="28"/>
      <w:szCs w:val="20"/>
    </w:rPr>
  </w:style>
  <w:style w:type="paragraph" w:customStyle="1" w:styleId="QQ">
    <w:name w:val="QQ"/>
    <w:basedOn w:val="SEC"/>
    <w:rsid w:val="00274BA8"/>
    <w:pPr>
      <w:pBdr>
        <w:top w:val="single" w:sz="4" w:space="1" w:color="0000FF"/>
        <w:left w:val="single" w:sz="4" w:space="4" w:color="0000FF"/>
        <w:bottom w:val="single" w:sz="4" w:space="1" w:color="0000FF"/>
        <w:right w:val="single" w:sz="4" w:space="4" w:color="0000FF"/>
      </w:pBdr>
    </w:pPr>
    <w:rPr>
      <w:b/>
      <w:color w:val="0000FF"/>
    </w:rPr>
  </w:style>
  <w:style w:type="paragraph" w:customStyle="1" w:styleId="SEC">
    <w:name w:val="SEC"/>
    <w:basedOn w:val="Normal"/>
    <w:rsid w:val="00274BA8"/>
    <w:pPr>
      <w:spacing w:line="360" w:lineRule="auto"/>
    </w:pPr>
    <w:rPr>
      <w:rFonts w:eastAsia="Times"/>
      <w:bCs/>
      <w:color w:val="000000"/>
      <w:szCs w:val="20"/>
    </w:rPr>
  </w:style>
  <w:style w:type="paragraph" w:customStyle="1" w:styleId="EXR">
    <w:name w:val="EXR"/>
    <w:basedOn w:val="Normal"/>
    <w:rsid w:val="00274BA8"/>
    <w:pPr>
      <w:tabs>
        <w:tab w:val="left" w:pos="990"/>
      </w:tabs>
      <w:spacing w:after="240"/>
      <w:outlineLvl w:val="2"/>
    </w:pPr>
    <w:rPr>
      <w:b/>
      <w:color w:val="000080"/>
      <w:sz w:val="28"/>
    </w:rPr>
  </w:style>
  <w:style w:type="paragraph" w:customStyle="1" w:styleId="EXRSLFIRST">
    <w:name w:val="EXR_SL_FIRST"/>
    <w:basedOn w:val="Normal"/>
    <w:rsid w:val="00274BA8"/>
    <w:pPr>
      <w:tabs>
        <w:tab w:val="left" w:pos="720"/>
      </w:tabs>
      <w:spacing w:after="120"/>
      <w:ind w:left="720" w:hanging="274"/>
    </w:pPr>
  </w:style>
  <w:style w:type="paragraph" w:customStyle="1" w:styleId="EXRSLMIDLP">
    <w:name w:val="EXR_SL_MID_LP"/>
    <w:basedOn w:val="Normal"/>
    <w:rsid w:val="00274BA8"/>
    <w:pPr>
      <w:spacing w:after="120"/>
      <w:ind w:left="720"/>
    </w:pPr>
  </w:style>
  <w:style w:type="paragraph" w:customStyle="1" w:styleId="EXRSLMID">
    <w:name w:val="EXR_SL_MID"/>
    <w:basedOn w:val="Normal"/>
    <w:rsid w:val="00274BA8"/>
    <w:pPr>
      <w:tabs>
        <w:tab w:val="left" w:pos="720"/>
      </w:tabs>
      <w:spacing w:before="120" w:after="120"/>
      <w:ind w:left="720" w:hanging="274"/>
    </w:pPr>
  </w:style>
  <w:style w:type="paragraph" w:customStyle="1" w:styleId="EXRSLLAST">
    <w:name w:val="EXR_SL_LAST"/>
    <w:basedOn w:val="Normal"/>
    <w:rsid w:val="00274BA8"/>
    <w:pPr>
      <w:tabs>
        <w:tab w:val="left" w:pos="720"/>
      </w:tabs>
      <w:spacing w:before="120" w:after="120"/>
      <w:ind w:left="720" w:hanging="274"/>
    </w:pPr>
  </w:style>
  <w:style w:type="paragraph" w:customStyle="1" w:styleId="EXRSLLASTLP">
    <w:name w:val="EXR_SL_LAST_LP"/>
    <w:basedOn w:val="Normal"/>
    <w:rsid w:val="00274BA8"/>
    <w:pPr>
      <w:spacing w:after="120"/>
      <w:ind w:left="720"/>
    </w:pPr>
  </w:style>
  <w:style w:type="paragraph" w:customStyle="1" w:styleId="EXRINTROH1">
    <w:name w:val="EXR_INTRO_H1"/>
    <w:basedOn w:val="Normal"/>
    <w:rsid w:val="00274BA8"/>
    <w:pPr>
      <w:spacing w:after="240" w:line="240" w:lineRule="atLeast"/>
      <w:outlineLvl w:val="3"/>
    </w:pPr>
    <w:rPr>
      <w:color w:val="008000"/>
      <w:sz w:val="28"/>
    </w:rPr>
  </w:style>
  <w:style w:type="paragraph" w:customStyle="1" w:styleId="EXRSUPTTL">
    <w:name w:val="EXR_SUPTTL"/>
    <w:basedOn w:val="Normal"/>
    <w:rsid w:val="00274BA8"/>
    <w:pPr>
      <w:spacing w:before="360" w:after="240" w:line="240" w:lineRule="atLeast"/>
      <w:outlineLvl w:val="3"/>
    </w:pPr>
    <w:rPr>
      <w:b/>
      <w:color w:val="008000"/>
      <w:sz w:val="28"/>
    </w:rPr>
  </w:style>
  <w:style w:type="paragraph" w:customStyle="1" w:styleId="EXRINTROHEADFIRST">
    <w:name w:val="EXR_INTRO_HEADFIRST"/>
    <w:basedOn w:val="Normal"/>
    <w:rsid w:val="00274BA8"/>
    <w:pPr>
      <w:spacing w:line="360" w:lineRule="auto"/>
    </w:pPr>
  </w:style>
  <w:style w:type="paragraph" w:customStyle="1" w:styleId="EXRINTRO">
    <w:name w:val="EXR_INTRO"/>
    <w:basedOn w:val="Normal"/>
    <w:rsid w:val="00274BA8"/>
    <w:pPr>
      <w:spacing w:line="360" w:lineRule="auto"/>
    </w:pPr>
  </w:style>
  <w:style w:type="paragraph" w:customStyle="1" w:styleId="BX1TTL">
    <w:name w:val="BX1_TTL"/>
    <w:basedOn w:val="Normal"/>
    <w:rsid w:val="00274BA8"/>
    <w:pPr>
      <w:tabs>
        <w:tab w:val="left" w:pos="720"/>
      </w:tabs>
      <w:spacing w:after="120"/>
    </w:pPr>
    <w:rPr>
      <w:rFonts w:ascii="GillSans-Bold" w:hAnsi="GillSans-Bold"/>
      <w:b/>
      <w:color w:val="800000"/>
      <w:sz w:val="28"/>
      <w:szCs w:val="20"/>
    </w:rPr>
  </w:style>
  <w:style w:type="paragraph" w:customStyle="1" w:styleId="BX1H1">
    <w:name w:val="BX1_H1"/>
    <w:basedOn w:val="Normal"/>
    <w:rsid w:val="00274BA8"/>
    <w:rPr>
      <w:b/>
    </w:rPr>
  </w:style>
  <w:style w:type="paragraph" w:customStyle="1" w:styleId="BX1HEADFIRST">
    <w:name w:val="BX1_HEADFIRST"/>
    <w:basedOn w:val="Normal"/>
    <w:rsid w:val="00274BA8"/>
    <w:pPr>
      <w:spacing w:before="120"/>
    </w:pPr>
  </w:style>
  <w:style w:type="paragraph" w:customStyle="1" w:styleId="BX1">
    <w:name w:val="BX1"/>
    <w:basedOn w:val="Normal"/>
    <w:rsid w:val="00274BA8"/>
    <w:pPr>
      <w:spacing w:before="120" w:after="120"/>
    </w:pPr>
    <w:rPr>
      <w:rFonts w:ascii="Times" w:eastAsia="Times" w:hAnsi="Times"/>
      <w:szCs w:val="20"/>
    </w:rPr>
  </w:style>
  <w:style w:type="paragraph" w:customStyle="1" w:styleId="BX2SUPTTL">
    <w:name w:val="BX2_SUPTTL"/>
    <w:basedOn w:val="Normal"/>
    <w:rsid w:val="00274BA8"/>
    <w:pPr>
      <w:spacing w:line="360" w:lineRule="auto"/>
    </w:pPr>
    <w:rPr>
      <w:b/>
      <w:color w:val="808000"/>
      <w:sz w:val="28"/>
      <w:szCs w:val="20"/>
    </w:rPr>
  </w:style>
  <w:style w:type="paragraph" w:customStyle="1" w:styleId="BX2TTL">
    <w:name w:val="BX2_TTL"/>
    <w:basedOn w:val="Normal"/>
    <w:rsid w:val="00274BA8"/>
    <w:pPr>
      <w:spacing w:line="360" w:lineRule="auto"/>
    </w:pPr>
    <w:rPr>
      <w:b/>
      <w:color w:val="000080"/>
      <w:sz w:val="28"/>
      <w:szCs w:val="20"/>
    </w:rPr>
  </w:style>
  <w:style w:type="paragraph" w:customStyle="1" w:styleId="BX2H1">
    <w:name w:val="BX2_H1"/>
    <w:basedOn w:val="Normal"/>
    <w:rsid w:val="00274BA8"/>
    <w:pPr>
      <w:spacing w:after="240"/>
      <w:ind w:right="864"/>
      <w:outlineLvl w:val="3"/>
    </w:pPr>
    <w:rPr>
      <w:b/>
    </w:rPr>
  </w:style>
  <w:style w:type="paragraph" w:customStyle="1" w:styleId="BX2HEADFIRST">
    <w:name w:val="BX2_HEADFIRST"/>
    <w:basedOn w:val="Normal"/>
    <w:rsid w:val="00274BA8"/>
    <w:pPr>
      <w:spacing w:after="120"/>
    </w:pPr>
  </w:style>
  <w:style w:type="paragraph" w:customStyle="1" w:styleId="BX2">
    <w:name w:val="BX2"/>
    <w:basedOn w:val="Normal"/>
    <w:rsid w:val="00274BA8"/>
    <w:pPr>
      <w:spacing w:before="120" w:after="120"/>
    </w:pPr>
    <w:rPr>
      <w:szCs w:val="20"/>
    </w:rPr>
  </w:style>
  <w:style w:type="paragraph" w:customStyle="1" w:styleId="FIG2UNTBLCOLHD">
    <w:name w:val="FIG2_UNTBL_COLHD"/>
    <w:basedOn w:val="Normal"/>
    <w:rsid w:val="00274BA8"/>
    <w:pPr>
      <w:tabs>
        <w:tab w:val="left" w:pos="1530"/>
        <w:tab w:val="left" w:pos="3060"/>
      </w:tabs>
    </w:pPr>
    <w:rPr>
      <w:rFonts w:ascii="Times" w:eastAsia="Times" w:hAnsi="Times"/>
      <w:b/>
      <w:szCs w:val="20"/>
    </w:rPr>
  </w:style>
  <w:style w:type="paragraph" w:customStyle="1" w:styleId="FIG2UNTBL">
    <w:name w:val="FIG2_UNTBL"/>
    <w:basedOn w:val="BodyTextIndent"/>
    <w:rsid w:val="00274BA8"/>
    <w:pPr>
      <w:tabs>
        <w:tab w:val="left" w:pos="1530"/>
      </w:tabs>
      <w:spacing w:before="120" w:after="0"/>
      <w:ind w:left="0"/>
    </w:pPr>
    <w:rPr>
      <w:rFonts w:ascii="Times" w:eastAsia="Times" w:hAnsi="Times"/>
      <w:szCs w:val="20"/>
    </w:rPr>
  </w:style>
  <w:style w:type="paragraph" w:customStyle="1" w:styleId="FIG2UNTBLTTL">
    <w:name w:val="FIG2_UNTBL_TTL"/>
    <w:basedOn w:val="Normal"/>
    <w:rsid w:val="00274BA8"/>
    <w:pPr>
      <w:spacing w:after="120"/>
    </w:pPr>
    <w:rPr>
      <w:b/>
    </w:rPr>
  </w:style>
  <w:style w:type="paragraph" w:customStyle="1" w:styleId="FIG2NUM">
    <w:name w:val="FIG2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LBL">
    <w:name w:val="FIG1_LBL"/>
    <w:basedOn w:val="Normal"/>
    <w:rsid w:val="00274BA8"/>
    <w:pPr>
      <w:spacing w:after="60"/>
      <w:ind w:left="86"/>
    </w:pPr>
    <w:rPr>
      <w:rFonts w:ascii="Times" w:eastAsia="Times" w:hAnsi="Times"/>
      <w:szCs w:val="20"/>
    </w:rPr>
  </w:style>
  <w:style w:type="paragraph" w:customStyle="1" w:styleId="CRSUMTTL">
    <w:name w:val="CR_SUM_TTL"/>
    <w:basedOn w:val="Normal"/>
    <w:rsid w:val="00274BA8"/>
    <w:pPr>
      <w:tabs>
        <w:tab w:val="left" w:pos="720"/>
      </w:tabs>
      <w:spacing w:before="240" w:after="120"/>
      <w:outlineLvl w:val="1"/>
    </w:pPr>
    <w:rPr>
      <w:rFonts w:ascii="Arial" w:hAnsi="Arial"/>
      <w:b/>
      <w:color w:val="008080"/>
      <w:sz w:val="28"/>
      <w:szCs w:val="20"/>
    </w:rPr>
  </w:style>
  <w:style w:type="paragraph" w:customStyle="1" w:styleId="CRSUMFIRST">
    <w:name w:val="CR_SUM_FIRST"/>
    <w:basedOn w:val="Normal"/>
    <w:rsid w:val="00274BA8"/>
    <w:pPr>
      <w:spacing w:line="360" w:lineRule="auto"/>
    </w:pPr>
  </w:style>
  <w:style w:type="paragraph" w:customStyle="1" w:styleId="CRSUM">
    <w:name w:val="CR_SUM"/>
    <w:basedOn w:val="Normal"/>
    <w:rsid w:val="00274BA8"/>
    <w:pPr>
      <w:tabs>
        <w:tab w:val="left" w:pos="990"/>
      </w:tabs>
      <w:spacing w:line="360" w:lineRule="auto"/>
    </w:pPr>
    <w:rPr>
      <w:szCs w:val="20"/>
    </w:rPr>
  </w:style>
  <w:style w:type="paragraph" w:customStyle="1" w:styleId="CRSETMATCHTTL">
    <w:name w:val="CR_SET_MATCH_TTL"/>
    <w:basedOn w:val="Normal"/>
    <w:rsid w:val="00274BA8"/>
    <w:pPr>
      <w:spacing w:before="120" w:after="240" w:line="240" w:lineRule="atLeast"/>
      <w:outlineLvl w:val="2"/>
    </w:pPr>
    <w:rPr>
      <w:rFonts w:eastAsia="Times"/>
      <w:b/>
      <w:color w:val="000080"/>
      <w:szCs w:val="20"/>
    </w:rPr>
  </w:style>
  <w:style w:type="paragraph" w:customStyle="1" w:styleId="CRSETMATCHINSTRFIRST">
    <w:name w:val="CR_SET_MATCH_INSTR_FIRST"/>
    <w:basedOn w:val="Normal"/>
    <w:rsid w:val="00274BA8"/>
    <w:pPr>
      <w:spacing w:after="120"/>
    </w:pPr>
    <w:rPr>
      <w:rFonts w:ascii="Courier" w:eastAsia="Times" w:hAnsi="Courier"/>
      <w:szCs w:val="20"/>
    </w:rPr>
  </w:style>
  <w:style w:type="paragraph" w:customStyle="1" w:styleId="CRMATCHNLFIRST">
    <w:name w:val="CR_MATCH_NL_FIRST"/>
    <w:basedOn w:val="Normal"/>
    <w:rsid w:val="00274BA8"/>
    <w:pPr>
      <w:tabs>
        <w:tab w:val="left" w:pos="288"/>
      </w:tabs>
      <w:spacing w:after="240" w:line="240" w:lineRule="atLeast"/>
      <w:ind w:left="1260" w:hanging="1260"/>
    </w:pPr>
    <w:rPr>
      <w:rFonts w:ascii="Courier" w:hAnsi="Courier"/>
    </w:rPr>
  </w:style>
  <w:style w:type="paragraph" w:customStyle="1" w:styleId="CRMATCHNLMID">
    <w:name w:val="CR_MATCH_NL_MID"/>
    <w:basedOn w:val="Normal"/>
    <w:rsid w:val="00274BA8"/>
    <w:pPr>
      <w:tabs>
        <w:tab w:val="left" w:pos="288"/>
        <w:tab w:val="left" w:pos="1260"/>
      </w:tabs>
      <w:spacing w:after="240" w:line="240" w:lineRule="atLeast"/>
      <w:ind w:left="1260" w:hanging="1260"/>
    </w:pPr>
    <w:rPr>
      <w:rFonts w:ascii="Courier" w:hAnsi="Courier"/>
    </w:rPr>
  </w:style>
  <w:style w:type="paragraph" w:customStyle="1" w:styleId="CRMATCHNLLAST">
    <w:name w:val="CR_MATCH_NL_LAST"/>
    <w:basedOn w:val="Normal"/>
    <w:rsid w:val="00274BA8"/>
    <w:pPr>
      <w:tabs>
        <w:tab w:val="left" w:pos="288"/>
      </w:tabs>
      <w:spacing w:after="240" w:line="240" w:lineRule="atLeast"/>
      <w:ind w:left="1260" w:hanging="1260"/>
    </w:pPr>
    <w:rPr>
      <w:rFonts w:ascii="Courier" w:hAnsi="Courier"/>
    </w:rPr>
  </w:style>
  <w:style w:type="paragraph" w:customStyle="1" w:styleId="CRMATCHLLFIRST">
    <w:name w:val="CR_MATCH_LL_FIRST"/>
    <w:basedOn w:val="Normal"/>
    <w:rsid w:val="00274BA8"/>
    <w:pPr>
      <w:tabs>
        <w:tab w:val="left" w:pos="450"/>
      </w:tabs>
      <w:spacing w:before="120" w:after="240" w:line="240" w:lineRule="atLeast"/>
      <w:ind w:left="446" w:hanging="446"/>
    </w:pPr>
    <w:rPr>
      <w:rFonts w:ascii="Courier" w:hAnsi="Courier"/>
    </w:rPr>
  </w:style>
  <w:style w:type="paragraph" w:customStyle="1" w:styleId="CRMATCHLLMID">
    <w:name w:val="CR_MATCH_LL_MID"/>
    <w:basedOn w:val="Normal"/>
    <w:rsid w:val="00274BA8"/>
    <w:pPr>
      <w:tabs>
        <w:tab w:val="left" w:pos="450"/>
      </w:tabs>
      <w:spacing w:after="240" w:line="240" w:lineRule="atLeast"/>
      <w:ind w:left="446" w:hanging="446"/>
    </w:pPr>
    <w:rPr>
      <w:rFonts w:ascii="Courier" w:hAnsi="Courier"/>
    </w:rPr>
  </w:style>
  <w:style w:type="paragraph" w:customStyle="1" w:styleId="CRMATCHLLLAST">
    <w:name w:val="CR_MATCH_LL_LAST"/>
    <w:basedOn w:val="Normal"/>
    <w:rsid w:val="00274BA8"/>
    <w:pPr>
      <w:tabs>
        <w:tab w:val="left" w:pos="450"/>
      </w:tabs>
      <w:spacing w:after="240" w:line="240" w:lineRule="atLeast"/>
      <w:ind w:left="446" w:hanging="446"/>
    </w:pPr>
    <w:rPr>
      <w:rFonts w:ascii="Courier" w:hAnsi="Courier"/>
    </w:rPr>
  </w:style>
  <w:style w:type="paragraph" w:customStyle="1" w:styleId="CRFIBTTL">
    <w:name w:val="CR_FIB_TTL"/>
    <w:basedOn w:val="Normal"/>
    <w:rsid w:val="00274BA8"/>
    <w:pPr>
      <w:tabs>
        <w:tab w:val="left" w:pos="1728"/>
        <w:tab w:val="left" w:pos="5328"/>
      </w:tabs>
      <w:spacing w:before="120" w:after="240"/>
      <w:outlineLvl w:val="2"/>
    </w:pPr>
    <w:rPr>
      <w:b/>
      <w:color w:val="000080"/>
    </w:rPr>
  </w:style>
  <w:style w:type="paragraph" w:customStyle="1" w:styleId="CRFIBINSTRFIRST">
    <w:name w:val="CR_FIB_INSTR_FIRST"/>
    <w:basedOn w:val="CRSETMATCHINSTRFIRST"/>
    <w:rsid w:val="00274BA8"/>
  </w:style>
  <w:style w:type="paragraph" w:customStyle="1" w:styleId="CRFIBQFIRST">
    <w:name w:val="CR_FIB_Q_FIRST"/>
    <w:basedOn w:val="Normal"/>
    <w:rsid w:val="00274BA8"/>
    <w:pPr>
      <w:tabs>
        <w:tab w:val="left" w:pos="540"/>
        <w:tab w:val="left" w:pos="5328"/>
      </w:tabs>
      <w:spacing w:before="120" w:after="120"/>
      <w:ind w:left="547" w:hanging="547"/>
    </w:pPr>
    <w:rPr>
      <w:rFonts w:ascii="Courier" w:hAnsi="Courier"/>
    </w:rPr>
  </w:style>
  <w:style w:type="paragraph" w:customStyle="1" w:styleId="CRSETFIBQ">
    <w:name w:val="CR_SET_FIB_Q"/>
    <w:basedOn w:val="Normal"/>
    <w:rsid w:val="00274BA8"/>
    <w:pPr>
      <w:tabs>
        <w:tab w:val="left" w:pos="1728"/>
        <w:tab w:val="left" w:pos="5328"/>
      </w:tabs>
      <w:spacing w:after="120"/>
      <w:ind w:left="540" w:hanging="540"/>
    </w:pPr>
    <w:rPr>
      <w:rFonts w:ascii="Courier" w:hAnsi="Courier"/>
    </w:rPr>
  </w:style>
  <w:style w:type="paragraph" w:customStyle="1" w:styleId="CRACTSLFIRST">
    <w:name w:val="CR_ACT_SL_FIRST"/>
    <w:basedOn w:val="Normal"/>
    <w:rsid w:val="00274BA8"/>
    <w:pPr>
      <w:tabs>
        <w:tab w:val="left" w:pos="1080"/>
      </w:tabs>
      <w:spacing w:after="240" w:line="240" w:lineRule="atLeast"/>
      <w:ind w:left="1080" w:hanging="936"/>
    </w:pPr>
  </w:style>
  <w:style w:type="paragraph" w:customStyle="1" w:styleId="CRACTSETH1">
    <w:name w:val="CR_ACTSET_H1"/>
    <w:basedOn w:val="Normal"/>
    <w:rsid w:val="00274BA8"/>
    <w:pPr>
      <w:spacing w:before="120" w:after="240" w:line="240" w:lineRule="atLeast"/>
      <w:outlineLvl w:val="2"/>
    </w:pPr>
    <w:rPr>
      <w:b/>
      <w:color w:val="0000FF"/>
      <w:szCs w:val="20"/>
    </w:rPr>
  </w:style>
  <w:style w:type="paragraph" w:customStyle="1" w:styleId="CRACTSETTTL">
    <w:name w:val="CR_ACTSET_TTL"/>
    <w:basedOn w:val="Normal"/>
    <w:rsid w:val="00274BA8"/>
    <w:pPr>
      <w:spacing w:before="240" w:after="120" w:line="240" w:lineRule="atLeast"/>
      <w:outlineLvl w:val="1"/>
    </w:pPr>
    <w:rPr>
      <w:rFonts w:eastAsia="Times"/>
      <w:b/>
      <w:color w:val="008080"/>
      <w:sz w:val="28"/>
      <w:szCs w:val="20"/>
    </w:rPr>
  </w:style>
  <w:style w:type="paragraph" w:customStyle="1" w:styleId="CRACTSET">
    <w:name w:val="CR_ACTSET"/>
    <w:basedOn w:val="Normal"/>
    <w:rsid w:val="00274BA8"/>
    <w:pPr>
      <w:spacing w:line="360" w:lineRule="auto"/>
    </w:pPr>
    <w:rPr>
      <w:color w:val="000000"/>
    </w:rPr>
  </w:style>
  <w:style w:type="paragraph" w:customStyle="1" w:styleId="CRACT">
    <w:name w:val="CR_ACT"/>
    <w:basedOn w:val="Normal"/>
    <w:rsid w:val="00274BA8"/>
    <w:pPr>
      <w:spacing w:before="120"/>
      <w:ind w:left="720" w:hanging="720"/>
    </w:pPr>
    <w:rPr>
      <w:rFonts w:eastAsia="Times"/>
      <w:color w:val="000000"/>
      <w:szCs w:val="20"/>
    </w:rPr>
  </w:style>
  <w:style w:type="paragraph" w:customStyle="1" w:styleId="CRACTSLMID">
    <w:name w:val="CR_ACT_SL_MID"/>
    <w:basedOn w:val="Normal"/>
    <w:rsid w:val="00274BA8"/>
    <w:pPr>
      <w:tabs>
        <w:tab w:val="left" w:pos="1080"/>
      </w:tabs>
      <w:spacing w:after="240" w:line="240" w:lineRule="atLeast"/>
      <w:ind w:left="1080" w:hanging="936"/>
    </w:pPr>
  </w:style>
  <w:style w:type="paragraph" w:customStyle="1" w:styleId="CRACTSLLAST">
    <w:name w:val="CR_ACT_SL_LAST"/>
    <w:basedOn w:val="Normal"/>
    <w:rsid w:val="00274BA8"/>
    <w:pPr>
      <w:tabs>
        <w:tab w:val="left" w:pos="1080"/>
      </w:tabs>
      <w:spacing w:after="240" w:line="240" w:lineRule="atLeast"/>
      <w:ind w:left="1080" w:hanging="936"/>
    </w:pPr>
  </w:style>
  <w:style w:type="paragraph" w:customStyle="1" w:styleId="CRACTSLLP">
    <w:name w:val="CR_ACT_SL_LP"/>
    <w:basedOn w:val="Normal"/>
    <w:rsid w:val="00274BA8"/>
    <w:pPr>
      <w:tabs>
        <w:tab w:val="left" w:pos="1080"/>
      </w:tabs>
      <w:spacing w:after="240" w:line="240" w:lineRule="atLeast"/>
      <w:ind w:left="1080"/>
    </w:pPr>
    <w:rPr>
      <w:szCs w:val="20"/>
    </w:rPr>
  </w:style>
  <w:style w:type="paragraph" w:styleId="TOC1">
    <w:name w:val="toc 1"/>
    <w:basedOn w:val="Normal"/>
    <w:next w:val="Normal"/>
    <w:autoRedefine/>
    <w:semiHidden/>
    <w:rsid w:val="00274BA8"/>
    <w:pPr>
      <w:spacing w:before="120" w:after="120"/>
    </w:pPr>
    <w:rPr>
      <w:b/>
      <w:caps/>
    </w:rPr>
  </w:style>
  <w:style w:type="paragraph" w:styleId="TOC2">
    <w:name w:val="toc 2"/>
    <w:basedOn w:val="Normal"/>
    <w:next w:val="Normal"/>
    <w:autoRedefine/>
    <w:semiHidden/>
    <w:rsid w:val="00274BA8"/>
    <w:pPr>
      <w:ind w:left="240"/>
    </w:pPr>
    <w:rPr>
      <w:smallCaps/>
    </w:rPr>
  </w:style>
  <w:style w:type="paragraph" w:styleId="TOC3">
    <w:name w:val="toc 3"/>
    <w:basedOn w:val="Normal"/>
    <w:next w:val="Normal"/>
    <w:autoRedefine/>
    <w:semiHidden/>
    <w:rsid w:val="00274BA8"/>
    <w:pPr>
      <w:ind w:left="480"/>
    </w:pPr>
    <w:rPr>
      <w:i/>
    </w:rPr>
  </w:style>
  <w:style w:type="paragraph" w:customStyle="1" w:styleId="CRSUMBL">
    <w:name w:val="CR_SUM_BL"/>
    <w:basedOn w:val="CRSUM"/>
    <w:rsid w:val="00274BA8"/>
    <w:pPr>
      <w:tabs>
        <w:tab w:val="num" w:pos="720"/>
      </w:tabs>
      <w:ind w:left="720" w:hanging="360"/>
    </w:pPr>
  </w:style>
  <w:style w:type="paragraph" w:customStyle="1" w:styleId="CFSUPTTL">
    <w:name w:val="CF_SUPTTL"/>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FIGTTL">
    <w:name w:val="FIG_TTL"/>
    <w:basedOn w:val="Normal"/>
    <w:rsid w:val="00274BA8"/>
    <w:pPr>
      <w:tabs>
        <w:tab w:val="left" w:pos="3420"/>
        <w:tab w:val="left" w:pos="3690"/>
        <w:tab w:val="left" w:pos="4860"/>
      </w:tabs>
      <w:spacing w:before="60" w:after="120" w:line="240" w:lineRule="atLeast"/>
    </w:pPr>
    <w:rPr>
      <w:rFonts w:ascii="Times" w:hAnsi="Times"/>
      <w:bCs/>
      <w:iCs/>
      <w:szCs w:val="20"/>
    </w:rPr>
  </w:style>
  <w:style w:type="paragraph" w:customStyle="1" w:styleId="BX1SUPTTL">
    <w:name w:val="BX1_SUPTTL"/>
    <w:basedOn w:val="Normal"/>
    <w:rsid w:val="00274BA8"/>
    <w:pPr>
      <w:tabs>
        <w:tab w:val="left" w:pos="720"/>
      </w:tabs>
      <w:spacing w:after="120"/>
    </w:pPr>
    <w:rPr>
      <w:rFonts w:ascii="GillSans-Bold" w:hAnsi="GillSans-Bold"/>
      <w:b/>
      <w:color w:val="808000"/>
      <w:sz w:val="28"/>
      <w:szCs w:val="20"/>
    </w:rPr>
  </w:style>
  <w:style w:type="paragraph" w:customStyle="1" w:styleId="BX3SUPTTL">
    <w:name w:val="BX3_SUPTTL"/>
    <w:basedOn w:val="Normal"/>
    <w:rsid w:val="00274BA8"/>
    <w:pPr>
      <w:spacing w:line="360" w:lineRule="auto"/>
    </w:pPr>
    <w:rPr>
      <w:b/>
      <w:color w:val="808000"/>
      <w:sz w:val="28"/>
      <w:szCs w:val="20"/>
    </w:rPr>
  </w:style>
  <w:style w:type="paragraph" w:customStyle="1" w:styleId="BX3TTL">
    <w:name w:val="BX3_TTL"/>
    <w:basedOn w:val="Normal"/>
    <w:rsid w:val="00274BA8"/>
    <w:pPr>
      <w:spacing w:line="360" w:lineRule="auto"/>
    </w:pPr>
    <w:rPr>
      <w:b/>
      <w:color w:val="000080"/>
      <w:sz w:val="28"/>
      <w:szCs w:val="20"/>
    </w:rPr>
  </w:style>
  <w:style w:type="paragraph" w:customStyle="1" w:styleId="BX3H1">
    <w:name w:val="BX3_H1"/>
    <w:basedOn w:val="BX2H1"/>
    <w:rsid w:val="00274BA8"/>
    <w:pPr>
      <w:outlineLvl w:val="9"/>
    </w:pPr>
  </w:style>
  <w:style w:type="paragraph" w:customStyle="1" w:styleId="BX3HEADFIRST">
    <w:name w:val="BX3_HEADFIRST"/>
    <w:basedOn w:val="BX2HEADFIRST"/>
    <w:rsid w:val="00274BA8"/>
  </w:style>
  <w:style w:type="paragraph" w:customStyle="1" w:styleId="BX3">
    <w:name w:val="BX3"/>
    <w:basedOn w:val="Normal"/>
    <w:rsid w:val="00274BA8"/>
    <w:pPr>
      <w:spacing w:before="120" w:after="120"/>
    </w:pPr>
    <w:rPr>
      <w:szCs w:val="20"/>
    </w:rPr>
  </w:style>
  <w:style w:type="paragraph" w:customStyle="1" w:styleId="BX4SUPTTL">
    <w:name w:val="BX4_SUPTTL"/>
    <w:basedOn w:val="Normal"/>
    <w:link w:val="BX4SUPTTLChar"/>
    <w:rsid w:val="00274BA8"/>
    <w:pPr>
      <w:spacing w:line="360" w:lineRule="auto"/>
    </w:pPr>
    <w:rPr>
      <w:b/>
      <w:color w:val="808000"/>
      <w:sz w:val="28"/>
      <w:szCs w:val="20"/>
    </w:rPr>
  </w:style>
  <w:style w:type="paragraph" w:customStyle="1" w:styleId="BX4TTL">
    <w:name w:val="BX4_TTL"/>
    <w:basedOn w:val="Normal"/>
    <w:rsid w:val="00274BA8"/>
    <w:pPr>
      <w:spacing w:line="360" w:lineRule="auto"/>
    </w:pPr>
    <w:rPr>
      <w:b/>
      <w:color w:val="000080"/>
      <w:sz w:val="28"/>
      <w:szCs w:val="20"/>
    </w:rPr>
  </w:style>
  <w:style w:type="paragraph" w:customStyle="1" w:styleId="BX4H1">
    <w:name w:val="BX4_H1"/>
    <w:basedOn w:val="BX2H1"/>
    <w:rsid w:val="00274BA8"/>
    <w:pPr>
      <w:outlineLvl w:val="9"/>
    </w:pPr>
  </w:style>
  <w:style w:type="paragraph" w:customStyle="1" w:styleId="BX4HEADFIRST">
    <w:name w:val="BX4_HEADFIRST"/>
    <w:basedOn w:val="BX2HEADFIRST"/>
    <w:rsid w:val="00274BA8"/>
  </w:style>
  <w:style w:type="paragraph" w:customStyle="1" w:styleId="BX4">
    <w:name w:val="BX4"/>
    <w:basedOn w:val="Normal"/>
    <w:rsid w:val="00274BA8"/>
    <w:pPr>
      <w:spacing w:before="120" w:after="120"/>
    </w:pPr>
    <w:rPr>
      <w:szCs w:val="20"/>
    </w:rPr>
  </w:style>
  <w:style w:type="paragraph" w:customStyle="1" w:styleId="SECLAST">
    <w:name w:val="SEC_LAST"/>
    <w:basedOn w:val="Normal"/>
    <w:rsid w:val="00274BA8"/>
    <w:pPr>
      <w:tabs>
        <w:tab w:val="left" w:pos="720"/>
      </w:tabs>
      <w:spacing w:before="120" w:after="120"/>
      <w:ind w:left="274" w:hanging="274"/>
    </w:pPr>
    <w:rPr>
      <w:rFonts w:ascii="Arial" w:eastAsia="Times" w:hAnsi="Arial"/>
      <w:b/>
      <w:sz w:val="28"/>
      <w:szCs w:val="20"/>
    </w:rPr>
  </w:style>
  <w:style w:type="paragraph" w:customStyle="1" w:styleId="CRSUMH1">
    <w:name w:val="CR_SUM_H1"/>
    <w:basedOn w:val="CRSUMTTL"/>
    <w:rsid w:val="00274BA8"/>
  </w:style>
  <w:style w:type="paragraph" w:customStyle="1" w:styleId="CRSETTTL">
    <w:name w:val="CR_SET_TTL"/>
    <w:basedOn w:val="CRACTSETTTL"/>
    <w:rsid w:val="00274BA8"/>
  </w:style>
  <w:style w:type="paragraph" w:customStyle="1" w:styleId="CRSETMATCHNL">
    <w:name w:val="CR_SET_MATCH_NL"/>
    <w:basedOn w:val="CRMATCHNLFIRST"/>
    <w:rsid w:val="00274BA8"/>
  </w:style>
  <w:style w:type="paragraph" w:customStyle="1" w:styleId="CRSETMATCHLL">
    <w:name w:val="CR_SET_MATCH_LL"/>
    <w:basedOn w:val="CRMATCHLLFIRST"/>
    <w:rsid w:val="00274BA8"/>
  </w:style>
  <w:style w:type="paragraph" w:customStyle="1" w:styleId="CRSETFIBQSETTTL">
    <w:name w:val="CR_SET_FIBQSET_TTL"/>
    <w:basedOn w:val="Normal"/>
    <w:rsid w:val="00274BA8"/>
    <w:pPr>
      <w:tabs>
        <w:tab w:val="left" w:pos="1728"/>
        <w:tab w:val="left" w:pos="5328"/>
      </w:tabs>
      <w:spacing w:before="120" w:after="240"/>
      <w:outlineLvl w:val="2"/>
    </w:pPr>
    <w:rPr>
      <w:rFonts w:eastAsia="Times"/>
      <w:b/>
      <w:szCs w:val="20"/>
    </w:rPr>
  </w:style>
  <w:style w:type="paragraph" w:customStyle="1" w:styleId="CRSETFIBQSETINSTRFIRST">
    <w:name w:val="CR_SET_FIBQSET_INSTR_FIRST"/>
    <w:basedOn w:val="CRFIBINSTRFIRST"/>
    <w:rsid w:val="00274BA8"/>
  </w:style>
  <w:style w:type="paragraph" w:customStyle="1" w:styleId="CRACTSET1TTL">
    <w:name w:val="CR_ACTSET1_TTL"/>
    <w:basedOn w:val="Normal"/>
    <w:rsid w:val="00274BA8"/>
    <w:pPr>
      <w:tabs>
        <w:tab w:val="left" w:pos="720"/>
      </w:tabs>
      <w:spacing w:after="120"/>
    </w:pPr>
    <w:rPr>
      <w:rFonts w:ascii="GillSans-Bold" w:hAnsi="GillSans-Bold"/>
      <w:b/>
      <w:color w:val="800000"/>
      <w:sz w:val="28"/>
      <w:szCs w:val="20"/>
    </w:rPr>
  </w:style>
  <w:style w:type="paragraph" w:customStyle="1" w:styleId="CRACTH1">
    <w:name w:val="CR_ACT_H1"/>
    <w:basedOn w:val="CRACTSETH1"/>
    <w:rsid w:val="00274BA8"/>
    <w:rPr>
      <w:b w:val="0"/>
    </w:rPr>
  </w:style>
  <w:style w:type="paragraph" w:customStyle="1" w:styleId="CRACTFIRST">
    <w:name w:val="CR_ACT_FIRST"/>
    <w:basedOn w:val="CRACTSET"/>
    <w:rsid w:val="00274BA8"/>
  </w:style>
  <w:style w:type="paragraph" w:customStyle="1" w:styleId="CRACTLAST">
    <w:name w:val="CR_ACT_LAST"/>
    <w:basedOn w:val="SECLAST"/>
    <w:rsid w:val="00274BA8"/>
  </w:style>
  <w:style w:type="paragraph" w:customStyle="1" w:styleId="CRACTSET2TTL">
    <w:name w:val="CR_ACTSET2_TTL"/>
    <w:basedOn w:val="CRACTSETTTL"/>
    <w:rsid w:val="00274BA8"/>
  </w:style>
  <w:style w:type="paragraph" w:customStyle="1" w:styleId="CRACTSET3TTL">
    <w:name w:val="CR_ACTSET3_TTL"/>
    <w:basedOn w:val="CRACTSETTTL"/>
    <w:rsid w:val="00274BA8"/>
  </w:style>
  <w:style w:type="paragraph" w:customStyle="1" w:styleId="CRACTSET4TTL">
    <w:name w:val="CR_ACTSET4_TTL"/>
    <w:basedOn w:val="CRPROBTTL"/>
    <w:rsid w:val="00274BA8"/>
  </w:style>
  <w:style w:type="paragraph" w:customStyle="1" w:styleId="CRWWWTTL">
    <w:name w:val="CR_WWW_TTL"/>
    <w:basedOn w:val="CRACTSETTTL"/>
    <w:rsid w:val="00274BA8"/>
  </w:style>
  <w:style w:type="paragraph" w:customStyle="1" w:styleId="CRWWW">
    <w:name w:val="CR_WWW"/>
    <w:basedOn w:val="CRACT"/>
    <w:rsid w:val="00274BA8"/>
  </w:style>
  <w:style w:type="paragraph" w:customStyle="1" w:styleId="CREXRTTL">
    <w:name w:val="CR_EXR_TTL"/>
    <w:basedOn w:val="CRACTSETTTL"/>
    <w:rsid w:val="00274BA8"/>
  </w:style>
  <w:style w:type="paragraph" w:customStyle="1" w:styleId="CREXRSLFIRST">
    <w:name w:val="CR_EXR_SL_FIRST"/>
    <w:basedOn w:val="CRACTSLFIRST"/>
    <w:rsid w:val="00274BA8"/>
  </w:style>
  <w:style w:type="paragraph" w:customStyle="1" w:styleId="CREXRSLMID">
    <w:name w:val="CR_EXR_SL_MID"/>
    <w:basedOn w:val="CRACTSLMID"/>
    <w:rsid w:val="00274BA8"/>
  </w:style>
  <w:style w:type="paragraph" w:customStyle="1" w:styleId="CREXRSLLAST">
    <w:name w:val="CR_EXR_SL_LAST"/>
    <w:basedOn w:val="CRACTSLLAST"/>
    <w:rsid w:val="00274BA8"/>
  </w:style>
  <w:style w:type="paragraph" w:customStyle="1" w:styleId="EXRINTROBL">
    <w:name w:val="EXR_INTRO_BL"/>
    <w:basedOn w:val="Normal"/>
    <w:rsid w:val="00274BA8"/>
    <w:pPr>
      <w:numPr>
        <w:numId w:val="1"/>
      </w:numPr>
      <w:tabs>
        <w:tab w:val="left" w:pos="1080"/>
      </w:tabs>
      <w:spacing w:after="120"/>
    </w:pPr>
    <w:rPr>
      <w:rFonts w:ascii="Palatino" w:hAnsi="Palatino"/>
    </w:rPr>
  </w:style>
  <w:style w:type="paragraph" w:customStyle="1" w:styleId="EXRINTROBLLAST">
    <w:name w:val="EXR_INTRO_BL_LAST"/>
    <w:basedOn w:val="Normal"/>
    <w:rsid w:val="00274BA8"/>
    <w:pPr>
      <w:numPr>
        <w:numId w:val="2"/>
      </w:numPr>
      <w:tabs>
        <w:tab w:val="left" w:pos="1080"/>
      </w:tabs>
      <w:spacing w:after="240"/>
    </w:pPr>
    <w:rPr>
      <w:rFonts w:ascii="Palatino" w:hAnsi="Palatino"/>
    </w:rPr>
  </w:style>
  <w:style w:type="paragraph" w:customStyle="1" w:styleId="EXRINTROBLFIRST">
    <w:name w:val="EXR_INTRO_BL_FIRST"/>
    <w:basedOn w:val="Normal"/>
    <w:autoRedefine/>
    <w:rsid w:val="00274BA8"/>
    <w:pPr>
      <w:tabs>
        <w:tab w:val="left" w:pos="1080"/>
      </w:tabs>
      <w:spacing w:before="240" w:after="120"/>
    </w:pPr>
    <w:rPr>
      <w:rFonts w:ascii="Palatino" w:hAnsi="Palatino"/>
    </w:rPr>
  </w:style>
  <w:style w:type="paragraph" w:customStyle="1" w:styleId="EXRINTROBLMID">
    <w:name w:val="EXR_INTRO_BL_MID"/>
    <w:basedOn w:val="EXRINTROBL"/>
    <w:rsid w:val="00274BA8"/>
  </w:style>
  <w:style w:type="paragraph" w:customStyle="1" w:styleId="EXRML1FIRST">
    <w:name w:val="EXR_ML1_FIRST"/>
    <w:basedOn w:val="EXRML1MID"/>
    <w:rsid w:val="00274BA8"/>
    <w:pPr>
      <w:spacing w:before="240"/>
      <w:ind w:left="547"/>
    </w:pPr>
  </w:style>
  <w:style w:type="paragraph" w:customStyle="1" w:styleId="EXRML1MID">
    <w:name w:val="EXR_ML1_MID"/>
    <w:basedOn w:val="Normal"/>
    <w:rsid w:val="00274BA8"/>
    <w:pPr>
      <w:tabs>
        <w:tab w:val="left" w:pos="2160"/>
        <w:tab w:val="left" w:pos="4896"/>
      </w:tabs>
      <w:spacing w:after="120"/>
      <w:ind w:left="540"/>
    </w:pPr>
    <w:rPr>
      <w:rFonts w:ascii="Palatino" w:hAnsi="Palatino"/>
    </w:rPr>
  </w:style>
  <w:style w:type="paragraph" w:customStyle="1" w:styleId="EXRML1LAST">
    <w:name w:val="EXR_ML1_LAST"/>
    <w:basedOn w:val="Normal"/>
    <w:rsid w:val="00274BA8"/>
    <w:pPr>
      <w:tabs>
        <w:tab w:val="left" w:pos="2160"/>
        <w:tab w:val="left" w:pos="4896"/>
      </w:tabs>
      <w:spacing w:after="240"/>
      <w:ind w:left="547"/>
    </w:pPr>
    <w:rPr>
      <w:rFonts w:ascii="Palatino" w:hAnsi="Palatino"/>
    </w:rPr>
  </w:style>
  <w:style w:type="paragraph" w:customStyle="1" w:styleId="CRACTINTRO">
    <w:name w:val="CR_ACT_INTRO"/>
    <w:basedOn w:val="CRACT"/>
    <w:rsid w:val="00274BA8"/>
    <w:pPr>
      <w:spacing w:after="120"/>
    </w:pPr>
    <w:rPr>
      <w:rFonts w:eastAsia="Times New Roman"/>
    </w:rPr>
  </w:style>
  <w:style w:type="paragraph" w:customStyle="1" w:styleId="CRWWWH1">
    <w:name w:val="CR_WWW_H1"/>
    <w:basedOn w:val="CRACTSETH1"/>
    <w:rsid w:val="00274BA8"/>
  </w:style>
  <w:style w:type="character" w:customStyle="1" w:styleId="BOLD">
    <w:name w:val="BOLD"/>
    <w:rsid w:val="00274BA8"/>
    <w:rPr>
      <w:rFonts w:ascii="B Bookman Demi" w:hAnsi="B Bookman Demi"/>
    </w:rPr>
  </w:style>
  <w:style w:type="paragraph" w:customStyle="1" w:styleId="SECNUM">
    <w:name w:val="SEC_NUM"/>
    <w:basedOn w:val="SECTTL"/>
    <w:rsid w:val="00274BA8"/>
    <w:pPr>
      <w:spacing w:after="0"/>
    </w:pPr>
  </w:style>
  <w:style w:type="paragraph" w:customStyle="1" w:styleId="SECFIRST">
    <w:name w:val="SEC_FIRST"/>
    <w:basedOn w:val="Normal"/>
    <w:rsid w:val="00274BA8"/>
    <w:pPr>
      <w:spacing w:line="360" w:lineRule="auto"/>
    </w:pPr>
    <w:rPr>
      <w:rFonts w:eastAsia="Times"/>
      <w:color w:val="000000"/>
      <w:szCs w:val="20"/>
    </w:rPr>
  </w:style>
  <w:style w:type="paragraph" w:customStyle="1" w:styleId="FIG1NUM">
    <w:name w:val="FIG1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TTL">
    <w:name w:val="FIG1_TTL"/>
    <w:basedOn w:val="Normal"/>
    <w:rsid w:val="00274BA8"/>
    <w:pPr>
      <w:tabs>
        <w:tab w:val="left" w:pos="3420"/>
        <w:tab w:val="left" w:pos="3690"/>
        <w:tab w:val="left" w:pos="4860"/>
      </w:tabs>
      <w:spacing w:before="60" w:after="120" w:line="240" w:lineRule="atLeast"/>
    </w:pPr>
    <w:rPr>
      <w:rFonts w:ascii="Times" w:hAnsi="Times"/>
      <w:szCs w:val="20"/>
    </w:rPr>
  </w:style>
  <w:style w:type="paragraph" w:customStyle="1" w:styleId="SECH1">
    <w:name w:val="SEC_H1"/>
    <w:basedOn w:val="Normal"/>
    <w:rsid w:val="00274BA8"/>
    <w:pPr>
      <w:spacing w:before="360" w:after="240" w:line="240" w:lineRule="atLeast"/>
      <w:outlineLvl w:val="3"/>
    </w:pPr>
    <w:rPr>
      <w:rFonts w:eastAsia="Times"/>
      <w:b/>
      <w:color w:val="008000"/>
      <w:sz w:val="28"/>
      <w:szCs w:val="20"/>
    </w:rPr>
  </w:style>
  <w:style w:type="paragraph" w:customStyle="1" w:styleId="SECH2">
    <w:name w:val="SEC_H2"/>
    <w:basedOn w:val="Normal"/>
    <w:rsid w:val="00274BA8"/>
    <w:pPr>
      <w:spacing w:after="240" w:line="240" w:lineRule="atLeast"/>
      <w:outlineLvl w:val="3"/>
    </w:pPr>
    <w:rPr>
      <w:rFonts w:eastAsia="Times"/>
      <w:color w:val="008000"/>
      <w:sz w:val="28"/>
      <w:szCs w:val="20"/>
    </w:rPr>
  </w:style>
  <w:style w:type="paragraph" w:customStyle="1" w:styleId="EXRSLLP">
    <w:name w:val="EXR_SL_LP"/>
    <w:basedOn w:val="ACT"/>
    <w:rsid w:val="00274BA8"/>
    <w:rPr>
      <w:sz w:val="20"/>
    </w:rPr>
  </w:style>
  <w:style w:type="paragraph" w:customStyle="1" w:styleId="CREXRNUM">
    <w:name w:val="CR_EXR_NUM"/>
    <w:basedOn w:val="Normal"/>
    <w:autoRedefine/>
    <w:rsid w:val="00274BA8"/>
    <w:pPr>
      <w:spacing w:after="240" w:line="240" w:lineRule="atLeast"/>
      <w:outlineLvl w:val="2"/>
    </w:pPr>
    <w:rPr>
      <w:b/>
    </w:rPr>
  </w:style>
  <w:style w:type="paragraph" w:customStyle="1" w:styleId="CREXRH1">
    <w:name w:val="CR_EXR_H1"/>
    <w:basedOn w:val="CRWWWH1"/>
    <w:rsid w:val="00274BA8"/>
  </w:style>
  <w:style w:type="paragraph" w:customStyle="1" w:styleId="CREXR">
    <w:name w:val="CR_EXR"/>
    <w:basedOn w:val="Normal"/>
    <w:autoRedefine/>
    <w:rsid w:val="00274BA8"/>
    <w:pPr>
      <w:spacing w:after="240" w:line="360" w:lineRule="auto"/>
    </w:pPr>
    <w:rPr>
      <w:rFonts w:ascii="Times" w:hAnsi="Times"/>
      <w:szCs w:val="20"/>
    </w:rPr>
  </w:style>
  <w:style w:type="paragraph" w:customStyle="1" w:styleId="CREXROBJ">
    <w:name w:val="CR_EXR_OBJ"/>
    <w:basedOn w:val="CREXR"/>
    <w:rsid w:val="00274BA8"/>
    <w:rPr>
      <w:b/>
    </w:rPr>
  </w:style>
  <w:style w:type="paragraph" w:customStyle="1" w:styleId="CREXRSLLP">
    <w:name w:val="CR_EXR_SL_LP"/>
    <w:basedOn w:val="CREXRSLFIRST"/>
    <w:rsid w:val="00274BA8"/>
    <w:pPr>
      <w:ind w:firstLine="0"/>
    </w:pPr>
  </w:style>
  <w:style w:type="paragraph" w:customStyle="1" w:styleId="CRWWWOBJ">
    <w:name w:val="CR_WWW_OBJ"/>
    <w:basedOn w:val="CREXROBJ"/>
    <w:rsid w:val="00274BA8"/>
    <w:rPr>
      <w:rFonts w:ascii="Times New Roman" w:hAnsi="Times New Roman"/>
    </w:rPr>
  </w:style>
  <w:style w:type="paragraph" w:customStyle="1" w:styleId="CRACTOBJ">
    <w:name w:val="CR_ACT_OBJ"/>
    <w:basedOn w:val="Normal"/>
    <w:rsid w:val="00274BA8"/>
    <w:pPr>
      <w:spacing w:before="120" w:line="360" w:lineRule="auto"/>
    </w:pPr>
    <w:rPr>
      <w:rFonts w:eastAsia="Times"/>
      <w:szCs w:val="20"/>
    </w:rPr>
  </w:style>
  <w:style w:type="paragraph" w:customStyle="1" w:styleId="CRACTSLULFIRST">
    <w:name w:val="CR_ACT_SL_UL_FIRST"/>
    <w:basedOn w:val="CRACTSLLP"/>
    <w:rsid w:val="00274BA8"/>
  </w:style>
  <w:style w:type="paragraph" w:customStyle="1" w:styleId="CRACTSLULMID">
    <w:name w:val="CR_ACT_SL_UL_MID"/>
    <w:basedOn w:val="CRACTSLLP"/>
    <w:rsid w:val="00274BA8"/>
  </w:style>
  <w:style w:type="paragraph" w:customStyle="1" w:styleId="CRACTSLULLAST">
    <w:name w:val="CR_ACT_SL_UL_LAST"/>
    <w:basedOn w:val="CRACTSLLP"/>
    <w:rsid w:val="00274BA8"/>
  </w:style>
  <w:style w:type="paragraph" w:customStyle="1" w:styleId="CRWWWLAST">
    <w:name w:val="CR_WWW_LAST"/>
    <w:basedOn w:val="CRACTLAST"/>
    <w:rsid w:val="00274BA8"/>
    <w:rPr>
      <w:rFonts w:eastAsia="Times New Roman"/>
    </w:rPr>
  </w:style>
  <w:style w:type="character" w:customStyle="1" w:styleId="Style1">
    <w:name w:val="Style1"/>
    <w:rsid w:val="00274BA8"/>
    <w:rPr>
      <w:b/>
      <w:color w:val="800000"/>
    </w:rPr>
  </w:style>
  <w:style w:type="paragraph" w:customStyle="1" w:styleId="CREXRLAST">
    <w:name w:val="CR_EXR_LAST"/>
    <w:basedOn w:val="CRWWWLAST"/>
    <w:rsid w:val="00274BA8"/>
  </w:style>
  <w:style w:type="paragraph" w:customStyle="1" w:styleId="SECBLFIRST">
    <w:name w:val="SEC_BL_FIRST"/>
    <w:basedOn w:val="EXRINTROBLFIRST"/>
    <w:rsid w:val="00274BA8"/>
    <w:rPr>
      <w:rFonts w:ascii="Times New Roman" w:hAnsi="Times New Roman"/>
    </w:rPr>
  </w:style>
  <w:style w:type="paragraph" w:customStyle="1" w:styleId="SECBLMID">
    <w:name w:val="SEC_BL_MID"/>
    <w:basedOn w:val="EXRINTROBLMID"/>
    <w:rsid w:val="00274BA8"/>
    <w:pPr>
      <w:numPr>
        <w:numId w:val="0"/>
      </w:numPr>
      <w:tabs>
        <w:tab w:val="num" w:pos="360"/>
      </w:tabs>
      <w:ind w:left="360" w:hanging="360"/>
    </w:pPr>
    <w:rPr>
      <w:rFonts w:ascii="Times New Roman" w:hAnsi="Times New Roman"/>
    </w:rPr>
  </w:style>
  <w:style w:type="paragraph" w:customStyle="1" w:styleId="SECBLLAST">
    <w:name w:val="SEC_BL_LAST"/>
    <w:basedOn w:val="EXRINTROBLLAST"/>
    <w:rsid w:val="00274BA8"/>
    <w:pPr>
      <w:numPr>
        <w:numId w:val="3"/>
      </w:numPr>
    </w:pPr>
    <w:rPr>
      <w:rFonts w:ascii="Times New Roman" w:hAnsi="Times New Roman"/>
    </w:rPr>
  </w:style>
  <w:style w:type="paragraph" w:customStyle="1" w:styleId="FIG1CAP">
    <w:name w:val="FIG1_CAP"/>
    <w:basedOn w:val="SECFIRST"/>
    <w:rsid w:val="00274BA8"/>
  </w:style>
  <w:style w:type="paragraph" w:customStyle="1" w:styleId="AuNote">
    <w:name w:val="Au_Note"/>
    <w:basedOn w:val="CRACTSETTTL"/>
    <w:rsid w:val="00274BA8"/>
    <w:rPr>
      <w:color w:val="FF0000"/>
      <w:sz w:val="24"/>
    </w:rPr>
  </w:style>
  <w:style w:type="paragraph" w:customStyle="1" w:styleId="BX2BL">
    <w:name w:val="BX2_BL"/>
    <w:basedOn w:val="BX2"/>
    <w:rsid w:val="00274BA8"/>
  </w:style>
  <w:style w:type="character" w:customStyle="1" w:styleId="PDChar">
    <w:name w:val="PD Char"/>
    <w:basedOn w:val="DefaultParagraphFont"/>
    <w:rsid w:val="00274BA8"/>
    <w:rPr>
      <w:rFonts w:ascii="Courier" w:hAnsi="Courier"/>
      <w:b/>
      <w:i/>
      <w:noProof w:val="0"/>
      <w:sz w:val="24"/>
      <w:lang w:val="en-US"/>
    </w:rPr>
  </w:style>
  <w:style w:type="paragraph" w:customStyle="1" w:styleId="qqT">
    <w:name w:val="qqT"/>
    <w:basedOn w:val="CRACTFIRST"/>
    <w:rsid w:val="00274BA8"/>
  </w:style>
  <w:style w:type="character" w:customStyle="1" w:styleId="SECChar">
    <w:name w:val="SEC Char"/>
    <w:basedOn w:val="DefaultParagraphFont"/>
    <w:rsid w:val="00274BA8"/>
    <w:rPr>
      <w:rFonts w:eastAsia="Times"/>
      <w:color w:val="000000"/>
      <w:sz w:val="24"/>
      <w:lang w:val="en-US" w:eastAsia="en-US" w:bidi="ar-SA"/>
    </w:rPr>
  </w:style>
  <w:style w:type="character" w:customStyle="1" w:styleId="QQChar">
    <w:name w:val="QQ Char"/>
    <w:basedOn w:val="SECChar"/>
    <w:rsid w:val="00274BA8"/>
    <w:rPr>
      <w:rFonts w:eastAsia="Times"/>
      <w:b/>
      <w:color w:val="0000FF"/>
      <w:sz w:val="24"/>
      <w:lang w:val="en-US" w:eastAsia="en-US" w:bidi="ar-SA"/>
    </w:rPr>
  </w:style>
  <w:style w:type="paragraph" w:customStyle="1" w:styleId="CFOBJSETTTL">
    <w:name w:val="CF_OBJSET_TTL"/>
    <w:basedOn w:val="Normal"/>
    <w:rsid w:val="00274BA8"/>
    <w:pPr>
      <w:tabs>
        <w:tab w:val="left" w:pos="720"/>
      </w:tabs>
      <w:spacing w:after="120"/>
    </w:pPr>
    <w:rPr>
      <w:rFonts w:ascii="GillSans-Bold" w:hAnsi="GillSans-Bold"/>
      <w:b/>
      <w:color w:val="800000"/>
      <w:sz w:val="28"/>
      <w:szCs w:val="20"/>
    </w:rPr>
  </w:style>
  <w:style w:type="character" w:customStyle="1" w:styleId="CFOBJNUM">
    <w:name w:val="CF_OBJ_NUM"/>
    <w:rsid w:val="00274BA8"/>
    <w:rPr>
      <w:b/>
    </w:rPr>
  </w:style>
  <w:style w:type="paragraph" w:customStyle="1" w:styleId="SECDTH1">
    <w:name w:val="SEC_DT_H1"/>
    <w:basedOn w:val="Normal"/>
    <w:rsid w:val="00274BA8"/>
    <w:pPr>
      <w:spacing w:before="240" w:after="120" w:line="240" w:lineRule="atLeast"/>
      <w:outlineLvl w:val="1"/>
    </w:pPr>
    <w:rPr>
      <w:rFonts w:eastAsia="Times"/>
      <w:b/>
      <w:color w:val="000080"/>
      <w:sz w:val="28"/>
      <w:szCs w:val="20"/>
    </w:rPr>
  </w:style>
  <w:style w:type="paragraph" w:customStyle="1" w:styleId="SECDTONLY">
    <w:name w:val="SEC_DT_ONLY"/>
    <w:basedOn w:val="Normal"/>
    <w:rsid w:val="00274BA8"/>
    <w:pPr>
      <w:spacing w:before="120" w:line="360" w:lineRule="auto"/>
    </w:pPr>
    <w:rPr>
      <w:rFonts w:eastAsia="Times"/>
      <w:szCs w:val="20"/>
    </w:rPr>
  </w:style>
  <w:style w:type="paragraph" w:customStyle="1" w:styleId="SECINSTR">
    <w:name w:val="SEC_INSTR"/>
    <w:basedOn w:val="Normal"/>
    <w:rsid w:val="00274BA8"/>
    <w:pPr>
      <w:spacing w:before="120" w:line="360" w:lineRule="auto"/>
    </w:pPr>
    <w:rPr>
      <w:rFonts w:eastAsia="Times"/>
      <w:szCs w:val="20"/>
    </w:rPr>
  </w:style>
  <w:style w:type="character" w:customStyle="1" w:styleId="ACTSETNUM">
    <w:name w:val="ACTSET_NUM"/>
    <w:rsid w:val="00274BA8"/>
    <w:rPr>
      <w:b/>
    </w:rPr>
  </w:style>
  <w:style w:type="paragraph" w:customStyle="1" w:styleId="ACTSETTTL">
    <w:name w:val="ACTSET_TTL"/>
    <w:basedOn w:val="Normal"/>
    <w:rsid w:val="00274BA8"/>
    <w:pPr>
      <w:tabs>
        <w:tab w:val="left" w:pos="720"/>
      </w:tabs>
      <w:spacing w:after="120"/>
    </w:pPr>
    <w:rPr>
      <w:rFonts w:ascii="GillSans-Bold" w:hAnsi="GillSans-Bold"/>
      <w:b/>
      <w:color w:val="0000FF"/>
      <w:sz w:val="28"/>
      <w:szCs w:val="20"/>
    </w:rPr>
  </w:style>
  <w:style w:type="paragraph" w:customStyle="1" w:styleId="ACT">
    <w:name w:val="ACT"/>
    <w:basedOn w:val="Normal"/>
    <w:link w:val="ACTChar"/>
    <w:rsid w:val="00274BA8"/>
    <w:pPr>
      <w:spacing w:before="120"/>
      <w:ind w:left="720"/>
    </w:pPr>
    <w:rPr>
      <w:rFonts w:eastAsia="Times"/>
      <w:szCs w:val="20"/>
    </w:rPr>
  </w:style>
  <w:style w:type="paragraph" w:customStyle="1" w:styleId="ACTSETFIRST">
    <w:name w:val="ACTSET_FIRST"/>
    <w:basedOn w:val="Normal"/>
    <w:rsid w:val="00274BA8"/>
    <w:pPr>
      <w:spacing w:before="120" w:line="360" w:lineRule="auto"/>
    </w:pPr>
    <w:rPr>
      <w:rFonts w:eastAsia="Times"/>
      <w:szCs w:val="20"/>
    </w:rPr>
  </w:style>
  <w:style w:type="paragraph" w:customStyle="1" w:styleId="SECHEADFIRST">
    <w:name w:val="SEC_HEADFIRST"/>
    <w:basedOn w:val="Normal"/>
    <w:rsid w:val="00274BA8"/>
    <w:pPr>
      <w:spacing w:line="360" w:lineRule="auto"/>
    </w:pPr>
    <w:rPr>
      <w:rFonts w:eastAsia="Times"/>
      <w:color w:val="000000"/>
      <w:szCs w:val="20"/>
    </w:rPr>
  </w:style>
  <w:style w:type="paragraph" w:customStyle="1" w:styleId="ACTNUM">
    <w:name w:val="ACT_NUM"/>
    <w:basedOn w:val="StyleACTNUM"/>
    <w:rsid w:val="00274BA8"/>
  </w:style>
  <w:style w:type="paragraph" w:customStyle="1" w:styleId="FIG2TTL">
    <w:name w:val="FIG2_TTL"/>
    <w:basedOn w:val="Normal"/>
    <w:rsid w:val="00274BA8"/>
    <w:pPr>
      <w:spacing w:before="120" w:line="360" w:lineRule="auto"/>
    </w:pPr>
    <w:rPr>
      <w:rFonts w:eastAsia="Times"/>
      <w:b/>
      <w:sz w:val="28"/>
      <w:szCs w:val="20"/>
    </w:rPr>
  </w:style>
  <w:style w:type="paragraph" w:customStyle="1" w:styleId="ACTUNTBLCOLHD">
    <w:name w:val="ACT_UNTBL_COLHD"/>
    <w:basedOn w:val="Normal"/>
    <w:rsid w:val="00274BA8"/>
    <w:pPr>
      <w:spacing w:before="120" w:line="360" w:lineRule="auto"/>
    </w:pPr>
    <w:rPr>
      <w:rFonts w:eastAsia="Times"/>
      <w:szCs w:val="20"/>
    </w:rPr>
  </w:style>
  <w:style w:type="paragraph" w:customStyle="1" w:styleId="ACTUNTBL">
    <w:name w:val="ACT_UNTBL"/>
    <w:basedOn w:val="Normal"/>
    <w:link w:val="ACTUNTBLChar"/>
    <w:rsid w:val="00274BA8"/>
    <w:pPr>
      <w:spacing w:before="120" w:line="360" w:lineRule="auto"/>
    </w:pPr>
    <w:rPr>
      <w:rFonts w:eastAsia="Times"/>
      <w:szCs w:val="20"/>
    </w:rPr>
  </w:style>
  <w:style w:type="paragraph" w:customStyle="1" w:styleId="ACTSETDTONLY">
    <w:name w:val="ACTSET_DT_ONLY"/>
    <w:basedOn w:val="Normal"/>
    <w:rsid w:val="00274BA8"/>
    <w:pPr>
      <w:spacing w:before="120" w:line="360" w:lineRule="auto"/>
    </w:pPr>
    <w:rPr>
      <w:rFonts w:eastAsia="Times"/>
      <w:szCs w:val="20"/>
    </w:rPr>
  </w:style>
  <w:style w:type="paragraph" w:customStyle="1" w:styleId="BX5SUPTTL">
    <w:name w:val="BX5_SUPTTL"/>
    <w:basedOn w:val="Normal"/>
    <w:rsid w:val="00274BA8"/>
    <w:pPr>
      <w:tabs>
        <w:tab w:val="left" w:pos="720"/>
      </w:tabs>
      <w:spacing w:after="120"/>
    </w:pPr>
    <w:rPr>
      <w:rFonts w:ascii="GillSans-Bold" w:hAnsi="GillSans-Bold"/>
      <w:b/>
      <w:color w:val="808000"/>
      <w:sz w:val="28"/>
      <w:szCs w:val="20"/>
    </w:rPr>
  </w:style>
  <w:style w:type="paragraph" w:customStyle="1" w:styleId="BX5">
    <w:name w:val="BX5"/>
    <w:basedOn w:val="Normal"/>
    <w:rsid w:val="00274BA8"/>
    <w:pPr>
      <w:spacing w:before="120" w:line="360" w:lineRule="auto"/>
    </w:pPr>
    <w:rPr>
      <w:rFonts w:eastAsia="Times"/>
      <w:szCs w:val="20"/>
    </w:rPr>
  </w:style>
  <w:style w:type="paragraph" w:customStyle="1" w:styleId="BX5EXR">
    <w:name w:val="BX5_EXR"/>
    <w:basedOn w:val="Normal"/>
    <w:rsid w:val="00274BA8"/>
    <w:pPr>
      <w:spacing w:before="120" w:line="360" w:lineRule="auto"/>
    </w:pPr>
    <w:rPr>
      <w:rFonts w:eastAsia="Times"/>
      <w:szCs w:val="20"/>
    </w:rPr>
  </w:style>
  <w:style w:type="paragraph" w:customStyle="1" w:styleId="BX5EXRTTL">
    <w:name w:val="BX5_EXR_TTL"/>
    <w:basedOn w:val="BX2TTL"/>
    <w:rsid w:val="00274BA8"/>
  </w:style>
  <w:style w:type="character" w:customStyle="1" w:styleId="BX5EXRNUM">
    <w:name w:val="BX5_EXR_NUM"/>
    <w:rsid w:val="00274BA8"/>
  </w:style>
  <w:style w:type="paragraph" w:customStyle="1" w:styleId="CRSUPTTL">
    <w:name w:val="CR_SUPTTL"/>
    <w:basedOn w:val="Normal"/>
    <w:rsid w:val="00274BA8"/>
    <w:pPr>
      <w:tabs>
        <w:tab w:val="left" w:pos="720"/>
      </w:tabs>
      <w:spacing w:after="120"/>
    </w:pPr>
    <w:rPr>
      <w:rFonts w:ascii="GillSans-Bold" w:hAnsi="GillSans-Bold"/>
      <w:b/>
      <w:color w:val="808000"/>
      <w:sz w:val="28"/>
      <w:szCs w:val="20"/>
    </w:rPr>
  </w:style>
  <w:style w:type="paragraph" w:customStyle="1" w:styleId="CRKTSETTTL">
    <w:name w:val="CR_KTSET_TTL"/>
    <w:basedOn w:val="CFINTRO"/>
    <w:rsid w:val="00274BA8"/>
    <w:rPr>
      <w:color w:val="0000FF"/>
      <w:sz w:val="28"/>
    </w:rPr>
  </w:style>
  <w:style w:type="paragraph" w:customStyle="1" w:styleId="CRKT">
    <w:name w:val="CR_KT"/>
    <w:basedOn w:val="CFINTRO"/>
    <w:rsid w:val="00274BA8"/>
  </w:style>
  <w:style w:type="paragraph" w:customStyle="1" w:styleId="CRTTL">
    <w:name w:val="CR_TTL"/>
    <w:basedOn w:val="Normal"/>
    <w:rsid w:val="00274BA8"/>
    <w:pPr>
      <w:tabs>
        <w:tab w:val="left" w:pos="720"/>
      </w:tabs>
      <w:spacing w:after="120"/>
    </w:pPr>
    <w:rPr>
      <w:rFonts w:ascii="GillSans-Bold" w:hAnsi="GillSans-Bold"/>
      <w:b/>
      <w:color w:val="800000"/>
      <w:sz w:val="28"/>
      <w:szCs w:val="20"/>
    </w:rPr>
  </w:style>
  <w:style w:type="character" w:customStyle="1" w:styleId="CRKTPG">
    <w:name w:val="CR_KT_PG"/>
    <w:rsid w:val="00274BA8"/>
  </w:style>
  <w:style w:type="paragraph" w:customStyle="1" w:styleId="CRSETMATCHINSTR">
    <w:name w:val="CR_SET_MATCH_INSTR"/>
    <w:basedOn w:val="Normal"/>
    <w:rsid w:val="00274BA8"/>
    <w:pPr>
      <w:spacing w:before="120" w:line="360" w:lineRule="auto"/>
    </w:pPr>
    <w:rPr>
      <w:rFonts w:eastAsia="Times"/>
      <w:szCs w:val="20"/>
    </w:rPr>
  </w:style>
  <w:style w:type="paragraph" w:customStyle="1" w:styleId="CRSETMATCHLLFIRST">
    <w:name w:val="CR_SET_MATCH_LL_FIRST"/>
    <w:basedOn w:val="Normal"/>
    <w:rsid w:val="00274BA8"/>
    <w:pPr>
      <w:tabs>
        <w:tab w:val="left" w:pos="450"/>
      </w:tabs>
      <w:spacing w:before="120" w:after="240" w:line="240" w:lineRule="atLeast"/>
      <w:ind w:left="446" w:hanging="446"/>
    </w:pPr>
    <w:rPr>
      <w:rFonts w:eastAsia="Times"/>
      <w:szCs w:val="20"/>
    </w:rPr>
  </w:style>
  <w:style w:type="paragraph" w:customStyle="1" w:styleId="CRSETMATCHLLMID">
    <w:name w:val="CR_SET_MATCH_LL_MID"/>
    <w:basedOn w:val="Normal"/>
    <w:rsid w:val="00274BA8"/>
    <w:pPr>
      <w:tabs>
        <w:tab w:val="left" w:pos="450"/>
      </w:tabs>
      <w:spacing w:before="120" w:after="240" w:line="240" w:lineRule="atLeast"/>
      <w:ind w:left="446" w:hanging="446"/>
    </w:pPr>
    <w:rPr>
      <w:rFonts w:eastAsia="Times"/>
      <w:szCs w:val="20"/>
    </w:rPr>
  </w:style>
  <w:style w:type="paragraph" w:customStyle="1" w:styleId="CRSETMATCHLLLTR">
    <w:name w:val="CR_SET_MATCH_LL_LTR"/>
    <w:basedOn w:val="Normal"/>
    <w:rsid w:val="00274BA8"/>
    <w:pPr>
      <w:tabs>
        <w:tab w:val="left" w:pos="450"/>
      </w:tabs>
      <w:spacing w:before="120" w:after="240" w:line="240" w:lineRule="atLeast"/>
      <w:ind w:left="446" w:hanging="446"/>
    </w:pPr>
    <w:rPr>
      <w:rFonts w:eastAsia="Times"/>
      <w:szCs w:val="20"/>
    </w:rPr>
  </w:style>
  <w:style w:type="paragraph" w:customStyle="1" w:styleId="CRSETMATCHLLLAST">
    <w:name w:val="CR_SET_MATCH_LL_LAST"/>
    <w:basedOn w:val="Normal"/>
    <w:rsid w:val="00274BA8"/>
    <w:pPr>
      <w:tabs>
        <w:tab w:val="left" w:pos="450"/>
      </w:tabs>
      <w:spacing w:before="120" w:after="240" w:line="240" w:lineRule="atLeast"/>
      <w:ind w:left="446" w:hanging="446"/>
    </w:pPr>
    <w:rPr>
      <w:rFonts w:eastAsia="Times"/>
      <w:szCs w:val="20"/>
    </w:rPr>
  </w:style>
  <w:style w:type="paragraph" w:customStyle="1" w:styleId="CRSETMATCHNLFIRST">
    <w:name w:val="CR_SET_MATCH_NL_FIRST"/>
    <w:basedOn w:val="Normal"/>
    <w:rsid w:val="00274BA8"/>
    <w:pPr>
      <w:tabs>
        <w:tab w:val="left" w:pos="288"/>
      </w:tabs>
      <w:spacing w:after="240" w:line="240" w:lineRule="atLeast"/>
      <w:ind w:left="1260" w:hanging="1260"/>
    </w:pPr>
    <w:rPr>
      <w:rFonts w:eastAsia="Times"/>
      <w:szCs w:val="20"/>
    </w:rPr>
  </w:style>
  <w:style w:type="paragraph" w:customStyle="1" w:styleId="CRSETMATCHNLMID">
    <w:name w:val="CR_SET_MATCH_NL_MID"/>
    <w:basedOn w:val="Normal"/>
    <w:rsid w:val="00274BA8"/>
    <w:pPr>
      <w:tabs>
        <w:tab w:val="left" w:pos="288"/>
      </w:tabs>
      <w:spacing w:after="240" w:line="240" w:lineRule="atLeast"/>
      <w:ind w:left="1260" w:hanging="1260"/>
    </w:pPr>
    <w:rPr>
      <w:rFonts w:eastAsia="Times"/>
      <w:szCs w:val="20"/>
    </w:rPr>
  </w:style>
  <w:style w:type="paragraph" w:customStyle="1" w:styleId="CRSETMATCHNLLAST">
    <w:name w:val="CR_SET_MATCH_NL_LAST"/>
    <w:basedOn w:val="Normal"/>
    <w:rsid w:val="00274BA8"/>
    <w:pPr>
      <w:tabs>
        <w:tab w:val="left" w:pos="288"/>
      </w:tabs>
      <w:spacing w:after="240" w:line="240" w:lineRule="atLeast"/>
      <w:ind w:left="1260" w:hanging="1260"/>
    </w:pPr>
    <w:rPr>
      <w:rFonts w:eastAsia="Times"/>
      <w:szCs w:val="20"/>
    </w:rPr>
  </w:style>
  <w:style w:type="paragraph" w:customStyle="1" w:styleId="CRSETFIBQSETINSTR">
    <w:name w:val="CR_SET_FIBQSET_INSTR"/>
    <w:basedOn w:val="Normal"/>
    <w:rsid w:val="00274BA8"/>
    <w:pPr>
      <w:spacing w:after="120"/>
    </w:pPr>
    <w:rPr>
      <w:rFonts w:eastAsia="Times"/>
      <w:szCs w:val="20"/>
    </w:rPr>
  </w:style>
  <w:style w:type="paragraph" w:customStyle="1" w:styleId="CRSETFIBQ0">
    <w:name w:val="CR_SET_FIBQ"/>
    <w:basedOn w:val="Normal"/>
    <w:rsid w:val="00274BA8"/>
    <w:pPr>
      <w:tabs>
        <w:tab w:val="left" w:pos="1728"/>
        <w:tab w:val="left" w:pos="5328"/>
      </w:tabs>
      <w:spacing w:after="120"/>
      <w:ind w:left="540" w:hanging="540"/>
    </w:pPr>
    <w:rPr>
      <w:rFonts w:eastAsia="Times"/>
      <w:szCs w:val="20"/>
    </w:rPr>
  </w:style>
  <w:style w:type="paragraph" w:customStyle="1" w:styleId="CRSETRQSETTTL">
    <w:name w:val="CR_SET_RQSET_TTL"/>
    <w:basedOn w:val="Normal"/>
    <w:rsid w:val="00274BA8"/>
    <w:pPr>
      <w:tabs>
        <w:tab w:val="left" w:pos="720"/>
      </w:tabs>
      <w:spacing w:after="120"/>
    </w:pPr>
    <w:rPr>
      <w:rFonts w:ascii="GillSans-Bold" w:hAnsi="GillSans-Bold"/>
      <w:b/>
      <w:color w:val="800000"/>
      <w:sz w:val="28"/>
      <w:szCs w:val="20"/>
    </w:rPr>
  </w:style>
  <w:style w:type="paragraph" w:customStyle="1" w:styleId="CRSETRQSETH1">
    <w:name w:val="CR_SET_RQSET_H1"/>
    <w:basedOn w:val="Normal"/>
    <w:rsid w:val="00274BA8"/>
    <w:pPr>
      <w:spacing w:before="240" w:after="120" w:line="240" w:lineRule="atLeast"/>
      <w:outlineLvl w:val="1"/>
    </w:pPr>
    <w:rPr>
      <w:rFonts w:eastAsia="Times"/>
      <w:b/>
      <w:color w:val="000080"/>
      <w:sz w:val="28"/>
      <w:szCs w:val="20"/>
    </w:rPr>
  </w:style>
  <w:style w:type="paragraph" w:customStyle="1" w:styleId="CRSETRQSETFIRST">
    <w:name w:val="CR_SET_RQSET_FIRST"/>
    <w:basedOn w:val="Normal"/>
    <w:rsid w:val="00274BA8"/>
    <w:pPr>
      <w:spacing w:before="120" w:line="360" w:lineRule="auto"/>
    </w:pPr>
    <w:rPr>
      <w:rFonts w:eastAsia="Times"/>
      <w:szCs w:val="20"/>
    </w:rPr>
  </w:style>
  <w:style w:type="paragraph" w:customStyle="1" w:styleId="CRSETRQSET">
    <w:name w:val="CR_SET_RQSET"/>
    <w:basedOn w:val="Normal"/>
    <w:rsid w:val="00274BA8"/>
    <w:pPr>
      <w:spacing w:before="120" w:line="360" w:lineRule="auto"/>
    </w:pPr>
    <w:rPr>
      <w:rFonts w:eastAsia="Times"/>
      <w:szCs w:val="20"/>
    </w:rPr>
  </w:style>
  <w:style w:type="paragraph" w:customStyle="1" w:styleId="CRSETRQSETDTH1">
    <w:name w:val="CR_SET_RQSET_DT_H1"/>
    <w:basedOn w:val="Normal"/>
    <w:rsid w:val="00274BA8"/>
    <w:pPr>
      <w:spacing w:before="240" w:after="120" w:line="240" w:lineRule="atLeast"/>
      <w:outlineLvl w:val="1"/>
    </w:pPr>
    <w:rPr>
      <w:rFonts w:eastAsia="Times"/>
      <w:b/>
      <w:color w:val="000080"/>
      <w:sz w:val="28"/>
      <w:szCs w:val="20"/>
    </w:rPr>
  </w:style>
  <w:style w:type="paragraph" w:customStyle="1" w:styleId="CRSETRQSETDT">
    <w:name w:val="CR_SET_RQSET_DT"/>
    <w:basedOn w:val="Normal"/>
    <w:rsid w:val="00274BA8"/>
    <w:pPr>
      <w:spacing w:before="120" w:line="360" w:lineRule="auto"/>
    </w:pPr>
    <w:rPr>
      <w:rFonts w:eastAsia="Times"/>
      <w:szCs w:val="20"/>
    </w:rPr>
  </w:style>
  <w:style w:type="paragraph" w:customStyle="1" w:styleId="CRSETRQSETINSTR">
    <w:name w:val="CR_SET_RQSET_INSTR"/>
    <w:basedOn w:val="Normal"/>
    <w:rsid w:val="00274BA8"/>
    <w:pPr>
      <w:spacing w:before="120" w:line="360" w:lineRule="auto"/>
    </w:pPr>
    <w:rPr>
      <w:rFonts w:eastAsia="Times"/>
      <w:szCs w:val="20"/>
    </w:rPr>
  </w:style>
  <w:style w:type="paragraph" w:customStyle="1" w:styleId="CRSETRQ">
    <w:name w:val="CR_SET_RQ"/>
    <w:basedOn w:val="Normal"/>
    <w:rsid w:val="00274BA8"/>
    <w:pPr>
      <w:spacing w:before="120"/>
      <w:ind w:left="720" w:hanging="720"/>
    </w:pPr>
    <w:rPr>
      <w:rFonts w:eastAsia="Times"/>
      <w:szCs w:val="20"/>
    </w:rPr>
  </w:style>
  <w:style w:type="paragraph" w:customStyle="1" w:styleId="CRSETRQSETUNTBLCOLHD">
    <w:name w:val="CR_SET_RQSET_UNTBL_COLHD"/>
    <w:basedOn w:val="Normal"/>
    <w:rsid w:val="00274BA8"/>
    <w:pPr>
      <w:spacing w:before="120" w:line="360" w:lineRule="auto"/>
    </w:pPr>
    <w:rPr>
      <w:rFonts w:eastAsia="Times"/>
      <w:szCs w:val="20"/>
    </w:rPr>
  </w:style>
  <w:style w:type="paragraph" w:customStyle="1" w:styleId="CRSETRQSETUNTBL">
    <w:name w:val="CR_SET_RQSET_UNTBL"/>
    <w:basedOn w:val="Normal"/>
    <w:rsid w:val="00274BA8"/>
    <w:pPr>
      <w:spacing w:before="120" w:line="360" w:lineRule="auto"/>
    </w:pPr>
    <w:rPr>
      <w:rFonts w:eastAsia="Times"/>
      <w:szCs w:val="20"/>
    </w:rPr>
  </w:style>
  <w:style w:type="paragraph" w:customStyle="1" w:styleId="CRACTSETDTH1">
    <w:name w:val="CR_ACTSET_DT_H1"/>
    <w:basedOn w:val="Normal"/>
    <w:rsid w:val="00274BA8"/>
    <w:pPr>
      <w:spacing w:before="240" w:after="120" w:line="240" w:lineRule="atLeast"/>
      <w:outlineLvl w:val="1"/>
    </w:pPr>
    <w:rPr>
      <w:rFonts w:eastAsia="Times"/>
      <w:b/>
      <w:color w:val="000080"/>
      <w:sz w:val="28"/>
      <w:szCs w:val="20"/>
    </w:rPr>
  </w:style>
  <w:style w:type="paragraph" w:customStyle="1" w:styleId="CRACTSETDTFIRST">
    <w:name w:val="CR_ACTSET_DT_FIRST"/>
    <w:basedOn w:val="Normal"/>
    <w:rsid w:val="00274BA8"/>
    <w:pPr>
      <w:spacing w:before="120" w:line="360" w:lineRule="auto"/>
    </w:pPr>
    <w:rPr>
      <w:rFonts w:eastAsia="Times"/>
      <w:szCs w:val="20"/>
    </w:rPr>
  </w:style>
  <w:style w:type="paragraph" w:customStyle="1" w:styleId="CRACTSETINSTR">
    <w:name w:val="CR_ACTSET_INSTR"/>
    <w:basedOn w:val="Normal"/>
    <w:rsid w:val="00274BA8"/>
    <w:pPr>
      <w:spacing w:before="120" w:line="360" w:lineRule="auto"/>
    </w:pPr>
    <w:rPr>
      <w:rFonts w:eastAsia="Times"/>
      <w:szCs w:val="20"/>
    </w:rPr>
  </w:style>
  <w:style w:type="paragraph" w:customStyle="1" w:styleId="CRACTSETDTONLY">
    <w:name w:val="CR_ACTSET_DT_ONLY"/>
    <w:basedOn w:val="Normal"/>
    <w:rsid w:val="00274BA8"/>
    <w:pPr>
      <w:spacing w:before="120" w:line="360" w:lineRule="auto"/>
    </w:pPr>
    <w:rPr>
      <w:rFonts w:eastAsia="Times"/>
      <w:szCs w:val="20"/>
    </w:rPr>
  </w:style>
  <w:style w:type="paragraph" w:customStyle="1" w:styleId="CRCS1TTL">
    <w:name w:val="CR_CS1_TTL"/>
    <w:basedOn w:val="Normal"/>
    <w:rsid w:val="00274BA8"/>
    <w:pPr>
      <w:tabs>
        <w:tab w:val="left" w:pos="720"/>
      </w:tabs>
      <w:spacing w:after="120"/>
    </w:pPr>
    <w:rPr>
      <w:rFonts w:ascii="GillSans-Bold" w:hAnsi="GillSans-Bold"/>
      <w:b/>
      <w:color w:val="800000"/>
      <w:sz w:val="28"/>
      <w:szCs w:val="20"/>
    </w:rPr>
  </w:style>
  <w:style w:type="paragraph" w:customStyle="1" w:styleId="CRCS1FIRST">
    <w:name w:val="CR_CS1_FIRST"/>
    <w:basedOn w:val="Normal"/>
    <w:rsid w:val="00274BA8"/>
    <w:pPr>
      <w:spacing w:before="120" w:line="360" w:lineRule="auto"/>
    </w:pPr>
    <w:rPr>
      <w:rFonts w:eastAsia="Times"/>
      <w:szCs w:val="20"/>
    </w:rPr>
  </w:style>
  <w:style w:type="paragraph" w:customStyle="1" w:styleId="CRCS1">
    <w:name w:val="CR_CS1"/>
    <w:basedOn w:val="Normal"/>
    <w:rsid w:val="00274BA8"/>
    <w:pPr>
      <w:spacing w:before="120" w:line="360" w:lineRule="auto"/>
    </w:pPr>
    <w:rPr>
      <w:rFonts w:eastAsia="Times"/>
      <w:szCs w:val="20"/>
    </w:rPr>
  </w:style>
  <w:style w:type="paragraph" w:customStyle="1" w:styleId="CREXRFIRST">
    <w:name w:val="CR_EXR_FIRST"/>
    <w:basedOn w:val="Normal"/>
    <w:rsid w:val="00274BA8"/>
    <w:pPr>
      <w:spacing w:before="120" w:line="360" w:lineRule="auto"/>
    </w:pPr>
    <w:rPr>
      <w:rFonts w:eastAsia="Times"/>
      <w:szCs w:val="20"/>
    </w:rPr>
  </w:style>
  <w:style w:type="paragraph" w:customStyle="1" w:styleId="CREXRNLFIRST">
    <w:name w:val="CR_EXR_NL_FIRST"/>
    <w:basedOn w:val="Normal"/>
    <w:rsid w:val="00274BA8"/>
    <w:pPr>
      <w:tabs>
        <w:tab w:val="left" w:pos="1080"/>
      </w:tabs>
      <w:spacing w:before="120"/>
      <w:ind w:left="720" w:hanging="720"/>
    </w:pPr>
    <w:rPr>
      <w:rFonts w:eastAsia="Times"/>
      <w:szCs w:val="20"/>
    </w:rPr>
  </w:style>
  <w:style w:type="paragraph" w:customStyle="1" w:styleId="CREXRNLLAST">
    <w:name w:val="CR_EXR_NL_LAST"/>
    <w:basedOn w:val="Normal"/>
    <w:rsid w:val="00274BA8"/>
    <w:pPr>
      <w:tabs>
        <w:tab w:val="left" w:pos="1080"/>
      </w:tabs>
      <w:spacing w:before="240" w:after="120"/>
    </w:pPr>
    <w:rPr>
      <w:rFonts w:eastAsia="Times"/>
      <w:szCs w:val="20"/>
    </w:rPr>
  </w:style>
  <w:style w:type="paragraph" w:customStyle="1" w:styleId="CREXRNLMID">
    <w:name w:val="CR_EXR_NL_MID"/>
    <w:basedOn w:val="Normal"/>
    <w:rsid w:val="00274BA8"/>
    <w:pPr>
      <w:tabs>
        <w:tab w:val="left" w:pos="1080"/>
      </w:tabs>
      <w:spacing w:before="120"/>
      <w:ind w:left="720" w:hanging="720"/>
    </w:pPr>
    <w:rPr>
      <w:rFonts w:eastAsia="Times"/>
      <w:szCs w:val="20"/>
    </w:rPr>
  </w:style>
  <w:style w:type="paragraph" w:customStyle="1" w:styleId="CREXRNLNUM">
    <w:name w:val="CR_EXR_NL_NUM"/>
    <w:basedOn w:val="Normal"/>
    <w:autoRedefine/>
    <w:rsid w:val="00274BA8"/>
    <w:pPr>
      <w:spacing w:after="240" w:line="240" w:lineRule="atLeast"/>
      <w:outlineLvl w:val="2"/>
    </w:pPr>
    <w:rPr>
      <w:rFonts w:ascii="Times" w:hAnsi="Times"/>
      <w:b/>
      <w:color w:val="FF6600"/>
      <w:sz w:val="28"/>
      <w:szCs w:val="20"/>
    </w:rPr>
  </w:style>
  <w:style w:type="paragraph" w:customStyle="1" w:styleId="CREXRSUPTTL">
    <w:name w:val="CR_EXR_SUPTTL"/>
    <w:basedOn w:val="CRACTSETTTL"/>
    <w:rsid w:val="00274BA8"/>
  </w:style>
  <w:style w:type="paragraph" w:customStyle="1" w:styleId="CRRBRCTTL">
    <w:name w:val="CR_RBRC_TTL"/>
    <w:basedOn w:val="Normal"/>
    <w:rsid w:val="00274BA8"/>
    <w:pPr>
      <w:tabs>
        <w:tab w:val="left" w:pos="720"/>
      </w:tabs>
      <w:spacing w:after="120"/>
    </w:pPr>
    <w:rPr>
      <w:rFonts w:ascii="GillSans-Bold" w:hAnsi="GillSans-Bold"/>
      <w:b/>
      <w:color w:val="800000"/>
      <w:sz w:val="28"/>
      <w:szCs w:val="20"/>
    </w:rPr>
  </w:style>
  <w:style w:type="paragraph" w:customStyle="1" w:styleId="CRRBRCFIRST">
    <w:name w:val="CR_RBRC_FIRST"/>
    <w:basedOn w:val="Normal"/>
    <w:rsid w:val="00274BA8"/>
    <w:pPr>
      <w:spacing w:before="120" w:line="360" w:lineRule="auto"/>
    </w:pPr>
    <w:rPr>
      <w:rFonts w:eastAsia="Times"/>
      <w:szCs w:val="20"/>
    </w:rPr>
  </w:style>
  <w:style w:type="paragraph" w:customStyle="1" w:styleId="CRRBRC">
    <w:name w:val="CR_RBRC"/>
    <w:basedOn w:val="Normal"/>
    <w:rsid w:val="00274BA8"/>
    <w:pPr>
      <w:spacing w:before="120" w:line="360" w:lineRule="auto"/>
    </w:pPr>
    <w:rPr>
      <w:rFonts w:eastAsia="Times"/>
      <w:szCs w:val="20"/>
    </w:rPr>
  </w:style>
  <w:style w:type="paragraph" w:customStyle="1" w:styleId="CRRBRCUNTBLCOLHD">
    <w:name w:val="CR_RBRC_UNTBL_COLHD"/>
    <w:basedOn w:val="Normal"/>
    <w:rsid w:val="00274BA8"/>
    <w:pPr>
      <w:spacing w:before="120" w:line="360" w:lineRule="auto"/>
    </w:pPr>
    <w:rPr>
      <w:rFonts w:eastAsia="Times"/>
      <w:szCs w:val="20"/>
    </w:rPr>
  </w:style>
  <w:style w:type="paragraph" w:customStyle="1" w:styleId="CRRBRCUNTBL">
    <w:name w:val="CR_RBRC_UNTBL"/>
    <w:basedOn w:val="Normal"/>
    <w:rsid w:val="00274BA8"/>
    <w:pPr>
      <w:spacing w:before="120" w:line="360" w:lineRule="auto"/>
    </w:pPr>
    <w:rPr>
      <w:rFonts w:eastAsia="Times"/>
      <w:szCs w:val="20"/>
    </w:rPr>
  </w:style>
  <w:style w:type="paragraph" w:customStyle="1" w:styleId="CRRBRCUNTBLSH">
    <w:name w:val="CR_RBRC_UNTBL_SH"/>
    <w:basedOn w:val="Normal"/>
    <w:rsid w:val="00274BA8"/>
    <w:pPr>
      <w:spacing w:before="120" w:line="360" w:lineRule="auto"/>
    </w:pPr>
    <w:rPr>
      <w:rFonts w:eastAsia="Times"/>
      <w:szCs w:val="20"/>
    </w:rPr>
  </w:style>
  <w:style w:type="paragraph" w:customStyle="1" w:styleId="CRPROBTTL">
    <w:name w:val="CR_PROB_TTL"/>
    <w:basedOn w:val="Normal"/>
    <w:rsid w:val="00274BA8"/>
    <w:pPr>
      <w:tabs>
        <w:tab w:val="left" w:pos="720"/>
      </w:tabs>
      <w:spacing w:after="120"/>
    </w:pPr>
    <w:rPr>
      <w:rFonts w:ascii="GillSans-Bold" w:hAnsi="GillSans-Bold"/>
      <w:b/>
      <w:color w:val="800000"/>
      <w:sz w:val="28"/>
      <w:szCs w:val="20"/>
    </w:rPr>
  </w:style>
  <w:style w:type="paragraph" w:customStyle="1" w:styleId="CRPROBH1">
    <w:name w:val="CR_PROB_H1"/>
    <w:basedOn w:val="Normal"/>
    <w:rsid w:val="00274BA8"/>
    <w:pPr>
      <w:spacing w:before="240" w:after="120" w:line="240" w:lineRule="atLeast"/>
      <w:outlineLvl w:val="1"/>
    </w:pPr>
    <w:rPr>
      <w:rFonts w:eastAsia="Times"/>
      <w:b/>
      <w:color w:val="000080"/>
      <w:sz w:val="28"/>
      <w:szCs w:val="20"/>
    </w:rPr>
  </w:style>
  <w:style w:type="paragraph" w:customStyle="1" w:styleId="CRPROBFIRST">
    <w:name w:val="CR_PROB_FIRST"/>
    <w:basedOn w:val="Normal"/>
    <w:rsid w:val="00274BA8"/>
    <w:pPr>
      <w:spacing w:before="120" w:line="360" w:lineRule="auto"/>
    </w:pPr>
    <w:rPr>
      <w:rFonts w:eastAsia="Times"/>
      <w:szCs w:val="20"/>
    </w:rPr>
  </w:style>
  <w:style w:type="paragraph" w:customStyle="1" w:styleId="CRPROBDTH1">
    <w:name w:val="CR_PROB_DT_H1"/>
    <w:basedOn w:val="Normal"/>
    <w:rsid w:val="00274BA8"/>
    <w:pPr>
      <w:spacing w:before="240" w:after="120" w:line="240" w:lineRule="atLeast"/>
      <w:outlineLvl w:val="1"/>
    </w:pPr>
    <w:rPr>
      <w:rFonts w:eastAsia="Times"/>
      <w:b/>
      <w:color w:val="000080"/>
      <w:sz w:val="28"/>
      <w:szCs w:val="20"/>
    </w:rPr>
  </w:style>
  <w:style w:type="paragraph" w:customStyle="1" w:styleId="CRPROBDTFIRST">
    <w:name w:val="CR_PROB_DT_FIRST"/>
    <w:basedOn w:val="Normal"/>
    <w:rsid w:val="00274BA8"/>
    <w:pPr>
      <w:spacing w:before="120" w:line="360" w:lineRule="auto"/>
    </w:pPr>
    <w:rPr>
      <w:rFonts w:eastAsia="Times"/>
      <w:szCs w:val="20"/>
    </w:rPr>
  </w:style>
  <w:style w:type="paragraph" w:customStyle="1" w:styleId="CRPROB">
    <w:name w:val="CR_PROB"/>
    <w:basedOn w:val="CFINTRO"/>
    <w:rsid w:val="00274BA8"/>
  </w:style>
  <w:style w:type="paragraph" w:customStyle="1" w:styleId="CRPROBDTONLY">
    <w:name w:val="CR_PROB_DT_ONLY"/>
    <w:basedOn w:val="Normal"/>
    <w:rsid w:val="00274BA8"/>
    <w:pPr>
      <w:spacing w:before="120" w:line="360" w:lineRule="auto"/>
    </w:pPr>
    <w:rPr>
      <w:rFonts w:eastAsia="Times"/>
      <w:szCs w:val="20"/>
    </w:rPr>
  </w:style>
  <w:style w:type="paragraph" w:customStyle="1" w:styleId="CRPROBDTINSTR">
    <w:name w:val="CR_PROB_DT_INSTR"/>
    <w:basedOn w:val="Normal"/>
    <w:rsid w:val="00274BA8"/>
    <w:pPr>
      <w:spacing w:before="120" w:line="360" w:lineRule="auto"/>
    </w:pPr>
    <w:rPr>
      <w:rFonts w:eastAsia="Times"/>
      <w:szCs w:val="20"/>
    </w:rPr>
  </w:style>
  <w:style w:type="paragraph" w:customStyle="1" w:styleId="DG1">
    <w:name w:val="DG1"/>
    <w:basedOn w:val="CRSUPTTL"/>
    <w:rsid w:val="00274BA8"/>
    <w:rPr>
      <w:b w:val="0"/>
      <w:color w:val="800000"/>
      <w:szCs w:val="28"/>
    </w:rPr>
  </w:style>
  <w:style w:type="paragraph" w:customStyle="1" w:styleId="DG2">
    <w:name w:val="DG2"/>
    <w:basedOn w:val="DG1"/>
    <w:rsid w:val="00274BA8"/>
    <w:rPr>
      <w:color w:val="FF6600"/>
    </w:rPr>
  </w:style>
  <w:style w:type="paragraph" w:customStyle="1" w:styleId="DG3">
    <w:name w:val="DG3"/>
    <w:basedOn w:val="DG2"/>
    <w:rsid w:val="00274BA8"/>
    <w:rPr>
      <w:color w:val="FF00FF"/>
    </w:rPr>
  </w:style>
  <w:style w:type="paragraph" w:customStyle="1" w:styleId="DG4">
    <w:name w:val="DG4"/>
    <w:basedOn w:val="DG3"/>
    <w:rsid w:val="00274BA8"/>
    <w:rPr>
      <w:color w:val="008000"/>
    </w:rPr>
  </w:style>
  <w:style w:type="paragraph" w:customStyle="1" w:styleId="DG5">
    <w:name w:val="DG5"/>
    <w:basedOn w:val="DG4"/>
    <w:rsid w:val="00274BA8"/>
    <w:rPr>
      <w:color w:val="800080"/>
    </w:rPr>
  </w:style>
  <w:style w:type="paragraph" w:customStyle="1" w:styleId="DG6">
    <w:name w:val="DG6"/>
    <w:basedOn w:val="DG5"/>
    <w:rsid w:val="00274BA8"/>
    <w:rPr>
      <w:color w:val="333399"/>
    </w:rPr>
  </w:style>
  <w:style w:type="paragraph" w:customStyle="1" w:styleId="DG7">
    <w:name w:val="DG7"/>
    <w:basedOn w:val="DG6"/>
    <w:rsid w:val="00274BA8"/>
    <w:rPr>
      <w:rFonts w:ascii="Times New Roman" w:hAnsi="Times New Roman"/>
      <w:color w:val="808000"/>
    </w:rPr>
  </w:style>
  <w:style w:type="paragraph" w:customStyle="1" w:styleId="DG8">
    <w:name w:val="DG8"/>
    <w:basedOn w:val="DG7"/>
    <w:rsid w:val="00274BA8"/>
    <w:rPr>
      <w:color w:val="333333"/>
    </w:rPr>
  </w:style>
  <w:style w:type="paragraph" w:customStyle="1" w:styleId="DG9">
    <w:name w:val="DG9"/>
    <w:basedOn w:val="DG8"/>
    <w:rsid w:val="00274BA8"/>
    <w:rPr>
      <w:color w:val="993366"/>
    </w:rPr>
  </w:style>
  <w:style w:type="paragraph" w:customStyle="1" w:styleId="EXRNUM">
    <w:name w:val="EXR_NUM"/>
    <w:basedOn w:val="ACTSETTTL"/>
    <w:rsid w:val="00274BA8"/>
  </w:style>
  <w:style w:type="paragraph" w:customStyle="1" w:styleId="EXRFIRST">
    <w:name w:val="EXR_FIRST"/>
    <w:basedOn w:val="ACTSETFIRST"/>
    <w:rsid w:val="00274BA8"/>
  </w:style>
  <w:style w:type="paragraph" w:customStyle="1" w:styleId="EXERSLFIRST">
    <w:name w:val="EXER_SL_FIRST"/>
    <w:basedOn w:val="ACTNUM"/>
    <w:rsid w:val="00274BA8"/>
  </w:style>
  <w:style w:type="paragraph" w:customStyle="1" w:styleId="ML1COLHD">
    <w:name w:val="ML1_COLHD"/>
    <w:basedOn w:val="ACT"/>
    <w:rsid w:val="00274BA8"/>
    <w:rPr>
      <w:rFonts w:ascii="Arial" w:hAnsi="Arial"/>
      <w:b/>
    </w:rPr>
  </w:style>
  <w:style w:type="paragraph" w:customStyle="1" w:styleId="ML1FIRST">
    <w:name w:val="ML1_FIRST"/>
    <w:basedOn w:val="ACTUNTBL"/>
    <w:rsid w:val="00274BA8"/>
    <w:rPr>
      <w:rFonts w:ascii="Arial" w:hAnsi="Arial"/>
      <w:sz w:val="22"/>
    </w:rPr>
  </w:style>
  <w:style w:type="paragraph" w:customStyle="1" w:styleId="ML1MIDDLE">
    <w:name w:val="ML1_MIDDLE"/>
    <w:basedOn w:val="ACTUNTBL"/>
    <w:rsid w:val="00274BA8"/>
    <w:rPr>
      <w:rFonts w:ascii="Arial" w:hAnsi="Arial"/>
      <w:sz w:val="22"/>
    </w:rPr>
  </w:style>
  <w:style w:type="paragraph" w:customStyle="1" w:styleId="ML1LAST">
    <w:name w:val="ML1_LAST"/>
    <w:basedOn w:val="ACTUNTBL"/>
    <w:rsid w:val="00274BA8"/>
    <w:rPr>
      <w:rFonts w:ascii="Arial" w:hAnsi="Arial"/>
      <w:sz w:val="22"/>
    </w:rPr>
  </w:style>
  <w:style w:type="paragraph" w:customStyle="1" w:styleId="CRACTSET1H1">
    <w:name w:val="CR_ACTSET1_H1"/>
    <w:basedOn w:val="Normal"/>
    <w:rsid w:val="00274BA8"/>
    <w:pPr>
      <w:spacing w:before="240" w:after="120" w:line="240" w:lineRule="atLeast"/>
      <w:outlineLvl w:val="1"/>
    </w:pPr>
    <w:rPr>
      <w:rFonts w:eastAsia="Times"/>
      <w:b/>
      <w:color w:val="000080"/>
      <w:sz w:val="28"/>
      <w:szCs w:val="20"/>
    </w:rPr>
  </w:style>
  <w:style w:type="paragraph" w:customStyle="1" w:styleId="CRACTSET1FIRST">
    <w:name w:val="CR_ACTSET1_FIRST"/>
    <w:basedOn w:val="Normal"/>
    <w:rsid w:val="00274BA8"/>
    <w:pPr>
      <w:spacing w:before="120" w:line="360" w:lineRule="auto"/>
    </w:pPr>
    <w:rPr>
      <w:rFonts w:eastAsia="Times"/>
      <w:szCs w:val="20"/>
    </w:rPr>
  </w:style>
  <w:style w:type="paragraph" w:customStyle="1" w:styleId="CRACTSETOBJ">
    <w:name w:val="CR_ACTSET_OBJ"/>
    <w:basedOn w:val="Normal"/>
    <w:rsid w:val="00274BA8"/>
    <w:pPr>
      <w:spacing w:before="120" w:line="360" w:lineRule="auto"/>
    </w:pPr>
    <w:rPr>
      <w:rFonts w:eastAsia="Times"/>
      <w:szCs w:val="20"/>
    </w:rPr>
  </w:style>
  <w:style w:type="paragraph" w:customStyle="1" w:styleId="CRACTSETSL">
    <w:name w:val="CR_ACTSET_SL"/>
    <w:basedOn w:val="CRSETRQ"/>
    <w:rsid w:val="00274BA8"/>
    <w:rPr>
      <w:b/>
      <w:sz w:val="22"/>
    </w:rPr>
  </w:style>
  <w:style w:type="paragraph" w:customStyle="1" w:styleId="CRACTSETUNTBLCOLHD">
    <w:name w:val="CR_ACTSET_UNTBL_COLHD"/>
    <w:basedOn w:val="CRSETRQSETUNTBLCOLHD"/>
    <w:rsid w:val="00274BA8"/>
    <w:rPr>
      <w:rFonts w:ascii="Arial" w:hAnsi="Arial"/>
      <w:sz w:val="22"/>
    </w:rPr>
  </w:style>
  <w:style w:type="paragraph" w:customStyle="1" w:styleId="CRACTSETUNTBL">
    <w:name w:val="CR_ACTSET_UNTBL"/>
    <w:basedOn w:val="CRSETRQSETUNTBL"/>
    <w:rsid w:val="00274BA8"/>
    <w:rPr>
      <w:rFonts w:ascii="Arial" w:hAnsi="Arial"/>
      <w:sz w:val="20"/>
    </w:rPr>
  </w:style>
  <w:style w:type="paragraph" w:customStyle="1" w:styleId="CRACTSETDT">
    <w:name w:val="CR_ACTSET_DT"/>
    <w:basedOn w:val="CRSETRQSETDT"/>
    <w:rsid w:val="00274BA8"/>
  </w:style>
  <w:style w:type="paragraph" w:customStyle="1" w:styleId="CRACTSET4H1">
    <w:name w:val="CR_ACTSET4_H1"/>
    <w:basedOn w:val="Normal"/>
    <w:rsid w:val="00274BA8"/>
    <w:pPr>
      <w:spacing w:before="240" w:after="120" w:line="240" w:lineRule="atLeast"/>
      <w:outlineLvl w:val="1"/>
    </w:pPr>
    <w:rPr>
      <w:rFonts w:eastAsia="Times"/>
      <w:b/>
      <w:color w:val="000080"/>
      <w:sz w:val="28"/>
      <w:szCs w:val="20"/>
    </w:rPr>
  </w:style>
  <w:style w:type="paragraph" w:customStyle="1" w:styleId="CIT">
    <w:name w:val="CIT"/>
    <w:basedOn w:val="Normal"/>
    <w:rsid w:val="00274BA8"/>
    <w:pPr>
      <w:autoSpaceDE w:val="0"/>
      <w:autoSpaceDN w:val="0"/>
      <w:adjustRightInd w:val="0"/>
    </w:pPr>
    <w:rPr>
      <w:rFonts w:ascii="Frutiger-Black" w:hAnsi="Frutiger-Black"/>
      <w:b/>
      <w:bCs/>
      <w:color w:val="4D4D4D"/>
      <w:sz w:val="20"/>
      <w:szCs w:val="20"/>
    </w:rPr>
  </w:style>
  <w:style w:type="paragraph" w:customStyle="1" w:styleId="StyleACTNUM">
    <w:name w:val="Style ACT_NUM"/>
    <w:basedOn w:val="Normal"/>
    <w:rsid w:val="00274BA8"/>
    <w:pPr>
      <w:spacing w:before="120"/>
      <w:ind w:left="720" w:hanging="720"/>
    </w:pPr>
    <w:rPr>
      <w:rFonts w:eastAsia="Times"/>
      <w:szCs w:val="20"/>
    </w:rPr>
  </w:style>
  <w:style w:type="paragraph" w:customStyle="1" w:styleId="ACTBL">
    <w:name w:val="ACT_BL"/>
    <w:basedOn w:val="ACT"/>
    <w:rsid w:val="00274BA8"/>
    <w:pPr>
      <w:numPr>
        <w:numId w:val="4"/>
      </w:numPr>
    </w:pPr>
  </w:style>
  <w:style w:type="character" w:customStyle="1" w:styleId="ACTNUMChar">
    <w:name w:val="ACT_NUM Char"/>
    <w:basedOn w:val="DefaultParagraphFont"/>
    <w:rsid w:val="00274BA8"/>
    <w:rPr>
      <w:rFonts w:eastAsia="Times"/>
      <w:sz w:val="24"/>
      <w:lang w:val="en-US" w:eastAsia="en-US" w:bidi="ar-SA"/>
    </w:rPr>
  </w:style>
  <w:style w:type="paragraph" w:customStyle="1" w:styleId="Style2">
    <w:name w:val="Style2"/>
    <w:basedOn w:val="EXR"/>
    <w:rsid w:val="00274BA8"/>
  </w:style>
  <w:style w:type="table" w:styleId="TableGrid">
    <w:name w:val="Table Grid"/>
    <w:basedOn w:val="TableNormal"/>
    <w:rsid w:val="0038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q0">
    <w:name w:val="qq"/>
    <w:basedOn w:val="SEC"/>
    <w:rsid w:val="00274BA8"/>
    <w:pPr>
      <w:pBdr>
        <w:top w:val="single" w:sz="8" w:space="1" w:color="0000FF"/>
        <w:left w:val="single" w:sz="8" w:space="4" w:color="0000FF"/>
        <w:bottom w:val="single" w:sz="8" w:space="1" w:color="0000FF"/>
        <w:right w:val="single" w:sz="8" w:space="4" w:color="0000FF"/>
      </w:pBdr>
    </w:pPr>
    <w:rPr>
      <w:b/>
      <w:bCs w:val="0"/>
      <w:color w:val="0000FF"/>
    </w:rPr>
  </w:style>
  <w:style w:type="paragraph" w:customStyle="1" w:styleId="Points">
    <w:name w:val="Points"/>
    <w:basedOn w:val="Normal"/>
    <w:rsid w:val="00274BA8"/>
    <w:pPr>
      <w:numPr>
        <w:numId w:val="5"/>
      </w:numPr>
    </w:pPr>
    <w:rPr>
      <w:rFonts w:ascii="Times" w:eastAsia="Times" w:hAnsi="Times"/>
      <w:szCs w:val="20"/>
    </w:rPr>
  </w:style>
  <w:style w:type="character" w:customStyle="1" w:styleId="CRSETRQChar">
    <w:name w:val="CR_SET_RQ Char"/>
    <w:basedOn w:val="DefaultParagraphFont"/>
    <w:rsid w:val="00274BA8"/>
    <w:rPr>
      <w:rFonts w:eastAsia="Times"/>
      <w:sz w:val="24"/>
      <w:lang w:val="en-US" w:eastAsia="en-US" w:bidi="ar-SA"/>
    </w:rPr>
  </w:style>
  <w:style w:type="paragraph" w:customStyle="1" w:styleId="act0">
    <w:name w:val="act"/>
    <w:basedOn w:val="Normal"/>
    <w:rsid w:val="00274BA8"/>
    <w:pPr>
      <w:spacing w:before="100" w:beforeAutospacing="1" w:after="100" w:afterAutospacing="1"/>
    </w:pPr>
  </w:style>
  <w:style w:type="character" w:customStyle="1" w:styleId="StyleACTNUMChar">
    <w:name w:val="Style ACT_NUM Char"/>
    <w:basedOn w:val="DefaultParagraphFont"/>
    <w:rsid w:val="00274BA8"/>
    <w:rPr>
      <w:rFonts w:eastAsia="Times"/>
      <w:sz w:val="24"/>
      <w:lang w:val="en-US" w:eastAsia="en-US" w:bidi="ar-SA"/>
    </w:rPr>
  </w:style>
  <w:style w:type="paragraph" w:customStyle="1" w:styleId="FIGNUM">
    <w:name w:val="FIG_NUM"/>
    <w:basedOn w:val="FIGPD"/>
    <w:rsid w:val="00274BA8"/>
    <w:pPr>
      <w:tabs>
        <w:tab w:val="left" w:pos="3420"/>
      </w:tabs>
      <w:spacing w:before="60"/>
    </w:pPr>
    <w:rPr>
      <w:rFonts w:ascii="Times" w:hAnsi="Times"/>
    </w:rPr>
  </w:style>
  <w:style w:type="character" w:customStyle="1" w:styleId="SECTTLChar">
    <w:name w:val="SEC_TTL Char"/>
    <w:basedOn w:val="DefaultParagraphFont"/>
    <w:rsid w:val="00274BA8"/>
    <w:rPr>
      <w:b/>
      <w:color w:val="000080"/>
      <w:sz w:val="28"/>
      <w:lang w:val="en-US" w:eastAsia="en-US" w:bidi="ar-SA"/>
    </w:rPr>
  </w:style>
  <w:style w:type="character" w:customStyle="1" w:styleId="SECNUMChar">
    <w:name w:val="SEC_NUM Char"/>
    <w:basedOn w:val="SECTTLChar"/>
    <w:rsid w:val="00274BA8"/>
    <w:rPr>
      <w:b/>
      <w:color w:val="000080"/>
      <w:sz w:val="28"/>
      <w:lang w:val="en-US" w:eastAsia="en-US" w:bidi="ar-SA"/>
    </w:rPr>
  </w:style>
  <w:style w:type="character" w:customStyle="1" w:styleId="notlocalizable">
    <w:name w:val="notlocalizable"/>
    <w:basedOn w:val="DefaultParagraphFont"/>
    <w:rsid w:val="00387B9A"/>
  </w:style>
  <w:style w:type="paragraph" w:customStyle="1" w:styleId="para">
    <w:name w:val="para"/>
    <w:basedOn w:val="Normal"/>
    <w:rsid w:val="00897C44"/>
    <w:pPr>
      <w:spacing w:before="100" w:beforeAutospacing="1" w:after="100" w:afterAutospacing="1"/>
    </w:pPr>
  </w:style>
  <w:style w:type="character" w:customStyle="1" w:styleId="BX4SUPTTLChar">
    <w:name w:val="BX4_SUPTTL Char"/>
    <w:basedOn w:val="DefaultParagraphFont"/>
    <w:link w:val="BX4SUPTTL"/>
    <w:rsid w:val="00126984"/>
    <w:rPr>
      <w:b/>
      <w:color w:val="808000"/>
      <w:sz w:val="28"/>
    </w:rPr>
  </w:style>
  <w:style w:type="paragraph" w:styleId="Revision">
    <w:name w:val="Revision"/>
    <w:hidden/>
    <w:uiPriority w:val="99"/>
    <w:semiHidden/>
    <w:rsid w:val="00842E8E"/>
    <w:rPr>
      <w:sz w:val="24"/>
      <w:szCs w:val="24"/>
    </w:rPr>
  </w:style>
  <w:style w:type="character" w:customStyle="1" w:styleId="ACTChar">
    <w:name w:val="ACT Char"/>
    <w:basedOn w:val="DefaultParagraphFont"/>
    <w:link w:val="ACT"/>
    <w:rsid w:val="00BA379A"/>
    <w:rPr>
      <w:rFonts w:eastAsia="Times"/>
      <w:sz w:val="24"/>
    </w:rPr>
  </w:style>
  <w:style w:type="character" w:customStyle="1" w:styleId="newterm">
    <w:name w:val="newterm"/>
    <w:basedOn w:val="DefaultParagraphFont"/>
    <w:rsid w:val="00D10B57"/>
  </w:style>
  <w:style w:type="paragraph" w:styleId="NoSpacing">
    <w:name w:val="No Spacing"/>
    <w:uiPriority w:val="1"/>
    <w:qFormat/>
    <w:rsid w:val="00063194"/>
    <w:rPr>
      <w:rFonts w:ascii="Calibri" w:hAnsi="Calibri"/>
      <w:sz w:val="22"/>
      <w:szCs w:val="22"/>
    </w:rPr>
  </w:style>
  <w:style w:type="character" w:customStyle="1" w:styleId="ACTUNTBLChar">
    <w:name w:val="ACT_UNTBL Char"/>
    <w:basedOn w:val="DefaultParagraphFont"/>
    <w:link w:val="ACTUNTBL"/>
    <w:rsid w:val="00E608BB"/>
    <w:rPr>
      <w:rFonts w:eastAsia="Times"/>
      <w:sz w:val="24"/>
      <w:lang w:val="en-US" w:eastAsia="en-US" w:bidi="ar-SA"/>
    </w:rPr>
  </w:style>
  <w:style w:type="character" w:customStyle="1" w:styleId="CommentTextChar">
    <w:name w:val="Comment Text Char"/>
    <w:basedOn w:val="DefaultParagraphFont"/>
    <w:link w:val="CommentText"/>
    <w:uiPriority w:val="99"/>
    <w:semiHidden/>
    <w:rsid w:val="006D1EFB"/>
  </w:style>
  <w:style w:type="paragraph" w:customStyle="1" w:styleId="CRPROBSET1MATCHANS">
    <w:name w:val="CR_PROBSET1_MATCH_ANS"/>
    <w:basedOn w:val="Normal"/>
    <w:rsid w:val="00076630"/>
    <w:pPr>
      <w:numPr>
        <w:numId w:val="20"/>
      </w:numPr>
      <w:tabs>
        <w:tab w:val="left" w:pos="576"/>
      </w:tabs>
      <w:spacing w:before="120" w:after="240" w:line="256" w:lineRule="auto"/>
    </w:pPr>
    <w:rPr>
      <w:rFonts w:asciiTheme="minorHAnsi" w:eastAsia="Times" w:hAnsiTheme="minorHAnsi" w:cstheme="minorBidi"/>
      <w:bCs/>
      <w:sz w:val="22"/>
      <w:szCs w:val="20"/>
    </w:rPr>
  </w:style>
  <w:style w:type="paragraph" w:styleId="ListParagraph">
    <w:name w:val="List Paragraph"/>
    <w:basedOn w:val="Normal"/>
    <w:uiPriority w:val="34"/>
    <w:qFormat/>
    <w:rsid w:val="00076630"/>
    <w:pPr>
      <w:ind w:left="720"/>
      <w:contextualSpacing/>
    </w:pPr>
  </w:style>
  <w:style w:type="paragraph" w:customStyle="1" w:styleId="CRPROBSET1SUPTTL">
    <w:name w:val="CR_PROBSET1_SUPTTL"/>
    <w:basedOn w:val="Normal"/>
    <w:rsid w:val="004440BA"/>
    <w:pPr>
      <w:spacing w:before="480" w:after="240" w:line="240" w:lineRule="atLeast"/>
      <w:outlineLvl w:val="2"/>
    </w:pPr>
    <w:rPr>
      <w:rFonts w:eastAsia="Times"/>
      <w:b/>
      <w:color w:val="0070C0"/>
      <w:sz w:val="28"/>
      <w:szCs w:val="20"/>
    </w:rPr>
  </w:style>
  <w:style w:type="paragraph" w:customStyle="1" w:styleId="CRPROBSET1INSTR">
    <w:name w:val="CR_PROBSET1_INSTR"/>
    <w:basedOn w:val="Normal"/>
    <w:rsid w:val="004440BA"/>
    <w:pPr>
      <w:spacing w:before="240" w:after="240"/>
      <w:ind w:right="576"/>
    </w:pPr>
    <w:rPr>
      <w:rFonts w:eastAsia="Times"/>
      <w:sz w:val="20"/>
      <w:szCs w:val="20"/>
    </w:rPr>
  </w:style>
  <w:style w:type="paragraph" w:customStyle="1" w:styleId="CRPROBSET1MATCHNL">
    <w:name w:val="CR_PROBSET1_MATCH_NL"/>
    <w:basedOn w:val="Normal"/>
    <w:rsid w:val="004440BA"/>
    <w:pPr>
      <w:tabs>
        <w:tab w:val="left" w:pos="288"/>
      </w:tabs>
      <w:spacing w:after="120"/>
      <w:ind w:left="1267" w:hanging="1267"/>
    </w:pPr>
    <w:rPr>
      <w:rFonts w:eastAsia="Times"/>
      <w:sz w:val="20"/>
      <w:szCs w:val="20"/>
    </w:rPr>
  </w:style>
  <w:style w:type="paragraph" w:customStyle="1" w:styleId="CRPROBSET1MCQ">
    <w:name w:val="CR_PROBSET1_MCQ"/>
    <w:basedOn w:val="Normal"/>
    <w:rsid w:val="004440BA"/>
    <w:pPr>
      <w:tabs>
        <w:tab w:val="left" w:pos="1728"/>
        <w:tab w:val="left" w:pos="5328"/>
      </w:tabs>
      <w:spacing w:after="120"/>
      <w:ind w:left="547" w:hanging="547"/>
    </w:pPr>
    <w:rPr>
      <w:rFonts w:eastAsia="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295">
      <w:bodyDiv w:val="1"/>
      <w:marLeft w:val="0"/>
      <w:marRight w:val="0"/>
      <w:marTop w:val="0"/>
      <w:marBottom w:val="0"/>
      <w:divBdr>
        <w:top w:val="none" w:sz="0" w:space="0" w:color="auto"/>
        <w:left w:val="none" w:sz="0" w:space="0" w:color="auto"/>
        <w:bottom w:val="none" w:sz="0" w:space="0" w:color="auto"/>
        <w:right w:val="none" w:sz="0" w:space="0" w:color="auto"/>
      </w:divBdr>
      <w:divsChild>
        <w:div w:id="1977562583">
          <w:marLeft w:val="0"/>
          <w:marRight w:val="0"/>
          <w:marTop w:val="0"/>
          <w:marBottom w:val="0"/>
          <w:divBdr>
            <w:top w:val="none" w:sz="0" w:space="0" w:color="auto"/>
            <w:left w:val="none" w:sz="0" w:space="0" w:color="auto"/>
            <w:bottom w:val="none" w:sz="0" w:space="0" w:color="auto"/>
            <w:right w:val="none" w:sz="0" w:space="0" w:color="auto"/>
          </w:divBdr>
          <w:divsChild>
            <w:div w:id="2782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3082">
      <w:bodyDiv w:val="1"/>
      <w:marLeft w:val="0"/>
      <w:marRight w:val="0"/>
      <w:marTop w:val="0"/>
      <w:marBottom w:val="0"/>
      <w:divBdr>
        <w:top w:val="none" w:sz="0" w:space="0" w:color="auto"/>
        <w:left w:val="none" w:sz="0" w:space="0" w:color="auto"/>
        <w:bottom w:val="none" w:sz="0" w:space="0" w:color="auto"/>
        <w:right w:val="none" w:sz="0" w:space="0" w:color="auto"/>
      </w:divBdr>
    </w:div>
    <w:div w:id="480463981">
      <w:bodyDiv w:val="1"/>
      <w:marLeft w:val="0"/>
      <w:marRight w:val="0"/>
      <w:marTop w:val="0"/>
      <w:marBottom w:val="0"/>
      <w:divBdr>
        <w:top w:val="none" w:sz="0" w:space="0" w:color="auto"/>
        <w:left w:val="none" w:sz="0" w:space="0" w:color="auto"/>
        <w:bottom w:val="none" w:sz="0" w:space="0" w:color="auto"/>
        <w:right w:val="none" w:sz="0" w:space="0" w:color="auto"/>
      </w:divBdr>
    </w:div>
    <w:div w:id="137064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y%20Parrish\Application%20Data\Microsoft\Templates\GO!Template_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65C0338-7F78-4851-A78E-00740C60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GO!Template_Final</Template>
  <TotalTime>21</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Vista -Chap1</vt:lpstr>
    </vt:vector>
  </TitlesOfParts>
  <Company>Hewlett-Packard Company</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-Chap1</dc:title>
  <dc:subject/>
  <dc:creator>GO! Series</dc:creator>
  <cp:keywords/>
  <dc:description/>
  <cp:lastModifiedBy>David Sturm</cp:lastModifiedBy>
  <cp:revision>3</cp:revision>
  <cp:lastPrinted>2020-01-23T01:58:00Z</cp:lastPrinted>
  <dcterms:created xsi:type="dcterms:W3CDTF">2020-01-23T01:29:00Z</dcterms:created>
  <dcterms:modified xsi:type="dcterms:W3CDTF">2020-01-23T01:58:00Z</dcterms:modified>
</cp:coreProperties>
</file>